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8E3" w:rsidRPr="00D2350A" w:rsidRDefault="00AF48E3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2014-2015 EDUCATION YEAR ŞABANİ SECONDARY SCHOOL</w:t>
      </w:r>
    </w:p>
    <w:p w:rsidR="00AF48E3" w:rsidRPr="00D2350A" w:rsidRDefault="00AF48E3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6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AF48E3" w:rsidRPr="00D2350A" w:rsidRDefault="00AF48E3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AF48E3" w:rsidRPr="00D2350A" w:rsidRDefault="00AF48E3" w:rsidP="00E07891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D2350A">
        <w:rPr>
          <w:rFonts w:ascii="Comic Sans MS" w:hAnsi="Comic Sans MS"/>
          <w:b/>
          <w:sz w:val="20"/>
          <w:szCs w:val="20"/>
        </w:rPr>
        <w:t xml:space="preserve">Name-Surname:                                        Number:                                   </w:t>
      </w:r>
    </w:p>
    <w:p w:rsidR="00AF48E3" w:rsidRPr="00D2350A" w:rsidRDefault="00AF48E3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AF48E3" w:rsidRPr="00D2350A" w:rsidRDefault="00AF48E3" w:rsidP="00E07891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(6x3=18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AF48E3" w:rsidRPr="00D2350A" w:rsidTr="00F30DD2">
        <w:trPr>
          <w:trHeight w:val="289"/>
        </w:trPr>
        <w:tc>
          <w:tcPr>
            <w:tcW w:w="4891" w:type="dxa"/>
          </w:tcPr>
          <w:p w:rsidR="00AF48E3" w:rsidRPr="00D2350A" w:rsidRDefault="00AF48E3" w:rsidP="00A00BB5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 is feeding the birds.</w:t>
            </w:r>
          </w:p>
        </w:tc>
        <w:tc>
          <w:tcPr>
            <w:tcW w:w="4891" w:type="dxa"/>
          </w:tcPr>
          <w:p w:rsidR="00AF48E3" w:rsidRPr="00D2350A" w:rsidRDefault="00AF48E3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 is talking on the phone.</w:t>
            </w:r>
          </w:p>
        </w:tc>
      </w:tr>
      <w:tr w:rsidR="00AF48E3" w:rsidRPr="00D2350A" w:rsidTr="00F30DD2">
        <w:trPr>
          <w:trHeight w:val="289"/>
        </w:trPr>
        <w:tc>
          <w:tcPr>
            <w:tcW w:w="4891" w:type="dxa"/>
          </w:tcPr>
          <w:p w:rsidR="00AF48E3" w:rsidRPr="00D2350A" w:rsidRDefault="00AF48E3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 is using computer.</w:t>
            </w:r>
          </w:p>
        </w:tc>
        <w:tc>
          <w:tcPr>
            <w:tcW w:w="4891" w:type="dxa"/>
          </w:tcPr>
          <w:p w:rsidR="00AF48E3" w:rsidRPr="00D2350A" w:rsidRDefault="00AF48E3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 is eating a hamburger.</w:t>
            </w:r>
          </w:p>
        </w:tc>
      </w:tr>
      <w:tr w:rsidR="00AF48E3" w:rsidRPr="00D2350A" w:rsidTr="00F30DD2">
        <w:trPr>
          <w:trHeight w:val="305"/>
        </w:trPr>
        <w:tc>
          <w:tcPr>
            <w:tcW w:w="4891" w:type="dxa"/>
          </w:tcPr>
          <w:p w:rsidR="00AF48E3" w:rsidRPr="00D2350A" w:rsidRDefault="00AF48E3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 is buying some new clothes</w:t>
            </w:r>
          </w:p>
        </w:tc>
        <w:tc>
          <w:tcPr>
            <w:tcW w:w="4891" w:type="dxa"/>
          </w:tcPr>
          <w:p w:rsidR="00AF48E3" w:rsidRPr="00D2350A" w:rsidRDefault="00AF48E3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 is talking to the policeman.</w:t>
            </w:r>
          </w:p>
        </w:tc>
      </w:tr>
    </w:tbl>
    <w:p w:rsidR="00AF48E3" w:rsidRPr="00D2350A" w:rsidRDefault="00AF48E3" w:rsidP="000037EE">
      <w:pPr>
        <w:pStyle w:val="ListParagraph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AF48E3" w:rsidRPr="00D2350A" w:rsidRDefault="00AF48E3" w:rsidP="00C0479C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15.75pt;margin-top:1.9pt;width:486pt;height:166.5pt;z-index:-251658240;visibility:visible" wrapcoords="-33 0 -33 21503 21600 21503 21600 0 -33 0">
            <v:imagedata r:id="rId5" o:title=""/>
            <w10:wrap type="tight"/>
          </v:shape>
        </w:pict>
      </w:r>
    </w:p>
    <w:p w:rsidR="00AF48E3" w:rsidRPr="00D2350A" w:rsidRDefault="00AF48E3" w:rsidP="00C0479C">
      <w:pPr>
        <w:pStyle w:val="ListParagraph"/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D2350A">
      <w:pPr>
        <w:pStyle w:val="ListParagraph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Fill in the blanks with correct form of comparatives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>.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(6x3=18 points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 xml:space="preserve">) </w:t>
      </w:r>
    </w:p>
    <w:p w:rsidR="00AF48E3" w:rsidRPr="00D2350A" w:rsidRDefault="00AF48E3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noProof/>
        </w:rPr>
        <w:pict>
          <v:roundrect id="Yuvarlatılmış Dikdörtgen 11" o:spid="_x0000_s1027" style="position:absolute;margin-left:57pt;margin-top:10.25pt;width:438.75pt;height:30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" strokeweight="2pt">
            <v:textbox>
              <w:txbxContent>
                <w:p w:rsidR="00AF48E3" w:rsidRPr="00655707" w:rsidRDefault="00AF48E3" w:rsidP="00D2350A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easier     -     faster    -     younger -bigger    -    colder     -    taller</w:t>
                  </w:r>
                </w:p>
              </w:txbxContent>
            </v:textbox>
          </v:roundrect>
        </w:pict>
      </w: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Default="00AF48E3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F48E3" w:rsidRPr="00D2350A" w:rsidRDefault="00AF48E3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F48E3" w:rsidRPr="00D2350A" w:rsidRDefault="00AF48E3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smartTag w:uri="urn:schemas-microsoft-com:office:smarttags" w:element="City">
        <w:r w:rsidRPr="00D2350A">
          <w:rPr>
            <w:rFonts w:ascii="Comic Sans MS" w:hAnsi="Comic Sans MS"/>
            <w:sz w:val="20"/>
            <w:szCs w:val="20"/>
            <w:lang w:val="en-US"/>
          </w:rPr>
          <w:t>Erzurum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is ________________than </w:t>
      </w:r>
      <w:smartTag w:uri="urn:schemas-microsoft-com:office:smarttags" w:element="place">
        <w:smartTag w:uri="urn:schemas-microsoft-com:office:smarttags" w:element="City">
          <w:r w:rsidRPr="00D2350A">
            <w:rPr>
              <w:rFonts w:ascii="Comic Sans MS" w:hAnsi="Comic Sans MS"/>
              <w:sz w:val="20"/>
              <w:szCs w:val="20"/>
              <w:lang w:val="en-US"/>
            </w:rPr>
            <w:t>Antalya</w:t>
          </w:r>
        </w:smartTag>
      </w:smartTag>
      <w:r w:rsidRPr="00D2350A">
        <w:rPr>
          <w:rFonts w:ascii="Comic Sans MS" w:hAnsi="Comic Sans MS"/>
          <w:sz w:val="20"/>
          <w:szCs w:val="20"/>
          <w:lang w:val="en-US"/>
        </w:rPr>
        <w:t>.</w:t>
      </w:r>
    </w:p>
    <w:p w:rsidR="00AF48E3" w:rsidRPr="00D2350A" w:rsidRDefault="00AF48E3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Elephant is _______________than a mouse.        </w:t>
      </w:r>
    </w:p>
    <w:p w:rsidR="00AF48E3" w:rsidRPr="00D2350A" w:rsidRDefault="00AF48E3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D2350A">
          <w:rPr>
            <w:rFonts w:ascii="Comic Sans MS" w:hAnsi="Comic Sans MS"/>
            <w:b/>
            <w:sz w:val="20"/>
            <w:szCs w:val="20"/>
            <w:lang w:val="en-US"/>
          </w:rPr>
          <w:t xml:space="preserve">3. </w:t>
        </w:r>
        <w:r w:rsidRPr="00D2350A">
          <w:rPr>
            <w:rFonts w:ascii="Comic Sans MS" w:hAnsi="Comic Sans MS"/>
            <w:sz w:val="20"/>
            <w:szCs w:val="20"/>
            <w:lang w:val="en-US"/>
          </w:rPr>
          <w:t>A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Ferrari is ______________than a bike.</w:t>
      </w:r>
    </w:p>
    <w:p w:rsidR="00AF48E3" w:rsidRPr="00D2350A" w:rsidRDefault="00AF48E3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D2350A">
        <w:rPr>
          <w:rFonts w:ascii="Comic Sans MS" w:hAnsi="Comic Sans MS"/>
          <w:sz w:val="20"/>
          <w:szCs w:val="20"/>
          <w:lang w:val="en-US"/>
        </w:rPr>
        <w:t>Turkish lesson is _________________than English.</w:t>
      </w:r>
    </w:p>
    <w:p w:rsidR="00AF48E3" w:rsidRPr="00D2350A" w:rsidRDefault="00AF48E3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D2350A">
        <w:rPr>
          <w:rFonts w:ascii="Comic Sans MS" w:hAnsi="Comic Sans MS"/>
          <w:sz w:val="20"/>
          <w:szCs w:val="20"/>
          <w:lang w:val="en-US"/>
        </w:rPr>
        <w:t>The giraffe is _____________than the elephant.</w:t>
      </w:r>
    </w:p>
    <w:p w:rsidR="00AF48E3" w:rsidRPr="00D2350A" w:rsidRDefault="00AF48E3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>6.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 I am _______________ than my teacher.</w:t>
      </w:r>
    </w:p>
    <w:p w:rsidR="00AF48E3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655707" w:rsidRDefault="00AF48E3" w:rsidP="00071915">
      <w:pPr>
        <w:pStyle w:val="ListParagraph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(5x3=15 points)</w:t>
      </w:r>
    </w:p>
    <w:p w:rsidR="00AF48E3" w:rsidRPr="00D2350A" w:rsidRDefault="00AF48E3" w:rsidP="0007191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AF48E3" w:rsidRPr="00071915" w:rsidRDefault="00AF48E3" w:rsidP="000037EE">
      <w:pPr>
        <w:rPr>
          <w:rFonts w:ascii="Comic Sans MS" w:hAnsi="Comic Sans MS"/>
          <w:b/>
          <w:i/>
          <w:noProof/>
          <w:sz w:val="20"/>
          <w:szCs w:val="20"/>
        </w:rPr>
      </w:pPr>
      <w:r w:rsidRPr="00F82946">
        <w:rPr>
          <w:rFonts w:ascii="Comic Sans MS" w:hAnsi="Comic Sans MS"/>
          <w:b/>
          <w:i/>
          <w:noProof/>
          <w:sz w:val="20"/>
          <w:szCs w:val="20"/>
        </w:rPr>
        <w:pict>
          <v:shape id="Resim 13" o:spid="_x0000_i1025" type="#_x0000_t75" style="width:323.25pt;height:124.5pt;visibility:visible">
            <v:imagedata r:id="rId6" o:title=""/>
          </v:shape>
        </w:pict>
      </w:r>
    </w:p>
    <w:p w:rsidR="00AF48E3" w:rsidRPr="00655707" w:rsidRDefault="00AF48E3" w:rsidP="00655707">
      <w:pPr>
        <w:pStyle w:val="ListParagraph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weather conditions with the correct pictures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.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(8x3=24 points)</w:t>
      </w:r>
    </w:p>
    <w:p w:rsidR="00AF48E3" w:rsidRPr="00D2350A" w:rsidRDefault="00AF48E3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noProof/>
        </w:rPr>
        <w:pict>
          <v:roundrect id="Yuvarlatılmış Dikdörtgen 12" o:spid="_x0000_s1028" style="position:absolute;margin-left:34.5pt;margin-top:13.15pt;width:416.25pt;height:3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" strokeweight="2pt">
            <v:textbox>
              <w:txbxContent>
                <w:p w:rsidR="00AF48E3" w:rsidRPr="00655707" w:rsidRDefault="00AF48E3" w:rsidP="00655707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stormy – rainy – snowy – windy – freezing – sunny – hot – cloudy</w:t>
                  </w:r>
                </w:p>
              </w:txbxContent>
            </v:textbox>
          </v:roundrect>
        </w:pict>
      </w:r>
    </w:p>
    <w:p w:rsidR="00AF48E3" w:rsidRPr="00D2350A" w:rsidRDefault="00AF48E3" w:rsidP="00A00BB5">
      <w:pPr>
        <w:jc w:val="center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AF48E3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0037EE">
      <w:pPr>
        <w:rPr>
          <w:rFonts w:ascii="Comic Sans MS" w:hAnsi="Comic Sans MS"/>
          <w:sz w:val="20"/>
          <w:szCs w:val="20"/>
          <w:lang w:val="en-US"/>
        </w:rPr>
      </w:pPr>
    </w:p>
    <w:p w:rsidR="00AF48E3" w:rsidRPr="00D2350A" w:rsidRDefault="00AF48E3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  <w:r w:rsidRPr="00F82946">
        <w:rPr>
          <w:rFonts w:ascii="Comic Sans MS" w:hAnsi="Comic Sans MS"/>
          <w:noProof/>
          <w:sz w:val="20"/>
          <w:szCs w:val="20"/>
        </w:rPr>
        <w:pict>
          <v:shape id="Resim 4" o:spid="_x0000_i1026" type="#_x0000_t75" style="width:470.25pt;height:192pt;visibility:visible">
            <v:imagedata r:id="rId7" o:title=""/>
          </v:shape>
        </w:pict>
      </w:r>
    </w:p>
    <w:p w:rsidR="00AF48E3" w:rsidRPr="00D2350A" w:rsidRDefault="00AF48E3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</w:p>
    <w:p w:rsidR="00AF48E3" w:rsidRPr="00655707" w:rsidRDefault="00AF48E3" w:rsidP="00655707">
      <w:pPr>
        <w:pStyle w:val="ListParagraph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>
        <w:rPr>
          <w:rFonts w:ascii="Comic Sans MS" w:hAnsi="Comic Sans MS"/>
          <w:b/>
          <w:i/>
          <w:sz w:val="20"/>
          <w:szCs w:val="20"/>
          <w:lang w:val="en-US"/>
        </w:rPr>
        <w:t>. (5x3=15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AF48E3" w:rsidRPr="00D2350A" w:rsidRDefault="00AF48E3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AF48E3" w:rsidRPr="00D2350A" w:rsidRDefault="00AF48E3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noProof/>
        </w:rPr>
        <w:pict>
          <v:roundrect id="Yuvarlatılmış Dikdörtgen 13" o:spid="_x0000_s1029" style="position:absolute;margin-left:100.5pt;margin-top:2.75pt;width:299.25pt;height:39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strokeweight="2pt">
            <v:textbox>
              <w:txbxContent>
                <w:p w:rsidR="00AF48E3" w:rsidRPr="00655707" w:rsidRDefault="00AF48E3" w:rsidP="0065570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scared– sleepy – anxious – happy - upset</w:t>
                  </w:r>
                </w:p>
                <w:p w:rsidR="00AF48E3" w:rsidRDefault="00AF48E3" w:rsidP="00655707">
                  <w:pPr>
                    <w:jc w:val="center"/>
                  </w:pPr>
                </w:p>
              </w:txbxContent>
            </v:textbox>
          </v:roundrect>
        </w:pict>
      </w:r>
    </w:p>
    <w:p w:rsidR="00AF48E3" w:rsidRPr="00D2350A" w:rsidRDefault="00AF48E3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AF48E3" w:rsidRDefault="00AF48E3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AF48E3" w:rsidRDefault="00AF48E3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AF48E3" w:rsidRPr="00071915" w:rsidRDefault="00AF48E3" w:rsidP="00071915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 w:rsidRPr="00F8294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Resim 10" o:spid="_x0000_i1027" type="#_x0000_t75" style="width:69pt;height:69pt;visibility:visible">
            <v:imagedata r:id="rId8" o:title=""/>
          </v:shape>
        </w:pict>
      </w:r>
      <w:r w:rsidRPr="00F8294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Resim 9" o:spid="_x0000_i1028" type="#_x0000_t75" style="width:68.25pt;height:68.25pt;visibility:visible">
            <v:imagedata r:id="rId9" o:title=""/>
          </v:shape>
        </w:pict>
      </w:r>
      <w:r w:rsidRPr="00F8294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Resim 8" o:spid="_x0000_i1029" type="#_x0000_t75" style="width:65.25pt;height:66.75pt;visibility:visible">
            <v:imagedata r:id="rId10" o:title=""/>
          </v:shape>
        </w:pict>
      </w:r>
      <w:r w:rsidRPr="00F8294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Resim 7" o:spid="_x0000_i1030" type="#_x0000_t75" style="width:73.5pt;height:1in;visibility:visible">
            <v:imagedata r:id="rId11" o:title=""/>
          </v:shape>
        </w:pict>
      </w:r>
      <w:r w:rsidRPr="00F82946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Resim 5" o:spid="_x0000_i1031" type="#_x0000_t75" style="width:76.5pt;height:71.25pt;visibility:visible">
            <v:imagedata r:id="rId12" o:title=""/>
          </v:shape>
        </w:pict>
      </w:r>
      <w:r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Pr="00D2350A">
        <w:rPr>
          <w:rFonts w:ascii="Comic Sans MS" w:hAnsi="Comic Sans MS"/>
          <w:b/>
          <w:i/>
          <w:sz w:val="20"/>
          <w:szCs w:val="20"/>
        </w:rPr>
        <w:t>_</w:t>
      </w:r>
      <w:r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AF48E3" w:rsidRPr="00071915" w:rsidRDefault="00AF48E3" w:rsidP="00071915">
      <w:pPr>
        <w:pStyle w:val="ListParagraph"/>
        <w:numPr>
          <w:ilvl w:val="0"/>
          <w:numId w:val="1"/>
        </w:numPr>
        <w:rPr>
          <w:rFonts w:ascii="Comic Sans MS" w:hAnsi="Comic Sans MS"/>
          <w:i/>
          <w:sz w:val="22"/>
          <w:szCs w:val="22"/>
        </w:rPr>
      </w:pP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Read </w:t>
      </w:r>
      <w:r>
        <w:rPr>
          <w:rFonts w:ascii="Comic Sans MS" w:hAnsi="Comic Sans MS"/>
          <w:b/>
          <w:i/>
          <w:sz w:val="22"/>
          <w:szCs w:val="22"/>
          <w:u w:val="single"/>
        </w:rPr>
        <w:t>the text and circle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“True” or “False”</w:t>
      </w:r>
      <w:r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Pr="00462771">
        <w:rPr>
          <w:rFonts w:ascii="Comic Sans MS" w:hAnsi="Comic Sans MS"/>
          <w:b/>
          <w:i/>
          <w:sz w:val="20"/>
          <w:szCs w:val="20"/>
          <w:u w:val="single"/>
        </w:rPr>
        <w:t>(5x2=10 points)</w:t>
      </w:r>
    </w:p>
    <w:p w:rsidR="00AF48E3" w:rsidRPr="00071915" w:rsidRDefault="00AF48E3" w:rsidP="00071915">
      <w:pPr>
        <w:pStyle w:val="ListParagraph"/>
        <w:rPr>
          <w:rFonts w:ascii="Comic Sans MS" w:hAnsi="Comic Sans MS"/>
          <w:i/>
          <w:sz w:val="22"/>
          <w:szCs w:val="22"/>
        </w:rPr>
      </w:pPr>
    </w:p>
    <w:p w:rsidR="00AF48E3" w:rsidRPr="00D2350A" w:rsidRDefault="00AF48E3" w:rsidP="00DB136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F82946">
        <w:rPr>
          <w:rFonts w:ascii="Comic Sans MS" w:hAnsi="Comic Sans MS"/>
          <w:noProof/>
          <w:sz w:val="20"/>
          <w:szCs w:val="20"/>
        </w:rPr>
        <w:pict>
          <v:shape id="Resim 1" o:spid="_x0000_i1032" type="#_x0000_t75" style="width:503.25pt;height:136.5pt;visibility:visible">
            <v:imagedata r:id="rId13" o:title=""/>
          </v:shape>
        </w:pict>
      </w:r>
    </w:p>
    <w:p w:rsidR="00AF48E3" w:rsidRDefault="00AF48E3" w:rsidP="00071915">
      <w:pPr>
        <w:spacing w:line="360" w:lineRule="auto"/>
        <w:rPr>
          <w:rFonts w:ascii="Comic Sans MS" w:hAnsi="Comic Sans MS"/>
          <w:sz w:val="20"/>
          <w:szCs w:val="20"/>
        </w:rPr>
      </w:pPr>
    </w:p>
    <w:p w:rsidR="00AF48E3" w:rsidRPr="00D2350A" w:rsidRDefault="00AF48E3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r w:rsidRPr="00D2350A">
        <w:rPr>
          <w:rFonts w:ascii="Comic Sans MS" w:hAnsi="Comic Sans MS"/>
          <w:sz w:val="20"/>
          <w:szCs w:val="20"/>
        </w:rPr>
        <w:t>Theylive in a big city.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AF48E3" w:rsidRPr="00D2350A" w:rsidRDefault="00AF48E3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 a garden.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AF48E3" w:rsidRPr="00D2350A" w:rsidRDefault="00AF48E3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AF48E3" w:rsidRPr="00D2350A" w:rsidRDefault="00AF48E3" w:rsidP="00071915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Tim is feeding</w:t>
      </w:r>
      <w:r w:rsidRPr="00D2350A">
        <w:rPr>
          <w:rFonts w:ascii="Comic Sans MS" w:hAnsi="Comic Sans MS"/>
          <w:sz w:val="20"/>
          <w:szCs w:val="20"/>
        </w:rPr>
        <w:t xml:space="preserve">thecat.                      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AF48E3" w:rsidRPr="00071915" w:rsidRDefault="00AF48E3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r>
        <w:rPr>
          <w:rFonts w:ascii="Comic Sans MS" w:hAnsi="Comic Sans MS"/>
          <w:b/>
          <w:sz w:val="20"/>
          <w:szCs w:val="20"/>
        </w:rPr>
        <w:t xml:space="preserve">True       False                            </w:t>
      </w:r>
      <w:hyperlink r:id="rId14" w:history="1">
        <w:r w:rsidRPr="00C40629">
          <w:rPr>
            <w:rStyle w:val="Hyperlink"/>
          </w:rPr>
          <w:t>www.sorubak.com</w:t>
        </w:r>
      </w:hyperlink>
      <w:r>
        <w:t xml:space="preserve"> </w:t>
      </w:r>
    </w:p>
    <w:sectPr w:rsidR="00AF48E3" w:rsidRPr="00071915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79C"/>
    <w:rsid w:val="000037EE"/>
    <w:rsid w:val="00025755"/>
    <w:rsid w:val="000615F6"/>
    <w:rsid w:val="00071915"/>
    <w:rsid w:val="000F6A8E"/>
    <w:rsid w:val="00154989"/>
    <w:rsid w:val="001669A8"/>
    <w:rsid w:val="002272E4"/>
    <w:rsid w:val="0023153E"/>
    <w:rsid w:val="002756A4"/>
    <w:rsid w:val="002D375B"/>
    <w:rsid w:val="0031172A"/>
    <w:rsid w:val="0036665C"/>
    <w:rsid w:val="00387E59"/>
    <w:rsid w:val="0039572E"/>
    <w:rsid w:val="003C4001"/>
    <w:rsid w:val="003D6585"/>
    <w:rsid w:val="00462771"/>
    <w:rsid w:val="004C35BE"/>
    <w:rsid w:val="004D4C42"/>
    <w:rsid w:val="00562F71"/>
    <w:rsid w:val="005A4F64"/>
    <w:rsid w:val="00600FE8"/>
    <w:rsid w:val="00655707"/>
    <w:rsid w:val="0069255A"/>
    <w:rsid w:val="00733DDB"/>
    <w:rsid w:val="00750283"/>
    <w:rsid w:val="0076762B"/>
    <w:rsid w:val="008D7412"/>
    <w:rsid w:val="009A4E3B"/>
    <w:rsid w:val="009D21B1"/>
    <w:rsid w:val="00A00BB5"/>
    <w:rsid w:val="00AF48E3"/>
    <w:rsid w:val="00B01EEB"/>
    <w:rsid w:val="00B62EDF"/>
    <w:rsid w:val="00B81330"/>
    <w:rsid w:val="00BE356D"/>
    <w:rsid w:val="00C0479C"/>
    <w:rsid w:val="00C10EC1"/>
    <w:rsid w:val="00C23C9B"/>
    <w:rsid w:val="00C25668"/>
    <w:rsid w:val="00C26112"/>
    <w:rsid w:val="00C32F7A"/>
    <w:rsid w:val="00C40629"/>
    <w:rsid w:val="00C62374"/>
    <w:rsid w:val="00CB0282"/>
    <w:rsid w:val="00D2350A"/>
    <w:rsid w:val="00DB1366"/>
    <w:rsid w:val="00DE214B"/>
    <w:rsid w:val="00DF4D47"/>
    <w:rsid w:val="00E06070"/>
    <w:rsid w:val="00E07891"/>
    <w:rsid w:val="00E15D1F"/>
    <w:rsid w:val="00E411A0"/>
    <w:rsid w:val="00E714C6"/>
    <w:rsid w:val="00EA14CA"/>
    <w:rsid w:val="00F30DD2"/>
    <w:rsid w:val="00F82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4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BE35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rsid w:val="00733D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228</Words>
  <Characters>1303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12</cp:revision>
  <dcterms:created xsi:type="dcterms:W3CDTF">2014-12-25T08:55:00Z</dcterms:created>
  <dcterms:modified xsi:type="dcterms:W3CDTF">2015-01-14T17:17:00Z</dcterms:modified>
  <cp:category>www.sorubak.com</cp:category>
</cp:coreProperties>
</file>