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12"/>
      </w:tblGrid>
      <w:tr w:rsidR="00854713" w:rsidRPr="001C7265" w:rsidTr="008F654C">
        <w:trPr>
          <w:jc w:val="center"/>
        </w:trPr>
        <w:tc>
          <w:tcPr>
            <w:tcW w:w="9212" w:type="dxa"/>
          </w:tcPr>
          <w:p w:rsidR="00854713" w:rsidRPr="001C7265" w:rsidRDefault="00854713" w:rsidP="008F654C">
            <w:pPr>
              <w:spacing w:line="360" w:lineRule="auto"/>
              <w:jc w:val="center"/>
              <w:rPr>
                <w:rFonts w:ascii="Algerian" w:hAnsi="Algerian"/>
                <w:szCs w:val="16"/>
                <w:lang w:val="en-US"/>
              </w:rPr>
            </w:pPr>
            <w:r w:rsidRPr="001C7265">
              <w:rPr>
                <w:rFonts w:ascii="Algerian" w:hAnsi="Algerian"/>
                <w:sz w:val="28"/>
                <w:szCs w:val="16"/>
                <w:lang w:val="en-US"/>
              </w:rPr>
              <w:t>2014 - 2015 ACADEMIC YEAR  FALL TERM YAYLABASI SECONDARY SCHOOL 3</w:t>
            </w:r>
            <w:r w:rsidRPr="001C7265">
              <w:rPr>
                <w:rFonts w:ascii="Algerian" w:hAnsi="Algerian"/>
                <w:sz w:val="28"/>
                <w:szCs w:val="16"/>
                <w:vertAlign w:val="superscript"/>
                <w:lang w:val="en-US"/>
              </w:rPr>
              <w:t>rd</w:t>
            </w:r>
            <w:r w:rsidRPr="001C7265">
              <w:rPr>
                <w:rFonts w:ascii="Algerian" w:hAnsi="Algerian"/>
                <w:sz w:val="28"/>
                <w:szCs w:val="16"/>
                <w:lang w:val="en-US"/>
              </w:rPr>
              <w:t xml:space="preserve">   EXAMINATION FOR THE 6</w:t>
            </w:r>
            <w:r w:rsidRPr="001C7265">
              <w:rPr>
                <w:rFonts w:ascii="Algerian" w:hAnsi="Algerian"/>
                <w:sz w:val="28"/>
                <w:szCs w:val="16"/>
                <w:vertAlign w:val="superscript"/>
                <w:lang w:val="en-US"/>
              </w:rPr>
              <w:t>th</w:t>
            </w:r>
            <w:r w:rsidRPr="001C7265">
              <w:rPr>
                <w:rFonts w:ascii="Algerian" w:hAnsi="Algerian"/>
                <w:sz w:val="28"/>
                <w:szCs w:val="16"/>
                <w:lang w:val="en-US"/>
              </w:rPr>
              <w:t xml:space="preserve">  GRADES</w:t>
            </w:r>
          </w:p>
        </w:tc>
      </w:tr>
    </w:tbl>
    <w:p w:rsidR="00854713" w:rsidRPr="001C7265" w:rsidRDefault="00854713" w:rsidP="00627F88">
      <w:pPr>
        <w:autoSpaceDE w:val="0"/>
        <w:autoSpaceDN w:val="0"/>
        <w:adjustRightInd w:val="0"/>
        <w:rPr>
          <w:rFonts w:ascii="Calibri" w:hAnsi="Calibri" w:cs="Calibri"/>
          <w:b/>
          <w:color w:val="000000"/>
          <w:lang w:val="en-US"/>
        </w:rPr>
      </w:pPr>
    </w:p>
    <w:p w:rsidR="00854713" w:rsidRPr="001C7265" w:rsidRDefault="00854713" w:rsidP="00627F88">
      <w:pPr>
        <w:autoSpaceDE w:val="0"/>
        <w:autoSpaceDN w:val="0"/>
        <w:adjustRightInd w:val="0"/>
        <w:rPr>
          <w:rFonts w:ascii="Calibri" w:hAnsi="Calibri" w:cs="Calibri"/>
          <w:b/>
          <w:color w:val="000000"/>
          <w:lang w:val="en-US"/>
        </w:rPr>
      </w:pPr>
      <w:r w:rsidRPr="001C7265">
        <w:rPr>
          <w:rFonts w:ascii="Calibri" w:hAnsi="Calibri" w:cs="Calibri"/>
          <w:b/>
          <w:color w:val="000000"/>
          <w:lang w:val="en-US"/>
        </w:rPr>
        <w:t>Name &amp; Surname:_____________________________ Number: ______</w:t>
      </w:r>
    </w:p>
    <w:p w:rsidR="00854713" w:rsidRPr="001C7265" w:rsidRDefault="00854713" w:rsidP="005C073D">
      <w:pPr>
        <w:pStyle w:val="Default"/>
        <w:rPr>
          <w:rFonts w:ascii="Calibri" w:hAnsi="Calibri"/>
          <w:lang w:val="en-US"/>
        </w:rPr>
        <w:sectPr w:rsidR="00854713" w:rsidRPr="001C7265" w:rsidSect="004C38CF">
          <w:pgSz w:w="11906" w:h="16838"/>
          <w:pgMar w:top="709" w:right="1417" w:bottom="1417" w:left="1417" w:header="708" w:footer="708" w:gutter="0"/>
          <w:cols w:space="708"/>
          <w:docGrid w:linePitch="360"/>
        </w:sectPr>
      </w:pPr>
    </w:p>
    <w:p w:rsidR="00854713" w:rsidRPr="001C7265" w:rsidRDefault="00854713" w:rsidP="00475669">
      <w:pPr>
        <w:ind w:right="-496"/>
        <w:rPr>
          <w:rFonts w:ascii="Calibri" w:hAnsi="Calibri"/>
          <w:sz w:val="22"/>
          <w:szCs w:val="22"/>
          <w:lang w:val="en-US"/>
        </w:rPr>
      </w:pPr>
    </w:p>
    <w:p w:rsidR="00854713" w:rsidRPr="001C7265" w:rsidRDefault="00854713" w:rsidP="00475669">
      <w:pPr>
        <w:pStyle w:val="ListParagraph"/>
        <w:numPr>
          <w:ilvl w:val="0"/>
          <w:numId w:val="6"/>
        </w:numPr>
        <w:ind w:right="-496"/>
        <w:rPr>
          <w:b/>
          <w:i/>
          <w:szCs w:val="22"/>
          <w:lang w:val="en-US"/>
        </w:rPr>
      </w:pPr>
      <w:r w:rsidRPr="001C7265">
        <w:rPr>
          <w:b/>
          <w:i/>
          <w:szCs w:val="22"/>
          <w:lang w:val="en-US"/>
        </w:rPr>
        <w:t>Write the names of the fun rides under the correct picture. (3x6=18pts)</w:t>
      </w:r>
    </w:p>
    <w:p w:rsidR="00854713" w:rsidRPr="001C7265" w:rsidRDefault="00854713" w:rsidP="00475669">
      <w:pPr>
        <w:ind w:left="360" w:right="-496"/>
        <w:rPr>
          <w:b/>
          <w:i/>
          <w:szCs w:val="22"/>
          <w:lang w:val="en-US"/>
        </w:rPr>
      </w:pPr>
    </w:p>
    <w:p w:rsidR="00854713" w:rsidRPr="001C7265" w:rsidRDefault="00854713" w:rsidP="00475669">
      <w:pPr>
        <w:ind w:left="360"/>
        <w:jc w:val="center"/>
        <w:rPr>
          <w:b/>
          <w:lang w:val="en-US"/>
        </w:rPr>
      </w:pPr>
      <w:r w:rsidRPr="001C7265">
        <w:rPr>
          <w:b/>
          <w:lang w:val="en-US"/>
        </w:rPr>
        <w:t>Carrousel -- Bumper car – Wave swinger – Big wheel – Ghost train – Roller coaster</w:t>
      </w:r>
    </w:p>
    <w:p w:rsidR="00854713" w:rsidRPr="001C7265" w:rsidRDefault="00854713" w:rsidP="00475669">
      <w:pPr>
        <w:jc w:val="center"/>
        <w:rPr>
          <w:b/>
          <w:lang w:val="en-US"/>
        </w:rPr>
      </w:pPr>
    </w:p>
    <w:p w:rsidR="00854713" w:rsidRPr="001C7265" w:rsidRDefault="00854713" w:rsidP="00475669">
      <w:pPr>
        <w:jc w:val="center"/>
        <w:rPr>
          <w:b/>
          <w:noProof/>
          <w:lang w:val="en-US"/>
        </w:rPr>
      </w:pPr>
      <w:r w:rsidRPr="001C7265">
        <w:rPr>
          <w:b/>
          <w:noProof/>
          <w:lang w:val="en-US"/>
        </w:rPr>
        <w:t xml:space="preserve">  </w:t>
      </w:r>
      <w:r w:rsidRPr="008C6521">
        <w:rPr>
          <w:b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7" o:spid="_x0000_i1025" type="#_x0000_t75" style="width:218.25pt;height:84pt;visibility:visible">
            <v:imagedata r:id="rId7" o:title=""/>
          </v:shape>
        </w:pict>
      </w:r>
      <w:r w:rsidRPr="001C7265">
        <w:rPr>
          <w:b/>
          <w:noProof/>
          <w:lang w:val="en-US"/>
        </w:rPr>
        <w:t xml:space="preserve">  </w:t>
      </w:r>
      <w:r w:rsidRPr="008C6521">
        <w:rPr>
          <w:b/>
          <w:noProof/>
        </w:rPr>
        <w:pict>
          <v:shape id="Resim 8" o:spid="_x0000_i1026" type="#_x0000_t75" style="width:204pt;height:83.25pt;visibility:visible">
            <v:imagedata r:id="rId8" o:title=""/>
          </v:shape>
        </w:pict>
      </w:r>
    </w:p>
    <w:p w:rsidR="00854713" w:rsidRPr="001C7265" w:rsidRDefault="00854713" w:rsidP="00475669">
      <w:pPr>
        <w:jc w:val="center"/>
        <w:rPr>
          <w:b/>
          <w:lang w:val="en-US"/>
        </w:rPr>
      </w:pPr>
    </w:p>
    <w:p w:rsidR="00854713" w:rsidRPr="001C7265" w:rsidRDefault="00854713" w:rsidP="00475669">
      <w:pPr>
        <w:rPr>
          <w:b/>
          <w:lang w:val="en-US"/>
        </w:rPr>
      </w:pPr>
      <w:r w:rsidRPr="001C7265">
        <w:rPr>
          <w:b/>
          <w:lang w:val="en-US"/>
        </w:rPr>
        <w:t xml:space="preserve">       ____________   ____________   ___________  ___________ ____________ ____________</w:t>
      </w:r>
    </w:p>
    <w:p w:rsidR="00854713" w:rsidRPr="001C7265" w:rsidRDefault="00854713" w:rsidP="00475669">
      <w:pPr>
        <w:rPr>
          <w:b/>
          <w:lang w:val="en-US"/>
        </w:rPr>
      </w:pPr>
    </w:p>
    <w:p w:rsidR="00854713" w:rsidRPr="001C7265" w:rsidRDefault="00854713" w:rsidP="00475669">
      <w:pPr>
        <w:rPr>
          <w:b/>
          <w:lang w:val="en-US"/>
        </w:rPr>
      </w:pPr>
    </w:p>
    <w:p w:rsidR="00854713" w:rsidRPr="001C7265" w:rsidRDefault="00854713" w:rsidP="00475669">
      <w:pPr>
        <w:pStyle w:val="ListParagraph"/>
        <w:numPr>
          <w:ilvl w:val="0"/>
          <w:numId w:val="6"/>
        </w:numPr>
        <w:rPr>
          <w:b/>
          <w:i/>
          <w:szCs w:val="22"/>
          <w:lang w:val="en-US"/>
        </w:rPr>
      </w:pPr>
      <w:r w:rsidRPr="001C7265">
        <w:rPr>
          <w:b/>
          <w:i/>
          <w:szCs w:val="22"/>
          <w:lang w:val="en-US"/>
        </w:rPr>
        <w:t>Answer the questions according to the weather forecast. (3x5=15pts)</w:t>
      </w:r>
    </w:p>
    <w:p w:rsidR="00854713" w:rsidRPr="001C7265" w:rsidRDefault="00854713" w:rsidP="005B57D4">
      <w:pPr>
        <w:ind w:left="360"/>
        <w:rPr>
          <w:b/>
          <w:i/>
          <w:szCs w:val="22"/>
          <w:lang w:val="en-US"/>
        </w:rPr>
      </w:pPr>
    </w:p>
    <w:p w:rsidR="00854713" w:rsidRPr="001C7265" w:rsidRDefault="00854713" w:rsidP="001C7265">
      <w:pPr>
        <w:pStyle w:val="ListParagraph"/>
        <w:numPr>
          <w:ilvl w:val="0"/>
          <w:numId w:val="7"/>
        </w:numPr>
        <w:spacing w:line="360" w:lineRule="auto"/>
        <w:rPr>
          <w:b/>
          <w:szCs w:val="20"/>
          <w:lang w:val="en-US"/>
        </w:rPr>
      </w:pPr>
      <w:r>
        <w:rPr>
          <w:noProof/>
        </w:rPr>
        <w:pict>
          <v:rect id="Dikdörtgen 7" o:spid="_x0000_s1026" style="position:absolute;left:0;text-align:left;margin-left:28.7pt;margin-top:.7pt;width:171.05pt;height:209.2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" fillcolor="fuchsia" strokecolor="blue" strokeweight="1.75pt">
            <v:fill color2="#fff5ff" rotate="t" focusposition=".5,.5" focussize="" focus="100%" type="gradientRadial"/>
            <v:stroke dashstyle="dash"/>
            <v:textbox>
              <w:txbxContent>
                <w:p w:rsidR="00854713" w:rsidRDefault="00854713" w:rsidP="005B57D4">
                  <w:pPr>
                    <w:spacing w:line="276" w:lineRule="auto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Madrid</w:t>
                  </w:r>
                  <w:r w:rsidRPr="008C6521"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pict>
                      <v:shape id="Resim 20" o:spid="_x0000_i1033" type="#_x0000_t75" style="width:38.25pt;height:27.75pt;visibility:visible">
                        <v:imagedata r:id="rId9" o:title=""/>
                      </v:shape>
                    </w:pic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21 C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</w:r>
                </w:p>
                <w:p w:rsidR="00854713" w:rsidRDefault="00854713" w:rsidP="005B57D4">
                  <w:pPr>
                    <w:spacing w:line="276" w:lineRule="auto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Berlin </w:t>
                  </w:r>
                  <w:r w:rsidRPr="008C6521"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pict>
                      <v:shape id="Resim 21" o:spid="_x0000_i1034" type="#_x0000_t75" style="width:51pt;height:22.5pt;visibility:visible">
                        <v:imagedata r:id="rId10" o:title=""/>
                      </v:shape>
                    </w:pic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 9 C</w:t>
                  </w:r>
                </w:p>
                <w:p w:rsidR="00854713" w:rsidRDefault="00854713" w:rsidP="005B57D4">
                  <w:pPr>
                    <w:spacing w:line="276" w:lineRule="auto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Paris </w:t>
                  </w:r>
                  <w:r w:rsidRPr="008C6521"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pict>
                      <v:shape id="Resim 22" o:spid="_x0000_i1035" type="#_x0000_t75" style="width:51pt;height:20.25pt;visibility:visible">
                        <v:imagedata r:id="rId11" o:title=""/>
                      </v:shape>
                    </w:pic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 8 C</w:t>
                  </w:r>
                </w:p>
                <w:p w:rsidR="00854713" w:rsidRDefault="00854713" w:rsidP="005B57D4">
                  <w:pPr>
                    <w:spacing w:line="276" w:lineRule="auto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London </w:t>
                  </w:r>
                  <w:r w:rsidRPr="008C6521"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pict>
                      <v:shape id="Resim 23" o:spid="_x0000_i1036" type="#_x0000_t75" style="width:52.5pt;height:27pt;visibility:visible">
                        <v:imagedata r:id="rId12" o:title=""/>
                      </v:shape>
                    </w:pic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    10 C</w:t>
                  </w:r>
                </w:p>
                <w:p w:rsidR="00854713" w:rsidRDefault="00854713" w:rsidP="005B57D4">
                  <w:pPr>
                    <w:spacing w:line="276" w:lineRule="auto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Rome  </w:t>
                  </w:r>
                  <w:r w:rsidRPr="008C6521"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pict>
                      <v:shape id="Resim 24" o:spid="_x0000_i1037" type="#_x0000_t75" style="width:57pt;height:24pt;visibility:visible">
                        <v:imagedata r:id="rId13" o:title=""/>
                      </v:shape>
                    </w:pic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32 C</w:t>
                  </w:r>
                </w:p>
                <w:p w:rsidR="00854713" w:rsidRPr="00D70908" w:rsidRDefault="00854713" w:rsidP="005B57D4">
                  <w:pPr>
                    <w:spacing w:line="276" w:lineRule="auto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Kiev  </w:t>
                  </w:r>
                  <w:r w:rsidRPr="008C6521"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pict>
                      <v:shape id="Resim 25" o:spid="_x0000_i1038" type="#_x0000_t75" style="width:36pt;height:32.25pt;visibility:visible">
                        <v:imagedata r:id="rId14" o:title=""/>
                      </v:shape>
                    </w:pic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       -5 C</w:t>
                  </w:r>
                </w:p>
              </w:txbxContent>
            </v:textbox>
          </v:rect>
        </w:pict>
      </w:r>
      <w:r w:rsidRPr="001C7265">
        <w:rPr>
          <w:szCs w:val="20"/>
          <w:lang w:val="en-US"/>
        </w:rPr>
        <w:t>What is the weather like in Madrid?</w:t>
      </w:r>
    </w:p>
    <w:p w:rsidR="00854713" w:rsidRPr="001C7265" w:rsidRDefault="00854713" w:rsidP="001C7265">
      <w:pPr>
        <w:tabs>
          <w:tab w:val="left" w:pos="3585"/>
        </w:tabs>
        <w:spacing w:line="360" w:lineRule="auto"/>
        <w:rPr>
          <w:b/>
          <w:szCs w:val="20"/>
          <w:lang w:val="en-US"/>
        </w:rPr>
      </w:pPr>
      <w:r w:rsidRPr="001C7265">
        <w:rPr>
          <w:b/>
          <w:szCs w:val="20"/>
          <w:lang w:val="en-US"/>
        </w:rPr>
        <w:t xml:space="preserve">                                                                                      ……………………………………………….</w:t>
      </w:r>
    </w:p>
    <w:p w:rsidR="00854713" w:rsidRPr="001C7265" w:rsidRDefault="00854713" w:rsidP="001C7265">
      <w:pPr>
        <w:pStyle w:val="ListParagraph"/>
        <w:numPr>
          <w:ilvl w:val="0"/>
          <w:numId w:val="7"/>
        </w:numPr>
        <w:tabs>
          <w:tab w:val="left" w:pos="3585"/>
        </w:tabs>
        <w:spacing w:line="360" w:lineRule="auto"/>
        <w:rPr>
          <w:b/>
          <w:szCs w:val="20"/>
          <w:lang w:val="en-US"/>
        </w:rPr>
      </w:pPr>
      <w:r w:rsidRPr="001C7265">
        <w:rPr>
          <w:szCs w:val="20"/>
          <w:lang w:val="en-US"/>
        </w:rPr>
        <w:t>What is the temperature in Berlin?</w:t>
      </w:r>
    </w:p>
    <w:p w:rsidR="00854713" w:rsidRPr="001C7265" w:rsidRDefault="00854713" w:rsidP="001C7265">
      <w:pPr>
        <w:tabs>
          <w:tab w:val="left" w:pos="3585"/>
        </w:tabs>
        <w:spacing w:line="360" w:lineRule="auto"/>
        <w:rPr>
          <w:b/>
          <w:szCs w:val="20"/>
          <w:lang w:val="en-US"/>
        </w:rPr>
      </w:pPr>
      <w:r w:rsidRPr="001C7265">
        <w:rPr>
          <w:szCs w:val="20"/>
          <w:lang w:val="en-US"/>
        </w:rPr>
        <w:tab/>
        <w:t xml:space="preserve">                          </w:t>
      </w:r>
      <w:r w:rsidRPr="001C7265">
        <w:rPr>
          <w:b/>
          <w:szCs w:val="20"/>
          <w:lang w:val="en-US"/>
        </w:rPr>
        <w:t>……………………………………………….</w:t>
      </w:r>
    </w:p>
    <w:p w:rsidR="00854713" w:rsidRPr="001C7265" w:rsidRDefault="00854713" w:rsidP="001C7265">
      <w:pPr>
        <w:pStyle w:val="ListParagraph"/>
        <w:numPr>
          <w:ilvl w:val="0"/>
          <w:numId w:val="7"/>
        </w:numPr>
        <w:tabs>
          <w:tab w:val="left" w:pos="3585"/>
        </w:tabs>
        <w:spacing w:line="360" w:lineRule="auto"/>
        <w:rPr>
          <w:szCs w:val="20"/>
          <w:lang w:val="en-US"/>
        </w:rPr>
      </w:pPr>
      <w:r w:rsidRPr="001C7265">
        <w:rPr>
          <w:szCs w:val="20"/>
          <w:lang w:val="en-US"/>
        </w:rPr>
        <w:t>What is the weather like in Paris?</w:t>
      </w:r>
    </w:p>
    <w:p w:rsidR="00854713" w:rsidRPr="001C7265" w:rsidRDefault="00854713" w:rsidP="001C7265">
      <w:pPr>
        <w:tabs>
          <w:tab w:val="left" w:pos="3585"/>
        </w:tabs>
        <w:spacing w:line="360" w:lineRule="auto"/>
        <w:rPr>
          <w:b/>
          <w:szCs w:val="20"/>
          <w:lang w:val="en-US"/>
        </w:rPr>
      </w:pPr>
      <w:r w:rsidRPr="001C7265">
        <w:rPr>
          <w:szCs w:val="20"/>
          <w:lang w:val="en-US"/>
        </w:rPr>
        <w:tab/>
        <w:t xml:space="preserve">                          </w:t>
      </w:r>
      <w:r w:rsidRPr="001C7265">
        <w:rPr>
          <w:b/>
          <w:szCs w:val="20"/>
          <w:lang w:val="en-US"/>
        </w:rPr>
        <w:t>……………………………………………….</w:t>
      </w:r>
    </w:p>
    <w:p w:rsidR="00854713" w:rsidRPr="001C7265" w:rsidRDefault="00854713" w:rsidP="001C7265">
      <w:pPr>
        <w:pStyle w:val="ListParagraph"/>
        <w:numPr>
          <w:ilvl w:val="0"/>
          <w:numId w:val="7"/>
        </w:numPr>
        <w:tabs>
          <w:tab w:val="left" w:pos="3585"/>
        </w:tabs>
        <w:spacing w:line="360" w:lineRule="auto"/>
        <w:rPr>
          <w:szCs w:val="20"/>
          <w:lang w:val="en-US"/>
        </w:rPr>
      </w:pPr>
      <w:r w:rsidRPr="001C7265">
        <w:rPr>
          <w:szCs w:val="20"/>
          <w:lang w:val="en-US"/>
        </w:rPr>
        <w:t>What is the temperature in London?</w:t>
      </w:r>
    </w:p>
    <w:p w:rsidR="00854713" w:rsidRPr="001C7265" w:rsidRDefault="00854713" w:rsidP="001C7265">
      <w:pPr>
        <w:tabs>
          <w:tab w:val="left" w:pos="3585"/>
        </w:tabs>
        <w:spacing w:line="360" w:lineRule="auto"/>
        <w:rPr>
          <w:b/>
          <w:szCs w:val="20"/>
          <w:lang w:val="en-US"/>
        </w:rPr>
      </w:pPr>
      <w:r w:rsidRPr="001C7265">
        <w:rPr>
          <w:szCs w:val="20"/>
          <w:lang w:val="en-US"/>
        </w:rPr>
        <w:tab/>
        <w:t xml:space="preserve">                          </w:t>
      </w:r>
      <w:r w:rsidRPr="001C7265">
        <w:rPr>
          <w:b/>
          <w:szCs w:val="20"/>
          <w:lang w:val="en-US"/>
        </w:rPr>
        <w:t>……………………………………………….</w:t>
      </w:r>
    </w:p>
    <w:p w:rsidR="00854713" w:rsidRPr="001C7265" w:rsidRDefault="00854713" w:rsidP="001C7265">
      <w:pPr>
        <w:pStyle w:val="ListParagraph"/>
        <w:numPr>
          <w:ilvl w:val="0"/>
          <w:numId w:val="7"/>
        </w:numPr>
        <w:tabs>
          <w:tab w:val="left" w:pos="3585"/>
        </w:tabs>
        <w:spacing w:line="360" w:lineRule="auto"/>
        <w:rPr>
          <w:szCs w:val="20"/>
          <w:lang w:val="en-US"/>
        </w:rPr>
      </w:pPr>
      <w:r w:rsidRPr="001C7265">
        <w:rPr>
          <w:szCs w:val="20"/>
          <w:lang w:val="en-US"/>
        </w:rPr>
        <w:t>What is the weather like in Rome?</w:t>
      </w:r>
    </w:p>
    <w:p w:rsidR="00854713" w:rsidRPr="001C7265" w:rsidRDefault="00854713" w:rsidP="001C7265">
      <w:pPr>
        <w:tabs>
          <w:tab w:val="left" w:pos="3585"/>
        </w:tabs>
        <w:spacing w:line="360" w:lineRule="auto"/>
        <w:ind w:left="4845"/>
        <w:rPr>
          <w:szCs w:val="20"/>
          <w:lang w:val="en-US"/>
        </w:rPr>
      </w:pPr>
      <w:r w:rsidRPr="001C7265">
        <w:rPr>
          <w:b/>
          <w:szCs w:val="20"/>
          <w:lang w:val="en-US"/>
        </w:rPr>
        <w:t xml:space="preserve">     ……………………………………………….</w:t>
      </w:r>
    </w:p>
    <w:p w:rsidR="00854713" w:rsidRPr="001C7265" w:rsidRDefault="00854713" w:rsidP="00E200E3">
      <w:pPr>
        <w:rPr>
          <w:b/>
          <w:i/>
          <w:szCs w:val="22"/>
          <w:lang w:val="en-US"/>
        </w:rPr>
      </w:pPr>
    </w:p>
    <w:p w:rsidR="00854713" w:rsidRPr="001C7265" w:rsidRDefault="00854713" w:rsidP="00E200E3">
      <w:pPr>
        <w:rPr>
          <w:b/>
          <w:i/>
          <w:szCs w:val="22"/>
          <w:lang w:val="en-US"/>
        </w:rPr>
      </w:pPr>
    </w:p>
    <w:p w:rsidR="00854713" w:rsidRPr="001C7265" w:rsidRDefault="00854713" w:rsidP="00E200E3">
      <w:pPr>
        <w:pStyle w:val="ListParagraph"/>
        <w:numPr>
          <w:ilvl w:val="0"/>
          <w:numId w:val="6"/>
        </w:numPr>
        <w:rPr>
          <w:b/>
          <w:i/>
          <w:szCs w:val="22"/>
          <w:lang w:val="en-US"/>
        </w:rPr>
      </w:pPr>
      <w:r w:rsidRPr="001C7265">
        <w:rPr>
          <w:b/>
          <w:i/>
          <w:szCs w:val="22"/>
          <w:lang w:val="en-US"/>
        </w:rPr>
        <w:t>Write the feelings under the correct picture. (2x6=12pts)</w:t>
      </w:r>
    </w:p>
    <w:p w:rsidR="00854713" w:rsidRPr="001C7265" w:rsidRDefault="00854713" w:rsidP="00E200E3">
      <w:pPr>
        <w:ind w:left="360"/>
        <w:rPr>
          <w:b/>
          <w:i/>
          <w:szCs w:val="22"/>
          <w:lang w:val="en-US"/>
        </w:rPr>
      </w:pPr>
    </w:p>
    <w:p w:rsidR="00854713" w:rsidRPr="001C7265" w:rsidRDefault="00854713" w:rsidP="00E200E3">
      <w:pPr>
        <w:ind w:left="360"/>
        <w:jc w:val="center"/>
        <w:rPr>
          <w:b/>
          <w:lang w:val="en-US"/>
        </w:rPr>
      </w:pPr>
      <w:r w:rsidRPr="008C6521">
        <w:rPr>
          <w:b/>
          <w:noProof/>
        </w:rPr>
        <w:pict>
          <v:shape id="Resim 3" o:spid="_x0000_i1039" type="#_x0000_t75" style="width:492pt;height:18.75pt;visibility:visible">
            <v:imagedata r:id="rId15" o:title=""/>
          </v:shape>
        </w:pict>
      </w:r>
    </w:p>
    <w:p w:rsidR="00854713" w:rsidRPr="001C7265" w:rsidRDefault="00854713" w:rsidP="00E200E3">
      <w:pPr>
        <w:ind w:left="360"/>
        <w:rPr>
          <w:b/>
          <w:lang w:val="en-US"/>
        </w:rPr>
      </w:pPr>
      <w:r w:rsidRPr="001C7265">
        <w:rPr>
          <w:b/>
          <w:lang w:val="en-US"/>
        </w:rPr>
        <w:t xml:space="preserve"> </w:t>
      </w:r>
      <w:r w:rsidRPr="008C6521">
        <w:rPr>
          <w:b/>
          <w:noProof/>
        </w:rPr>
        <w:pict>
          <v:shape id="Resim 4" o:spid="_x0000_i1040" type="#_x0000_t75" style="width:57pt;height:45pt;visibility:visible">
            <v:imagedata r:id="rId16" o:title=""/>
          </v:shape>
        </w:pict>
      </w:r>
      <w:r w:rsidRPr="001C7265">
        <w:rPr>
          <w:b/>
          <w:lang w:val="en-US"/>
        </w:rPr>
        <w:t xml:space="preserve">        </w:t>
      </w:r>
      <w:r w:rsidRPr="008C6521">
        <w:rPr>
          <w:b/>
          <w:noProof/>
        </w:rPr>
        <w:pict>
          <v:shape id="Resim 1" o:spid="_x0000_i1041" type="#_x0000_t75" style="width:46.5pt;height:42pt;visibility:visible">
            <v:imagedata r:id="rId17" o:title=""/>
          </v:shape>
        </w:pict>
      </w:r>
      <w:r w:rsidRPr="001C7265">
        <w:rPr>
          <w:b/>
          <w:lang w:val="en-US"/>
        </w:rPr>
        <w:t xml:space="preserve">         </w:t>
      </w:r>
      <w:r w:rsidRPr="008C6521">
        <w:rPr>
          <w:b/>
          <w:noProof/>
        </w:rPr>
        <w:pict>
          <v:shape id="Resim 5" o:spid="_x0000_i1042" type="#_x0000_t75" style="width:50.25pt;height:44.25pt;visibility:visible">
            <v:imagedata r:id="rId18" o:title=""/>
          </v:shape>
        </w:pict>
      </w:r>
      <w:r w:rsidRPr="001C7265">
        <w:rPr>
          <w:b/>
          <w:lang w:val="en-US"/>
        </w:rPr>
        <w:t xml:space="preserve">         </w:t>
      </w:r>
      <w:r w:rsidRPr="008C6521">
        <w:rPr>
          <w:b/>
          <w:noProof/>
        </w:rPr>
        <w:pict>
          <v:shape id="Resim 6" o:spid="_x0000_i1043" type="#_x0000_t75" style="width:54.75pt;height:48.75pt;visibility:visible">
            <v:imagedata r:id="rId19" o:title=""/>
          </v:shape>
        </w:pict>
      </w:r>
      <w:r w:rsidRPr="001C7265">
        <w:rPr>
          <w:b/>
          <w:lang w:val="en-US"/>
        </w:rPr>
        <w:t xml:space="preserve">        </w:t>
      </w:r>
      <w:r w:rsidRPr="008C6521">
        <w:rPr>
          <w:b/>
          <w:noProof/>
        </w:rPr>
        <w:pict>
          <v:shape id="_x0000_i1044" type="#_x0000_t75" style="width:48pt;height:48pt;visibility:visible">
            <v:imagedata r:id="rId20" o:title=""/>
          </v:shape>
        </w:pict>
      </w:r>
      <w:r w:rsidRPr="001C7265">
        <w:rPr>
          <w:b/>
          <w:lang w:val="en-US"/>
        </w:rPr>
        <w:t xml:space="preserve">     </w:t>
      </w:r>
      <w:r w:rsidRPr="008C6521">
        <w:rPr>
          <w:b/>
          <w:noProof/>
        </w:rPr>
        <w:pict>
          <v:shape id="Resim 2" o:spid="_x0000_i1045" type="#_x0000_t75" style="width:61.5pt;height:44.25pt;visibility:visible">
            <v:imagedata r:id="rId21" o:title=""/>
          </v:shape>
        </w:pict>
      </w:r>
    </w:p>
    <w:p w:rsidR="00854713" w:rsidRPr="001C7265" w:rsidRDefault="00854713" w:rsidP="00E200E3">
      <w:pPr>
        <w:ind w:left="360"/>
        <w:rPr>
          <w:b/>
          <w:lang w:val="en-US"/>
        </w:rPr>
      </w:pPr>
    </w:p>
    <w:p w:rsidR="00854713" w:rsidRPr="001C7265" w:rsidRDefault="00854713" w:rsidP="00E200E3">
      <w:pPr>
        <w:ind w:left="360"/>
        <w:rPr>
          <w:b/>
          <w:lang w:val="en-US"/>
        </w:rPr>
      </w:pPr>
    </w:p>
    <w:p w:rsidR="00854713" w:rsidRPr="001C7265" w:rsidRDefault="00854713" w:rsidP="00E200E3">
      <w:pPr>
        <w:ind w:left="360"/>
        <w:rPr>
          <w:b/>
          <w:lang w:val="en-US"/>
        </w:rPr>
      </w:pPr>
      <w:r w:rsidRPr="001C7265">
        <w:rPr>
          <w:b/>
          <w:lang w:val="en-US"/>
        </w:rPr>
        <w:t xml:space="preserve">  --------------   -------------------   ----------------     -------------------  -----------------  ------------------</w:t>
      </w:r>
    </w:p>
    <w:p w:rsidR="00854713" w:rsidRPr="001C7265" w:rsidRDefault="00854713" w:rsidP="00E200E3">
      <w:pPr>
        <w:ind w:left="360"/>
        <w:rPr>
          <w:b/>
          <w:lang w:val="en-US"/>
        </w:rPr>
      </w:pPr>
    </w:p>
    <w:p w:rsidR="00854713" w:rsidRPr="001C7265" w:rsidRDefault="00854713" w:rsidP="00E200E3">
      <w:pPr>
        <w:ind w:left="360"/>
        <w:rPr>
          <w:b/>
          <w:lang w:val="en-US"/>
        </w:rPr>
      </w:pPr>
    </w:p>
    <w:p w:rsidR="00854713" w:rsidRPr="001C7265" w:rsidRDefault="00854713" w:rsidP="00E200E3">
      <w:pPr>
        <w:ind w:left="360"/>
        <w:rPr>
          <w:b/>
          <w:lang w:val="en-US"/>
        </w:rPr>
      </w:pPr>
    </w:p>
    <w:p w:rsidR="00854713" w:rsidRPr="001C7265" w:rsidRDefault="00854713" w:rsidP="00E200E3">
      <w:pPr>
        <w:ind w:left="360"/>
        <w:rPr>
          <w:b/>
          <w:lang w:val="en-US"/>
        </w:rPr>
      </w:pPr>
    </w:p>
    <w:p w:rsidR="00854713" w:rsidRPr="001C7265" w:rsidRDefault="00854713" w:rsidP="00E200E3">
      <w:pPr>
        <w:pStyle w:val="ListParagraph"/>
        <w:numPr>
          <w:ilvl w:val="0"/>
          <w:numId w:val="6"/>
        </w:numPr>
        <w:rPr>
          <w:b/>
          <w:i/>
          <w:szCs w:val="22"/>
          <w:lang w:val="en-US"/>
        </w:rPr>
      </w:pPr>
      <w:r w:rsidRPr="001C7265">
        <w:rPr>
          <w:b/>
          <w:i/>
          <w:szCs w:val="22"/>
          <w:lang w:val="en-US"/>
        </w:rPr>
        <w:t>Write the emotions about funfair activities. (3x5=15pts)</w:t>
      </w:r>
    </w:p>
    <w:p w:rsidR="00854713" w:rsidRPr="001C7265" w:rsidRDefault="00854713" w:rsidP="001C7265">
      <w:pPr>
        <w:pStyle w:val="ListParagraph"/>
        <w:rPr>
          <w:b/>
          <w:i/>
          <w:szCs w:val="22"/>
          <w:lang w:val="en-US"/>
        </w:rPr>
      </w:pPr>
    </w:p>
    <w:tbl>
      <w:tblPr>
        <w:tblW w:w="0" w:type="auto"/>
        <w:jc w:val="center"/>
        <w:tblBorders>
          <w:top w:val="single" w:sz="8" w:space="0" w:color="C0504D"/>
          <w:bottom w:val="single" w:sz="8" w:space="0" w:color="C0504D"/>
        </w:tblBorders>
        <w:tblLook w:val="00A0"/>
      </w:tblPr>
      <w:tblGrid>
        <w:gridCol w:w="5295"/>
      </w:tblGrid>
      <w:tr w:rsidR="00854713" w:rsidRPr="001C7265" w:rsidTr="008C6521">
        <w:trPr>
          <w:trHeight w:val="326"/>
          <w:jc w:val="center"/>
        </w:trPr>
        <w:tc>
          <w:tcPr>
            <w:tcW w:w="5295" w:type="dxa"/>
            <w:tcBorders>
              <w:top w:val="single" w:sz="8" w:space="0" w:color="C0504D"/>
              <w:left w:val="nil"/>
              <w:bottom w:val="single" w:sz="8" w:space="0" w:color="C0504D"/>
              <w:right w:val="nil"/>
            </w:tcBorders>
          </w:tcPr>
          <w:p w:rsidR="00854713" w:rsidRPr="008C6521" w:rsidRDefault="00854713" w:rsidP="008C6521">
            <w:pPr>
              <w:pStyle w:val="ListParagraph"/>
              <w:ind w:left="0"/>
              <w:rPr>
                <w:b/>
                <w:bCs/>
                <w:i/>
                <w:color w:val="943634"/>
                <w:szCs w:val="22"/>
                <w:lang w:val="en-US"/>
              </w:rPr>
            </w:pPr>
            <w:r w:rsidRPr="008C6521">
              <w:rPr>
                <w:bCs/>
                <w:i/>
                <w:color w:val="943634"/>
                <w:szCs w:val="22"/>
                <w:lang w:val="en-US"/>
              </w:rPr>
              <w:t>crazy  -  fantastic – thrilling – horrible -  exciting</w:t>
            </w:r>
          </w:p>
        </w:tc>
      </w:tr>
    </w:tbl>
    <w:p w:rsidR="00854713" w:rsidRDefault="00854713" w:rsidP="001C7265">
      <w:pPr>
        <w:rPr>
          <w:b/>
          <w:i/>
          <w:szCs w:val="22"/>
          <w:lang w:val="en-US"/>
        </w:rPr>
      </w:pPr>
      <w:r w:rsidRPr="008C6521">
        <w:rPr>
          <w:b/>
          <w:i/>
          <w:noProof/>
          <w:szCs w:val="22"/>
        </w:rPr>
        <w:pict>
          <v:shape id="Resim 199" o:spid="_x0000_i1046" type="#_x0000_t75" style="width:198pt;height:136.5pt;visibility:visible">
            <v:imagedata r:id="rId22" o:title=""/>
          </v:shape>
        </w:pict>
      </w:r>
    </w:p>
    <w:p w:rsidR="00854713" w:rsidRPr="001C7265" w:rsidRDefault="00854713" w:rsidP="001C7265">
      <w:pPr>
        <w:rPr>
          <w:b/>
          <w:i/>
          <w:szCs w:val="22"/>
          <w:lang w:val="en-US"/>
        </w:rPr>
      </w:pPr>
    </w:p>
    <w:p w:rsidR="00854713" w:rsidRPr="001C7265" w:rsidRDefault="00854713" w:rsidP="001C7265">
      <w:pPr>
        <w:pStyle w:val="ListParagraph"/>
        <w:numPr>
          <w:ilvl w:val="0"/>
          <w:numId w:val="6"/>
        </w:numPr>
        <w:rPr>
          <w:b/>
          <w:i/>
          <w:szCs w:val="22"/>
          <w:lang w:val="en-US"/>
        </w:rPr>
      </w:pPr>
      <w:r w:rsidRPr="001C7265">
        <w:rPr>
          <w:b/>
          <w:i/>
          <w:szCs w:val="22"/>
          <w:lang w:val="en-US"/>
        </w:rPr>
        <w:t>Write the correct form of comparative adjectives. (3x5=15pts)</w:t>
      </w:r>
    </w:p>
    <w:p w:rsidR="00854713" w:rsidRPr="001C7265" w:rsidRDefault="00854713" w:rsidP="001C7265">
      <w:pPr>
        <w:pStyle w:val="ListParagraph"/>
        <w:jc w:val="both"/>
        <w:rPr>
          <w:b/>
          <w:i/>
          <w:szCs w:val="22"/>
          <w:lang w:val="en-US"/>
        </w:rPr>
      </w:pPr>
    </w:p>
    <w:p w:rsidR="00854713" w:rsidRPr="001C7265" w:rsidRDefault="00854713" w:rsidP="008F6575">
      <w:pPr>
        <w:pStyle w:val="ListParagraph"/>
        <w:jc w:val="both"/>
        <w:rPr>
          <w:szCs w:val="22"/>
          <w:lang w:val="en-US"/>
        </w:rPr>
      </w:pPr>
      <w:r w:rsidRPr="001C7265">
        <w:rPr>
          <w:b/>
          <w:i/>
          <w:szCs w:val="22"/>
          <w:lang w:val="en-US"/>
        </w:rPr>
        <w:t>1.</w:t>
      </w:r>
      <w:r w:rsidRPr="001C7265">
        <w:rPr>
          <w:szCs w:val="22"/>
          <w:lang w:val="en-US"/>
        </w:rPr>
        <w:t xml:space="preserve"> An elephant is …………………………………… than a lion. (big)</w:t>
      </w:r>
    </w:p>
    <w:p w:rsidR="00854713" w:rsidRPr="001C7265" w:rsidRDefault="00854713" w:rsidP="008F6575">
      <w:pPr>
        <w:pStyle w:val="ListParagraph"/>
        <w:jc w:val="both"/>
        <w:rPr>
          <w:szCs w:val="22"/>
          <w:lang w:val="en-US"/>
        </w:rPr>
      </w:pPr>
    </w:p>
    <w:p w:rsidR="00854713" w:rsidRPr="001C7265" w:rsidRDefault="00854713" w:rsidP="008F6575">
      <w:pPr>
        <w:pStyle w:val="ListParagraph"/>
        <w:jc w:val="both"/>
        <w:rPr>
          <w:szCs w:val="22"/>
          <w:lang w:val="en-US"/>
        </w:rPr>
      </w:pPr>
      <w:r w:rsidRPr="001C7265">
        <w:rPr>
          <w:b/>
          <w:i/>
          <w:szCs w:val="22"/>
          <w:lang w:val="en-US"/>
        </w:rPr>
        <w:t>2.</w:t>
      </w:r>
      <w:r w:rsidRPr="001C7265">
        <w:rPr>
          <w:szCs w:val="22"/>
          <w:lang w:val="en-US"/>
        </w:rPr>
        <w:t xml:space="preserve"> My mother is …………………………………… than my father. (tall)</w:t>
      </w:r>
    </w:p>
    <w:p w:rsidR="00854713" w:rsidRPr="001C7265" w:rsidRDefault="00854713" w:rsidP="008F6575">
      <w:pPr>
        <w:pStyle w:val="ListParagraph"/>
        <w:jc w:val="both"/>
        <w:rPr>
          <w:szCs w:val="22"/>
          <w:lang w:val="en-US"/>
        </w:rPr>
      </w:pPr>
    </w:p>
    <w:p w:rsidR="00854713" w:rsidRPr="001C7265" w:rsidRDefault="00854713" w:rsidP="008F6575">
      <w:pPr>
        <w:pStyle w:val="ListParagraph"/>
        <w:jc w:val="both"/>
        <w:rPr>
          <w:szCs w:val="22"/>
          <w:lang w:val="en-US"/>
        </w:rPr>
      </w:pPr>
      <w:r w:rsidRPr="001C7265">
        <w:rPr>
          <w:b/>
          <w:i/>
          <w:szCs w:val="22"/>
          <w:lang w:val="en-US"/>
        </w:rPr>
        <w:t>3.</w:t>
      </w:r>
      <w:r w:rsidRPr="001C7265">
        <w:rPr>
          <w:szCs w:val="22"/>
          <w:lang w:val="en-US"/>
        </w:rPr>
        <w:t xml:space="preserve"> My sister’s room is …………………………………… than my room. (clean)</w:t>
      </w:r>
    </w:p>
    <w:p w:rsidR="00854713" w:rsidRPr="001C7265" w:rsidRDefault="00854713" w:rsidP="008F6575">
      <w:pPr>
        <w:pStyle w:val="ListParagraph"/>
        <w:jc w:val="both"/>
        <w:rPr>
          <w:szCs w:val="22"/>
          <w:lang w:val="en-US"/>
        </w:rPr>
      </w:pPr>
    </w:p>
    <w:p w:rsidR="00854713" w:rsidRPr="001C7265" w:rsidRDefault="00854713" w:rsidP="008F6575">
      <w:pPr>
        <w:pStyle w:val="ListParagraph"/>
        <w:jc w:val="both"/>
        <w:rPr>
          <w:szCs w:val="22"/>
          <w:lang w:val="en-US"/>
        </w:rPr>
      </w:pPr>
      <w:r w:rsidRPr="001C7265">
        <w:rPr>
          <w:b/>
          <w:i/>
          <w:szCs w:val="22"/>
          <w:lang w:val="en-US"/>
        </w:rPr>
        <w:t>4.</w:t>
      </w:r>
      <w:r w:rsidRPr="001C7265">
        <w:rPr>
          <w:szCs w:val="22"/>
          <w:lang w:val="en-US"/>
        </w:rPr>
        <w:t xml:space="preserve"> Riding motorcycle is ……………………………………………………than riding a bicycle. (dangerous)</w:t>
      </w:r>
    </w:p>
    <w:p w:rsidR="00854713" w:rsidRPr="001C7265" w:rsidRDefault="00854713" w:rsidP="008F6575">
      <w:pPr>
        <w:pStyle w:val="ListParagraph"/>
        <w:jc w:val="both"/>
        <w:rPr>
          <w:szCs w:val="22"/>
          <w:lang w:val="en-US"/>
        </w:rPr>
      </w:pPr>
    </w:p>
    <w:p w:rsidR="00854713" w:rsidRDefault="00854713" w:rsidP="008F6575">
      <w:pPr>
        <w:pStyle w:val="ListParagraph"/>
        <w:jc w:val="both"/>
        <w:rPr>
          <w:szCs w:val="22"/>
          <w:lang w:val="en-US"/>
        </w:rPr>
      </w:pPr>
      <w:r w:rsidRPr="001C7265">
        <w:rPr>
          <w:b/>
          <w:i/>
          <w:szCs w:val="22"/>
          <w:lang w:val="en-US"/>
        </w:rPr>
        <w:t>5.</w:t>
      </w:r>
      <w:r w:rsidRPr="001C7265">
        <w:rPr>
          <w:szCs w:val="22"/>
          <w:lang w:val="en-US"/>
        </w:rPr>
        <w:t xml:space="preserve"> The Star Hotel is …………………………………………………………than the Moon Hotel. (expensive)</w:t>
      </w:r>
    </w:p>
    <w:p w:rsidR="00854713" w:rsidRDefault="00854713" w:rsidP="001C7265">
      <w:pPr>
        <w:pStyle w:val="ListParagraph"/>
        <w:jc w:val="both"/>
        <w:rPr>
          <w:szCs w:val="22"/>
          <w:lang w:val="en-US"/>
        </w:rPr>
      </w:pPr>
    </w:p>
    <w:p w:rsidR="00854713" w:rsidRDefault="00854713" w:rsidP="001C7265">
      <w:pPr>
        <w:pStyle w:val="ListParagraph"/>
        <w:numPr>
          <w:ilvl w:val="0"/>
          <w:numId w:val="6"/>
        </w:numPr>
        <w:jc w:val="both"/>
        <w:rPr>
          <w:b/>
          <w:i/>
          <w:szCs w:val="22"/>
          <w:lang w:val="en-US"/>
        </w:rPr>
      </w:pPr>
      <w:r w:rsidRPr="008F6575">
        <w:rPr>
          <w:b/>
          <w:i/>
          <w:szCs w:val="22"/>
          <w:lang w:val="en-US"/>
        </w:rPr>
        <w:t>Read the text and write “true” or “false” to the blanks.</w:t>
      </w:r>
      <w:r>
        <w:rPr>
          <w:b/>
          <w:i/>
          <w:szCs w:val="22"/>
          <w:lang w:val="en-US"/>
        </w:rPr>
        <w:t>(3x5=15pts)</w:t>
      </w:r>
    </w:p>
    <w:p w:rsidR="00854713" w:rsidRPr="008F6575" w:rsidRDefault="00854713" w:rsidP="008F6575">
      <w:pPr>
        <w:pStyle w:val="ListParagraph"/>
        <w:jc w:val="both"/>
        <w:rPr>
          <w:b/>
          <w:i/>
          <w:szCs w:val="22"/>
          <w:lang w:val="en-US"/>
        </w:rPr>
      </w:pPr>
    </w:p>
    <w:p w:rsidR="00854713" w:rsidRDefault="00854713" w:rsidP="001C7265">
      <w:pPr>
        <w:pStyle w:val="ListParagraph"/>
        <w:jc w:val="both"/>
        <w:rPr>
          <w:i/>
          <w:szCs w:val="22"/>
          <w:lang w:val="en-US"/>
        </w:rPr>
      </w:pPr>
      <w:r w:rsidRPr="008C6521">
        <w:rPr>
          <w:i/>
          <w:noProof/>
          <w:szCs w:val="22"/>
        </w:rPr>
        <w:pict>
          <v:shape id="Resim 10" o:spid="_x0000_i1047" type="#_x0000_t75" style="width:480.75pt;height:154.5pt;visibility:visible">
            <v:imagedata r:id="rId23" o:title=""/>
          </v:shape>
        </w:pict>
      </w:r>
    </w:p>
    <w:p w:rsidR="00854713" w:rsidRPr="008F6575" w:rsidRDefault="00854713" w:rsidP="008F6575">
      <w:pPr>
        <w:pStyle w:val="ListParagraph"/>
        <w:numPr>
          <w:ilvl w:val="0"/>
          <w:numId w:val="6"/>
        </w:numPr>
        <w:jc w:val="both"/>
        <w:rPr>
          <w:b/>
          <w:i/>
          <w:szCs w:val="22"/>
          <w:lang w:val="en-US"/>
        </w:rPr>
      </w:pPr>
      <w:r w:rsidRPr="008F6575">
        <w:rPr>
          <w:b/>
          <w:i/>
          <w:szCs w:val="22"/>
          <w:lang w:val="en-US"/>
        </w:rPr>
        <w:t>Complete the blanks with the words below. (2x5=10pts)</w:t>
      </w:r>
    </w:p>
    <w:p w:rsidR="00854713" w:rsidRPr="001C7265" w:rsidRDefault="00854713" w:rsidP="00F67AC4">
      <w:pPr>
        <w:pStyle w:val="ListParagraph"/>
        <w:jc w:val="center"/>
        <w:rPr>
          <w:i/>
          <w:szCs w:val="22"/>
          <w:lang w:val="en-US"/>
        </w:rPr>
      </w:pPr>
      <w:r>
        <w:rPr>
          <w:noProof/>
        </w:rPr>
        <w:pict>
          <v:shape id="Picture 19" o:spid="_x0000_s1027" type="#_x0000_t75" style="position:absolute;left:0;text-align:left;margin-left:479.45pt;margin-top:158.95pt;width:60.9pt;height:36.75pt;z-index:-251657216;visibility:visible" wrapcoords="-267 0 -267 21159 21600 21159 21600 0 -267 0">
            <v:imagedata r:id="rId24" o:title=""/>
            <w10:wrap type="tight"/>
          </v:shape>
        </w:pict>
      </w:r>
      <w:r w:rsidRPr="008C6521">
        <w:rPr>
          <w:i/>
          <w:noProof/>
          <w:szCs w:val="22"/>
        </w:rPr>
        <w:pict>
          <v:shape id="Resim 204" o:spid="_x0000_i1048" type="#_x0000_t75" style="width:437.25pt;height:132pt;visibility:visible">
            <v:imagedata r:id="rId25" o:title=""/>
          </v:shape>
        </w:pict>
      </w:r>
    </w:p>
    <w:sectPr w:rsidR="00854713" w:rsidRPr="001C7265" w:rsidSect="005A29E9">
      <w:type w:val="continuous"/>
      <w:pgSz w:w="11906" w:h="16838"/>
      <w:pgMar w:top="709" w:right="1417" w:bottom="1417" w:left="851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54713" w:rsidRDefault="00854713" w:rsidP="0084697C">
      <w:r>
        <w:separator/>
      </w:r>
    </w:p>
  </w:endnote>
  <w:endnote w:type="continuationSeparator" w:id="0">
    <w:p w:rsidR="00854713" w:rsidRDefault="00854713" w:rsidP="008469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lgerian">
    <w:altName w:val="Imprint MT Shado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54713" w:rsidRDefault="00854713" w:rsidP="0084697C">
      <w:r>
        <w:separator/>
      </w:r>
    </w:p>
  </w:footnote>
  <w:footnote w:type="continuationSeparator" w:id="0">
    <w:p w:rsidR="00854713" w:rsidRDefault="00854713" w:rsidP="0084697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F1FF6"/>
    <w:multiLevelType w:val="hybridMultilevel"/>
    <w:tmpl w:val="0A048FA4"/>
    <w:lvl w:ilvl="0" w:tplc="AABA479E">
      <w:start w:val="3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59B51B5"/>
    <w:multiLevelType w:val="hybridMultilevel"/>
    <w:tmpl w:val="7C3099B8"/>
    <w:lvl w:ilvl="0" w:tplc="A934E12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9F96BC7"/>
    <w:multiLevelType w:val="hybridMultilevel"/>
    <w:tmpl w:val="A3A2EC16"/>
    <w:lvl w:ilvl="0" w:tplc="6BDAF96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2965FA4"/>
    <w:multiLevelType w:val="hybridMultilevel"/>
    <w:tmpl w:val="9712132C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D3A4E70E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3BA568C7"/>
    <w:multiLevelType w:val="hybridMultilevel"/>
    <w:tmpl w:val="928A65BA"/>
    <w:lvl w:ilvl="0" w:tplc="804EAB4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60531FFC"/>
    <w:multiLevelType w:val="hybridMultilevel"/>
    <w:tmpl w:val="919CB3CA"/>
    <w:lvl w:ilvl="0" w:tplc="42BEF736">
      <w:start w:val="1"/>
      <w:numFmt w:val="decimal"/>
      <w:lvlText w:val="%1."/>
      <w:lvlJc w:val="left"/>
      <w:pPr>
        <w:ind w:left="5205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59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66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73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80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88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95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102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10965" w:hanging="180"/>
      </w:pPr>
      <w:rPr>
        <w:rFonts w:cs="Times New Roman"/>
      </w:rPr>
    </w:lvl>
  </w:abstractNum>
  <w:abstractNum w:abstractNumId="6">
    <w:nsid w:val="6B35150F"/>
    <w:multiLevelType w:val="hybridMultilevel"/>
    <w:tmpl w:val="D28826AA"/>
    <w:lvl w:ilvl="0" w:tplc="AEB6E88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6"/>
  </w:num>
  <w:num w:numId="5">
    <w:abstractNumId w:val="0"/>
  </w:num>
  <w:num w:numId="6">
    <w:abstractNumId w:val="1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F4376"/>
    <w:rsid w:val="00004D3C"/>
    <w:rsid w:val="00006CED"/>
    <w:rsid w:val="000354D5"/>
    <w:rsid w:val="00074719"/>
    <w:rsid w:val="000F3F24"/>
    <w:rsid w:val="000F6E17"/>
    <w:rsid w:val="0010295B"/>
    <w:rsid w:val="00112C0E"/>
    <w:rsid w:val="0014196F"/>
    <w:rsid w:val="0017245B"/>
    <w:rsid w:val="00176315"/>
    <w:rsid w:val="001A23AD"/>
    <w:rsid w:val="001B5044"/>
    <w:rsid w:val="001C3A3C"/>
    <w:rsid w:val="001C5216"/>
    <w:rsid w:val="001C7265"/>
    <w:rsid w:val="001D0152"/>
    <w:rsid w:val="001E7330"/>
    <w:rsid w:val="001F6B6A"/>
    <w:rsid w:val="00211E0E"/>
    <w:rsid w:val="002347D4"/>
    <w:rsid w:val="00266A32"/>
    <w:rsid w:val="002B127E"/>
    <w:rsid w:val="002C0785"/>
    <w:rsid w:val="002E7DE2"/>
    <w:rsid w:val="002F4891"/>
    <w:rsid w:val="002F5AB9"/>
    <w:rsid w:val="00312A5A"/>
    <w:rsid w:val="00316255"/>
    <w:rsid w:val="00334E62"/>
    <w:rsid w:val="00393083"/>
    <w:rsid w:val="003C7F02"/>
    <w:rsid w:val="003D53D3"/>
    <w:rsid w:val="003E161B"/>
    <w:rsid w:val="003F4C42"/>
    <w:rsid w:val="00427D0C"/>
    <w:rsid w:val="00440470"/>
    <w:rsid w:val="004413D7"/>
    <w:rsid w:val="00444627"/>
    <w:rsid w:val="00475669"/>
    <w:rsid w:val="00487217"/>
    <w:rsid w:val="00494FF7"/>
    <w:rsid w:val="004A0DB9"/>
    <w:rsid w:val="004B2E33"/>
    <w:rsid w:val="004C38CF"/>
    <w:rsid w:val="004D63B9"/>
    <w:rsid w:val="004E1D09"/>
    <w:rsid w:val="004E38E7"/>
    <w:rsid w:val="005039A8"/>
    <w:rsid w:val="00513C7A"/>
    <w:rsid w:val="005256F0"/>
    <w:rsid w:val="00525C6A"/>
    <w:rsid w:val="005346E5"/>
    <w:rsid w:val="00547809"/>
    <w:rsid w:val="00553A32"/>
    <w:rsid w:val="00555D57"/>
    <w:rsid w:val="00565796"/>
    <w:rsid w:val="00574945"/>
    <w:rsid w:val="00584839"/>
    <w:rsid w:val="00584F81"/>
    <w:rsid w:val="005961B5"/>
    <w:rsid w:val="005A29E9"/>
    <w:rsid w:val="005B57D4"/>
    <w:rsid w:val="005C073D"/>
    <w:rsid w:val="005C2A9A"/>
    <w:rsid w:val="005C3F74"/>
    <w:rsid w:val="005D362D"/>
    <w:rsid w:val="005E3366"/>
    <w:rsid w:val="0061652F"/>
    <w:rsid w:val="00624612"/>
    <w:rsid w:val="00627F88"/>
    <w:rsid w:val="006506C9"/>
    <w:rsid w:val="006548D2"/>
    <w:rsid w:val="006563B0"/>
    <w:rsid w:val="00666BB4"/>
    <w:rsid w:val="006C344C"/>
    <w:rsid w:val="006C5AE3"/>
    <w:rsid w:val="006C79A9"/>
    <w:rsid w:val="006D4E15"/>
    <w:rsid w:val="006D7262"/>
    <w:rsid w:val="006D761A"/>
    <w:rsid w:val="006E350F"/>
    <w:rsid w:val="006E4C08"/>
    <w:rsid w:val="006E7243"/>
    <w:rsid w:val="00706D4D"/>
    <w:rsid w:val="007344F4"/>
    <w:rsid w:val="00774B18"/>
    <w:rsid w:val="00775913"/>
    <w:rsid w:val="00781C21"/>
    <w:rsid w:val="00783CDD"/>
    <w:rsid w:val="0079330F"/>
    <w:rsid w:val="007B15E7"/>
    <w:rsid w:val="007B1BDE"/>
    <w:rsid w:val="007D6C05"/>
    <w:rsid w:val="0084697C"/>
    <w:rsid w:val="0085032E"/>
    <w:rsid w:val="00854713"/>
    <w:rsid w:val="0088023C"/>
    <w:rsid w:val="008C6521"/>
    <w:rsid w:val="008E24F8"/>
    <w:rsid w:val="008E2B21"/>
    <w:rsid w:val="008F654C"/>
    <w:rsid w:val="008F6575"/>
    <w:rsid w:val="009108EC"/>
    <w:rsid w:val="00911C80"/>
    <w:rsid w:val="00917844"/>
    <w:rsid w:val="00992751"/>
    <w:rsid w:val="009E33CF"/>
    <w:rsid w:val="009F4376"/>
    <w:rsid w:val="009F6E08"/>
    <w:rsid w:val="00A073F7"/>
    <w:rsid w:val="00A20BC9"/>
    <w:rsid w:val="00A41806"/>
    <w:rsid w:val="00A4554B"/>
    <w:rsid w:val="00A52FB1"/>
    <w:rsid w:val="00A76378"/>
    <w:rsid w:val="00A82246"/>
    <w:rsid w:val="00A9600E"/>
    <w:rsid w:val="00AA5911"/>
    <w:rsid w:val="00AE1483"/>
    <w:rsid w:val="00B23408"/>
    <w:rsid w:val="00B7058E"/>
    <w:rsid w:val="00B77C53"/>
    <w:rsid w:val="00B814EF"/>
    <w:rsid w:val="00BA72A2"/>
    <w:rsid w:val="00BB535E"/>
    <w:rsid w:val="00BF01F0"/>
    <w:rsid w:val="00C47226"/>
    <w:rsid w:val="00C769DC"/>
    <w:rsid w:val="00C76DA9"/>
    <w:rsid w:val="00C823ED"/>
    <w:rsid w:val="00CA58F8"/>
    <w:rsid w:val="00CD4437"/>
    <w:rsid w:val="00CF4343"/>
    <w:rsid w:val="00D629FF"/>
    <w:rsid w:val="00D67608"/>
    <w:rsid w:val="00D70908"/>
    <w:rsid w:val="00D77977"/>
    <w:rsid w:val="00D90728"/>
    <w:rsid w:val="00D96257"/>
    <w:rsid w:val="00D97EB9"/>
    <w:rsid w:val="00DD1BC7"/>
    <w:rsid w:val="00E200E3"/>
    <w:rsid w:val="00E2262A"/>
    <w:rsid w:val="00E256B3"/>
    <w:rsid w:val="00E339EF"/>
    <w:rsid w:val="00E42533"/>
    <w:rsid w:val="00E5429E"/>
    <w:rsid w:val="00E765B0"/>
    <w:rsid w:val="00E93A8E"/>
    <w:rsid w:val="00ED1DC7"/>
    <w:rsid w:val="00F22069"/>
    <w:rsid w:val="00F33880"/>
    <w:rsid w:val="00F44D87"/>
    <w:rsid w:val="00F6553A"/>
    <w:rsid w:val="00F67AC4"/>
    <w:rsid w:val="00FB2C78"/>
    <w:rsid w:val="00FD7B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4376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5E336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E3366"/>
    <w:rPr>
      <w:rFonts w:ascii="Tahoma" w:hAnsi="Tahoma" w:cs="Tahoma"/>
      <w:sz w:val="16"/>
      <w:szCs w:val="16"/>
      <w:lang w:eastAsia="tr-TR"/>
    </w:rPr>
  </w:style>
  <w:style w:type="paragraph" w:customStyle="1" w:styleId="Default">
    <w:name w:val="Default"/>
    <w:uiPriority w:val="99"/>
    <w:rsid w:val="005C073D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  <w:lang w:eastAsia="en-US"/>
    </w:rPr>
  </w:style>
  <w:style w:type="paragraph" w:styleId="NoSpacing">
    <w:name w:val="No Spacing"/>
    <w:uiPriority w:val="99"/>
    <w:qFormat/>
    <w:rsid w:val="005C2A9A"/>
    <w:rPr>
      <w:lang w:eastAsia="en-US"/>
    </w:rPr>
  </w:style>
  <w:style w:type="paragraph" w:customStyle="1" w:styleId="ListeParagraf1">
    <w:name w:val="Liste Paragraf1"/>
    <w:basedOn w:val="Normal"/>
    <w:uiPriority w:val="99"/>
    <w:rsid w:val="006D761A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table" w:styleId="TableGrid">
    <w:name w:val="Table Grid"/>
    <w:basedOn w:val="TableNormal"/>
    <w:uiPriority w:val="99"/>
    <w:locked/>
    <w:rsid w:val="006D761A"/>
    <w:rPr>
      <w:lang w:val="en-US"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1A23AD"/>
    <w:pPr>
      <w:ind w:left="720"/>
      <w:contextualSpacing/>
    </w:pPr>
  </w:style>
  <w:style w:type="table" w:styleId="LightShading-Accent2">
    <w:name w:val="Light Shading Accent 2"/>
    <w:basedOn w:val="TableNormal"/>
    <w:uiPriority w:val="99"/>
    <w:rsid w:val="001C7265"/>
    <w:rPr>
      <w:color w:val="943634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paragraph" w:styleId="Header">
    <w:name w:val="header"/>
    <w:basedOn w:val="Normal"/>
    <w:link w:val="HeaderChar"/>
    <w:uiPriority w:val="99"/>
    <w:semiHidden/>
    <w:rsid w:val="0084697C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84697C"/>
    <w:rPr>
      <w:rFonts w:ascii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rsid w:val="0084697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84697C"/>
    <w:rPr>
      <w:rFonts w:ascii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rsid w:val="0084697C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42</TotalTime>
  <Pages>3</Pages>
  <Words>269</Words>
  <Characters>1539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2014-2015 EDUCATION YEAR TÜRKİYE SAĞLIK İŞÇİLERİ SENDİKASI SECONDARY SCHOOL</dc:title>
  <dc:subject/>
  <dc:creator>Dell13</dc:creator>
  <cp:keywords/>
  <dc:description/>
  <cp:lastModifiedBy>edanur</cp:lastModifiedBy>
  <cp:revision>9</cp:revision>
  <dcterms:created xsi:type="dcterms:W3CDTF">2014-12-30T22:17:00Z</dcterms:created>
  <dcterms:modified xsi:type="dcterms:W3CDTF">2015-01-14T17:19:00Z</dcterms:modified>
</cp:coreProperties>
</file>