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E34" w:rsidRDefault="00065E34" w:rsidP="00CC27B2">
      <w:pPr>
        <w:jc w:val="center"/>
        <w:rPr>
          <w:b/>
        </w:rPr>
      </w:pPr>
      <w:r>
        <w:rPr>
          <w:b/>
        </w:rPr>
        <w:t>İSMAİLLİ ORTA OKULU 6</w:t>
      </w:r>
      <w:r w:rsidRPr="0021191A">
        <w:rPr>
          <w:b/>
        </w:rPr>
        <w:t xml:space="preserve">. SINIFLAR 1.DÖNEM 2. </w:t>
      </w:r>
      <w:bookmarkStart w:id="0" w:name="_GoBack"/>
      <w:bookmarkEnd w:id="0"/>
      <w:r w:rsidRPr="0021191A">
        <w:rPr>
          <w:b/>
        </w:rPr>
        <w:t>YABANCI DİL SINAVI</w:t>
      </w:r>
    </w:p>
    <w:p w:rsidR="00065E34" w:rsidRDefault="00065E34" w:rsidP="00CC27B2">
      <w:pPr>
        <w:rPr>
          <w:b/>
        </w:rPr>
      </w:pPr>
      <w:r>
        <w:rPr>
          <w:b/>
        </w:rPr>
        <w:t>NAME: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CLASS: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NUMBER: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NOTE:</w:t>
      </w:r>
    </w:p>
    <w:p w:rsidR="00065E34" w:rsidRPr="00ED52B2" w:rsidRDefault="00065E34">
      <w:pPr>
        <w:rPr>
          <w:rFonts w:ascii="Comic Sans MS" w:hAnsi="Comic Sans MS"/>
          <w:b/>
        </w:rPr>
      </w:pPr>
      <w:r w:rsidRPr="00ED52B2">
        <w:rPr>
          <w:rFonts w:ascii="Comic Sans MS" w:hAnsi="Comic Sans MS"/>
          <w:b/>
        </w:rPr>
        <w:t>A.Aşağıda verilen yüz ifadelerini anlatan duyguları bulunuz.</w:t>
      </w:r>
    </w:p>
    <w:p w:rsidR="00065E34" w:rsidRPr="00ED52B2" w:rsidRDefault="00065E34" w:rsidP="00ED52B2">
      <w:pPr>
        <w:jc w:val="center"/>
        <w:rPr>
          <w:rFonts w:ascii="Comic Sans MS" w:hAnsi="Comic Sans MS"/>
          <w:b/>
        </w:rPr>
      </w:pPr>
      <w:r w:rsidRPr="00ED52B2">
        <w:rPr>
          <w:rFonts w:ascii="Comic Sans MS" w:hAnsi="Comic Sans MS"/>
          <w:b/>
        </w:rPr>
        <w:t>Upset-happy-unaxious-moody-sleepy</w:t>
      </w:r>
    </w:p>
    <w:p w:rsidR="00065E34" w:rsidRDefault="00065E34">
      <w:r w:rsidRPr="00936E2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96.75pt;height:73.5pt;visibility:visible">
            <v:imagedata r:id="rId5" o:title=""/>
          </v:shape>
        </w:pict>
      </w:r>
      <w:r w:rsidRPr="00936E20">
        <w:rPr>
          <w:noProof/>
          <w:lang w:eastAsia="tr-TR"/>
        </w:rPr>
        <w:pict>
          <v:shape id="Resim 2" o:spid="_x0000_i1026" type="#_x0000_t75" style="width:88.5pt;height:71.25pt;visibility:visible">
            <v:imagedata r:id="rId6" o:title=""/>
          </v:shape>
        </w:pict>
      </w:r>
      <w:r w:rsidRPr="00936E20">
        <w:rPr>
          <w:noProof/>
          <w:lang w:eastAsia="tr-TR"/>
        </w:rPr>
        <w:pict>
          <v:shape id="Resim 3" o:spid="_x0000_i1027" type="#_x0000_t75" style="width:98.25pt;height:75.75pt;visibility:visible">
            <v:imagedata r:id="rId7" o:title=""/>
          </v:shape>
        </w:pict>
      </w:r>
      <w:r w:rsidRPr="00936E20">
        <w:rPr>
          <w:noProof/>
          <w:lang w:eastAsia="tr-TR"/>
        </w:rPr>
        <w:pict>
          <v:shape id="Resim 4" o:spid="_x0000_i1028" type="#_x0000_t75" style="width:105.75pt;height:67.5pt;visibility:visible">
            <v:imagedata r:id="rId8" o:title=""/>
          </v:shape>
        </w:pict>
      </w:r>
      <w:r w:rsidRPr="00936E20">
        <w:rPr>
          <w:noProof/>
          <w:lang w:eastAsia="tr-TR"/>
        </w:rPr>
        <w:pict>
          <v:shape id="Resim 6" o:spid="_x0000_i1029" type="#_x0000_t75" style="width:99pt;height:78pt;visibility:visible">
            <v:imagedata r:id="rId9" o:title=""/>
          </v:shape>
        </w:pict>
      </w:r>
    </w:p>
    <w:p w:rsidR="00065E34" w:rsidRDefault="00065E34">
      <w:r>
        <w:t>……………………………  ……………………………..  …………………………………..  ………………………………….  ……………………………………</w:t>
      </w:r>
    </w:p>
    <w:p w:rsidR="00065E34" w:rsidRPr="00AE24A3" w:rsidRDefault="00065E34">
      <w:pPr>
        <w:rPr>
          <w:rFonts w:ascii="Comic Sans MS" w:hAnsi="Comic Sans MS"/>
          <w:b/>
        </w:rPr>
      </w:pPr>
      <w:r w:rsidRPr="00AE24A3">
        <w:rPr>
          <w:rFonts w:ascii="Comic Sans MS" w:hAnsi="Comic Sans MS"/>
          <w:b/>
        </w:rPr>
        <w:t>B.Resimlerle hava durumlarını eşleştiriniz.</w:t>
      </w:r>
    </w:p>
    <w:p w:rsidR="00065E34" w:rsidRDefault="00065E34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noProof/>
          <w:lang w:eastAsia="tr-TR"/>
        </w:rPr>
        <w:pict>
          <v:group id="Grup 7" o:spid="_x0000_s1026" style="position:absolute;left:0;text-align:left;margin-left:161.95pt;margin-top:2.15pt;width:285.75pt;height:244.5pt;z-index:251648000;mso-position-horizontal-relative:margin" coordorigin="5787,11007" coordsize="5715,48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">
            <v:rect id="Rectangle 3" o:spid="_x0000_s1027" style="position:absolute;left:5832;top:12807;width:495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KICb8A&#10;AADaAAAADwAAAGRycy9kb3ducmV2LnhtbERPz2vCMBS+D/wfwhO8zdSBY1bTIoNJd1z14PHRPNNq&#10;81KbzLb765fDYMeP7/cuH20rHtT7xrGC1TIBQVw53bBRcDp+PL+B8AFZY+uYFEzkIc9mTztMtRv4&#10;ix5lMCKGsE9RQR1Cl0rpq5os+qXriCN3cb3FEGFvpO5xiOG2lS9J8iotNhwbauzovabqVn5bBSX+&#10;DBMXBi/usDke6Hr/XJ9RqcV83G9BBBrDv/jPXWgFcWu8Em+AzH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gogJvwAAANoAAAAPAAAAAAAAAAAAAAAAAJgCAABkcnMvZG93bnJl&#10;di54bWxQSwUGAAAAAAQABAD1AAAAhAMAAAAA&#10;" filled="f" strokecolor="#0cf" strokeweight="1.5pt"/>
            <v:rect id="Rectangle 4" o:spid="_x0000_s1028" style="position:absolute;left:5787;top:12672;width:1740;height:1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Yfi8UA&#10;AADaAAAADwAAAGRycy9kb3ducmV2LnhtbESPQWvCQBSE7wX/w/IK3urGgqFGVxGlRS+pRoX29si+&#10;ZoPZt2l2q+m/7xYKPQ4z8w0zX/a2EVfqfO1YwXiUgCAuna65UnA6Pj88gfABWWPjmBR8k4flYnA3&#10;x0y7Gx/oWoRKRAj7DBWYENpMSl8asuhHriWO3ofrLIYou0rqDm8Rbhv5mCSptFhzXDDY0tpQeSm+&#10;rILPsfH5avd+3uTpJE93++3La/Gm1PC+X81ABOrDf/ivvdUKpvB7Jd4A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Rh+LxQAAANoAAAAPAAAAAAAAAAAAAAAAAJgCAABkcnMv&#10;ZG93bnJldi54bWxQSwUGAAAAAAQABAD1AAAAigMAAAAA&#10;" filled="f" strokecolor="#fc0" strokeweight="3pt">
              <v:stroke linestyle="thinThin"/>
            </v:rect>
            <v:rect id="Rectangle 5" o:spid="_x0000_s1029" style="position:absolute;left:7782;top:12672;width:1740;height:1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Jo3MYA&#10;AADbAAAADwAAAGRycy9kb3ducmV2LnhtbESPQUvDQBCF70L/wzIFb3ZTwSCx21IqSnuJGi3U25Ad&#10;s6HZ2Zhd2/jvnYPQ2wzvzXvfLFaj79SJhtgGNjCfZaCI62Bbbgx8vD/d3IOKCdliF5gM/FKE1XJy&#10;tcDChjO/0alKjZIQjgUacCn1hdaxduQxzkJPLNpXGDwmWYdG2wHPEu47fZtlufbYsjQ47GnjqD5W&#10;P97A99zFcr373D+W+V2Z7163zy/VwZjr6bh+AJVoTBfz//XWCr7Qyy8ygF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XJo3MYAAADbAAAADwAAAAAAAAAAAAAAAACYAgAAZHJz&#10;L2Rvd25yZXYueG1sUEsFBgAAAAAEAAQA9QAAAIsDAAAAAA==&#10;" filled="f" strokecolor="#fc0" strokeweight="3pt">
              <v:stroke linestyle="thinThin"/>
            </v:rect>
            <v:rect id="Rectangle 6" o:spid="_x0000_s1030" style="position:absolute;left:5802;top:14337;width:1725;height:1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7NR8QA&#10;AADbAAAADwAAAGRycy9kb3ducmV2LnhtbERPTWvCQBC9F/wPywi91U2EhhJdRRSLXmKbVtDbkJ1m&#10;Q7OzaXar6b93C4Xe5vE+Z74cbCsu1PvGsYJ0koAgrpxuuFbw/rZ9eALhA7LG1jEp+CEPy8Xobo65&#10;dld+pUsZahFD2OeowITQ5VL6ypBFP3EdceQ+XG8xRNjXUvd4jeG2ldMkyaTFhmODwY7WhqrP8tsq&#10;+EqNL1b783FTZI9Ftn/ZPR/Kk1L342E1AxFoCP/iP/dOx/kp/P4S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+zUfEAAAA2wAAAA8AAAAAAAAAAAAAAAAAmAIAAGRycy9k&#10;b3ducmV2LnhtbFBLBQYAAAAABAAEAPUAAACJAwAAAAA=&#10;" filled="f" strokecolor="#fc0" strokeweight="3pt">
              <v:stroke linestyle="thinThin"/>
            </v:rect>
            <v:rect id="Rectangle 7" o:spid="_x0000_s1031" style="position:absolute;left:7797;top:14337;width:1725;height:1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xTMMMA&#10;AADbAAAADwAAAGRycy9kb3ducmV2LnhtbERPTWvCQBC9F/wPywi91Y1Cg6SuIhVFL1HTFtrbkJ1m&#10;Q7OzMbvV9N+7gtDbPN7nzBa9bcSZOl87VjAeJSCIS6drrhS8v62fpiB8QNbYOCYFf+RhMR88zDDT&#10;7sJHOhehEjGEfYYKTAhtJqUvDVn0I9cSR+7bdRZDhF0ldYeXGG4bOUmSVFqsOTYYbOnVUPlT/FoF&#10;p7Hx+XL39bHK0+c83R22m33xqdTjsF++gAjUh3/x3b3Vcf4Ebr/EA+T8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xTMMMAAADbAAAADwAAAAAAAAAAAAAAAACYAgAAZHJzL2Rv&#10;d25yZXYueG1sUEsFBgAAAAAEAAQA9QAAAIgDAAAAAA==&#10;" filled="f" strokecolor="#fc0" strokeweight="3pt">
              <v:stroke linestyle="thinThin"/>
            </v:rect>
            <v:rect id="Rectangle 8" o:spid="_x0000_s1032" style="position:absolute;left:9777;top:14322;width:1725;height:15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D2q8QA&#10;AADbAAAADwAAAGRycy9kb3ducmV2LnhtbERPTWvCQBC9F/wPyxR6qxtbGiS6iigteokaFdrbkJ1m&#10;g9nZNLvV9N93hUJv83ifM533thEX6nztWMFomIAgLp2uuVJwPLw+jkH4gKyxcUwKfsjDfDa4m2Km&#10;3ZX3dClCJWII+wwVmBDaTEpfGrLoh64ljtyn6yyGCLtK6g6vMdw28ilJUmmx5thgsKWlofJcfFsF&#10;XyPj88Xm47TK05c83ezWb9viXamH+34xARGoD//iP/dax/nPcPslHiB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g9qvEAAAA2wAAAA8AAAAAAAAAAAAAAAAAmAIAAGRycy9k&#10;b3ducmV2LnhtbFBLBQYAAAAABAAEAPUAAACJAwAAAAA=&#10;" filled="f" strokecolor="#fc0" strokeweight="3pt">
              <v:stroke linestyle="thinThin"/>
            </v:rect>
            <v:rect id="Rectangle 9" o:spid="_x0000_s1033" style="position:absolute;left:5787;top:11007;width:1740;height:1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kltMEA&#10;AADbAAAADwAAAGRycy9kb3ducmV2LnhtbERP32vCMBB+H+x/CDfwbU0cIqMaZTgcsierDvZ4Nmdb&#10;11xKktnuvzeCsLf7+H7efDnYVlzIh8axhnGmQBCXzjRcaTjs18+vIEJENtg6Jg1/FGC5eHyYY25c&#10;zwVddrESKYRDjhrqGLtcylDWZDFkriNO3Ml5izFBX0njsU/htpUvSk2lxYZTQ40drWoqf3a/VoNX&#10;8d02HxNZrL/Ctjgft9+fqtd69DS8zUBEGuK/+O7emDR/Ardf0gFyc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JJbTBAAAA2wAAAA8AAAAAAAAAAAAAAAAAmAIAAGRycy9kb3du&#10;cmV2LnhtbFBLBQYAAAAABAAEAPUAAACGAwAAAAA=&#10;" filled="f" fillcolor="blue" strokecolor="#fc0" strokeweight="3pt">
              <v:stroke linestyle="thinThin"/>
            </v:rect>
            <v:rect id="Rectangle 10" o:spid="_x0000_s1034" style="position:absolute;left:7782;top:11007;width:1740;height:1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WAL8EA&#10;AADbAAAADwAAAGRycy9kb3ducmV2LnhtbERPTWsCMRC9F/ofwhS81aRFpWyNIi2KeHK1hR6nm+nu&#10;1s1kSaK7/nsjCN7m8T5nOu9tI07kQ+1Yw8tQgSAunKm51PC1Xz6/gQgR2WDjmDScKcB89vgwxcy4&#10;jnM67WIpUgiHDDVUMbaZlKGoyGIYupY4cX/OW4wJ+lIaj10Kt418VWoiLdacGips6aOi4rA7Wg1e&#10;xU9br0YyX36Hbf7/u/3ZqE7rwVO/eAcRqY938c29Nmn+GK6/pAPk7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FgC/BAAAA2wAAAA8AAAAAAAAAAAAAAAAAmAIAAGRycy9kb3du&#10;cmV2LnhtbFBLBQYAAAAABAAEAPUAAACGAwAAAAA=&#10;" filled="f" fillcolor="blue" strokecolor="#fc0" strokeweight="3pt">
              <v:stroke linestyle="thinThin"/>
            </v:rect>
            <v:rect id="Rectangle 11" o:spid="_x0000_s1035" style="position:absolute;left:9762;top:11007;width:1740;height:157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ceWMEA&#10;AADbAAAADwAAAGRycy9kb3ducmV2LnhtbERPTWsCMRC9F/wPYYTeaqKIlK1RRLFIT66t4HG6me5u&#10;3UyWJHXXf28Eobd5vM+ZL3vbiAv5UDvWMB4pEMSFMzWXGr4+ty+vIEJENtg4Jg1XCrBcDJ7mmBnX&#10;cU6XQyxFCuGQoYYqxjaTMhQVWQwj1xIn7sd5izFBX0rjsUvhtpETpWbSYs2pocKW1hUV58Of1eBV&#10;3Nj6fSrz7THs89/v/elDdVo/D/vVG4hIffwXP9w7k+bP4P5LOkA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XHljBAAAA2wAAAA8AAAAAAAAAAAAAAAAAmAIAAGRycy9kb3du&#10;cmV2LnhtbFBLBQYAAAAABAAEAPUAAACGAwAAAAA=&#10;" filled="f" fillcolor="blue" strokecolor="#fc0" strokeweight="3pt">
              <v:stroke linestyle="thinThin"/>
            </v:rect>
            <v:rect id="Rectangle 12" o:spid="_x0000_s1036" style="position:absolute;left:5798;top:11082;width:499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96JcEA&#10;AADbAAAADwAAAGRycy9kb3ducmV2LnhtbERPTYvCMBC9C/sfwix4EU0V2S7VKIsg6LEqssehGdu6&#10;zaQkUau/3gjC3ubxPme+7EwjruR8bVnBeJSAIC6srrlUcNivh98gfEDW2FgmBXfysFx89OaYaXvj&#10;nK67UIoYwj5DBVUIbSalLyoy6Ee2JY7cyTqDIUJXSu3wFsNNIydJ8iUN1hwbKmxpVVHxt7sYBW6z&#10;xt9zvT2luRnsy+nxkd8nZ6X6n93PDESgLvyL3+6NjvNTeP0SD5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veiXBAAAA2wAAAA8AAAAAAAAAAAAAAAAAmAIAAGRycy9kb3du&#10;cmV2LnhtbFBLBQYAAAAABAAEAPUAAACGAwAAAAA=&#10;" filled="f" fillcolor="blue" strokecolor="#0cf" strokeweight="1.5pt"/>
            <v:rect id="Rectangle 13" o:spid="_x0000_s1037" style="position:absolute;left:7838;top:11082;width:499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DuV8QA&#10;AADbAAAADwAAAGRycy9kb3ducmV2LnhtbESPQWvCQBCF70L/wzKFXkQ3lVIlukopCPYYFfE4ZMck&#10;mp0Nu1uN/nrnUOhthvfmvW8Wq9616kohNp4NvI8zUMSltw1XBva79WgGKiZki61nMnCnCKvly2CB&#10;ufU3Lui6TZWSEI45GqhT6nKtY1mTwzj2HbFoJx8cJllDpW3Am4S7Vk+y7FM7bFgaauzou6bysv11&#10;BsJmjcdz83OaFm64qz4Oj+I+ORvz9tp/zUEl6tO/+e96YwVfYOUXGUAv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w7lfEAAAA2wAAAA8AAAAAAAAAAAAAAAAAmAIAAGRycy9k&#10;b3ducmV2LnhtbFBLBQYAAAAABAAEAPUAAACJAwAAAAA=&#10;" filled="f" fillcolor="blue" strokecolor="#0cf" strokeweight="1.5pt"/>
            <v:rect id="Rectangle 14" o:spid="_x0000_s1038" style="position:absolute;left:9848;top:11082;width:499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xLzMEA&#10;AADbAAAADwAAAGRycy9kb3ducmV2LnhtbERPTYvCMBC9C/sfwix4EU1XxNWuURZB0GNVFo9DM7Z1&#10;m0lJolZ/vREEb/N4nzNbtKYWF3K+sqzga5CAIM6trrhQsN+t+hMQPiBrrC2Tght5WMw/OjNMtb1y&#10;RpdtKEQMYZ+igjKEJpXS5yUZ9APbEEfuaJ3BEKErpHZ4jeGmlsMkGUuDFceGEhtalpT/b89GgVuv&#10;8HCqNsfvzPR2xejvnt2GJ6W6n+3vD4hAbXiLX+61jvOn8PwlHiDn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8S8zBAAAA2wAAAA8AAAAAAAAAAAAAAAAAmAIAAGRycy9kb3du&#10;cmV2LnhtbFBLBQYAAAAABAAEAPUAAACGAwAAAAA=&#10;" filled="f" fillcolor="blue" strokecolor="#0cf" strokeweight="1.5pt"/>
            <v:rect id="Rectangle 15" o:spid="_x0000_s1039" style="position:absolute;left:7838;top:12747;width:499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pgZcAA&#10;AADbAAAADwAAAGRycy9kb3ducmV2LnhtbERPy2rCQBTdF/yH4Qru6qSCpcZMQikocdnYRZeXzM1D&#10;M3fSzJhEv76zKHR5OO8km00nRhpca1nByzoCQVxa3XKt4Ot8eH4D4Tyyxs4yKbiTgyxdPCUYazvx&#10;J42Fr0UIYRejgsb7PpbSlQ0ZdGvbEweusoNBH+BQSz3gFMJNJzdR9CoNthwaGuzpo6HyWtyMggIf&#10;053zGit73J2PdPk5bb9RqdVyft+D8DT7f/GfO9cKNmF9+BJ+gEx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gpgZcAAAADbAAAADwAAAAAAAAAAAAAAAACYAgAAZHJzL2Rvd25y&#10;ZXYueG1sUEsFBgAAAAAEAAQA9QAAAIUDAAAAAA==&#10;" filled="f" strokecolor="#0cf" strokeweight="1.5pt"/>
            <v:rect id="Rectangle 16" o:spid="_x0000_s1040" style="position:absolute;left:5802;top:14412;width:495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F/sMA&#10;AADbAAAADwAAAGRycy9kb3ducmV2LnhtbESPQWuDQBSE74H8h+UFektWAy2tdZUQSEiP1R56fLgv&#10;auu+Ne42an59tlDocZiZb5g0n0wnrjS41rKCeBOBIK6sbrlW8FEe1s8gnEfW2FkmBTM5yLPlIsVE&#10;25Hf6Vr4WgQIuwQVNN73iZSuasig29ieOHhnOxj0QQ611AOOAW46uY2iJ2mw5bDQYE/7hqrv4sco&#10;KPA2znyq8WyPL+WRvi5vj5+o1MNq2r2C8DT5//Bf+6QVbGP4/RJ+gM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bF/sMAAADbAAAADwAAAAAAAAAAAAAAAACYAgAAZHJzL2Rv&#10;d25yZXYueG1sUEsFBgAAAAAEAAQA9QAAAIgDAAAAAA==&#10;" filled="f" strokecolor="#0cf" strokeweight="1.5pt"/>
            <v:rect id="Rectangle 17" o:spid="_x0000_s1041" style="position:absolute;left:9852;top:14412;width:495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RbicMA&#10;AADbAAAADwAAAGRycy9kb3ducmV2LnhtbESPT2vCQBTE74V+h+UJvdWNgUqNriKFhvRo9ODxkX0m&#10;0ezbNLvNn376riD0OMzMb5jNbjSN6KlztWUFi3kEgriwuuZSwen4+foOwnlkjY1lUjCRg932+WmD&#10;ibYDH6jPfSkChF2CCirv20RKV1Rk0M1tSxy8i+0M+iC7UuoOhwA3jYyjaCkN1hwWKmzpo6Lilv8Y&#10;BTn+DhNnJV5sujqmdP3+ejujUi+zcb8G4Wn0/+FHO9MK4hju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RbicMAAADbAAAADwAAAAAAAAAAAAAAAACYAgAAZHJzL2Rv&#10;d25yZXYueG1sUEsFBgAAAAAEAAQA9QAAAIgDAAAAAA==&#10;" filled="f" strokecolor="#0cf" strokeweight="1.5pt"/>
            <v:shape id="Рисунок 6" o:spid="_x0000_s1042" type="#_x0000_t75" alt="Sunny-icon.png" style="position:absolute;left:8069;top:11232;width:1105;height:11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2W9rbCAAAA2wAAAA8AAABkcnMvZG93bnJldi54bWxEj82qwjAUhPeC7xCO4E5Tf7hINYoIBRcu&#10;1CuCu0NzbIrNSWmiVp/+5oLgcpiZb5jFqrWVeFDjS8cKRsMEBHHudMmFgtNvNpiB8AFZY+WYFLzI&#10;w2rZ7Sww1e7JB3ocQyEihH2KCkwIdSqlzw1Z9ENXE0fv6hqLIcqmkLrBZ4TbSo6T5EdaLDkuGKxp&#10;Yyi/He9WwX33nk0nB7+5JFOfmZ3M9mdZKdXvtes5iEBt+IY/7a1WMJ7A/5f4A+Ty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lva2wgAAANsAAAAPAAAAAAAAAAAAAAAAAJ8C&#10;AABkcnMvZG93bnJldi54bWxQSwUGAAAAAAQABAD3AAAAjgMAAAAA&#10;">
              <v:imagedata r:id="rId10" o:title=""/>
            </v:shape>
            <v:shape id="Рисунок 5" o:spid="_x0000_s1043" type="#_x0000_t75" alt="thunder-icon.png" style="position:absolute;left:10006;top:11232;width:1301;height:13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1XIKDCAAAA2wAAAA8AAABkcnMvZG93bnJldi54bWxEj1FrwjAUhd+F/YdwB3vTVDedVKO4wUDo&#10;i1Z/wKW5a4PNTUli7f69GQg+Hs453+Gst4NtRU8+GMcKppMMBHHltOFawfn0M16CCBFZY+uYFPxR&#10;gO3mZbTGXLsbH6kvYy0ShEOOCpoYu1zKUDVkMUxcR5y8X+ctxiR9LbXHW4LbVs6ybCEtGk4LDXb0&#10;3VB1Ka9WQbHsD4Wcf0Wz6C8nHMrPd28Kpd5eh90KRKQhPsOP9l4rmH3A/5f0A+TmD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9VyCgwgAAANsAAAAPAAAAAAAAAAAAAAAAAJ8C&#10;AABkcnMvZG93bnJldi54bWxQSwUGAAAAAAQABAD3AAAAjgMAAAAA&#10;">
              <v:imagedata r:id="rId11" o:title=""/>
            </v:shape>
            <v:shape id="Рисунок 2" o:spid="_x0000_s1044" type="#_x0000_t75" alt="Fog-icon.png" style="position:absolute;left:5967;top:12807;width:1557;height:1377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s0sTbFAAAA2wAAAA8AAABkcnMvZG93bnJldi54bWxEj9FqAjEURN8L/YdwC75IzVZsK1ujSKGg&#10;SHGrfsAlue4GNzfLJq5rv74RhD4OM3OGmS16V4uO2mA9K3gZZSCItTeWSwWH/dfzFESIyAZrz6Tg&#10;SgEW88eHGebGX/iHul0sRYJwyFFBFWOTSxl0RQ7DyDfEyTv61mFMsi2lafGS4K6W4yx7kw4tp4UK&#10;G/qsSJ92Z6fguJ28/26KYn3q7NIW3wc9XJ+1UoOnfvkBIlIf/8P39sooGL/C7Uv6AXL+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LNLE2xQAAANsAAAAPAAAAAAAAAAAAAAAA&#10;AJ8CAABkcnMvZG93bnJldi54bWxQSwUGAAAAAAQABAD3AAAAkQMAAAAA&#10;" strokecolor="#fc0" strokeweight="3pt">
              <v:stroke linestyle="thinThin"/>
              <v:imagedata r:id="rId12" o:title=""/>
            </v:shape>
            <v:shape id="Рисунок 0" o:spid="_x0000_s1045" type="#_x0000_t75" alt="Hail-Heavy-icon.png" style="position:absolute;left:8177;top:12882;width:1152;height:115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+yubFAAAA2wAAAA8AAABkcnMvZG93bnJldi54bWxEj09rwkAUxO8Fv8PyhN7qxhxSia4igiK0&#10;F/8c9PbMPrPB7NuY3Sbpt+8WCj0OM/MbZrEabC06an3lWMF0koAgLpyuuFRwPm3fZiB8QNZYOyYF&#10;3+RhtRy9LDDXrucDdcdQighhn6MCE0KTS+kLQxb9xDXE0bu71mKIsi2lbrGPcFvLNEkyabHiuGCw&#10;oY2h4nH8sgr8odxtr/a2MU/7efp4fxa7y3Sm1Ot4WM9BBBrCf/ivvdcK0gx+v8QfIJc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8/srmxQAAANsAAAAPAAAAAAAAAAAAAAAA&#10;AJ8CAABkcnMvZG93bnJldi54bWxQSwUGAAAAAAQABAD3AAAAkQMAAAAA&#10;">
              <v:imagedata r:id="rId13" o:title=""/>
            </v:shape>
            <v:shape id="Рисунок 1" o:spid="_x0000_s1046" type="#_x0000_t75" alt="hail-with-fog-icon.png" style="position:absolute;left:9762;top:12717;width:1722;height:1634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a4J7CAAAA2wAAAA8AAABkcnMvZG93bnJldi54bWxEj0FrAjEUhO8F/0N4Qi9Fs+6hldUoIih7&#10;EuqWnp+b52Zx87Ikqa7+elMo9DjMzDfMcj3YTlzJh9axgtk0A0FcO91yo+Cr2k3mIEJE1tg5JgV3&#10;CrBejV6WWGh340+6HmMjEoRDgQpMjH0hZagNWQxT1xMn7+y8xZikb6T2eEtw28k8y96lxZbTgsGe&#10;tobqy/HHKnAn8qXhw9u+9NX+0Wd55ctvpV7Hw2YBItIQ/8N/7VIryD/g90v6AXL1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i2uCewgAAANsAAAAPAAAAAAAAAAAAAAAAAJ8C&#10;AABkcnMvZG93bnJldi54bWxQSwUGAAAAAAQABAD3AAAAjgMAAAAA&#10;" stroked="t" strokecolor="#fc0" strokeweight="3pt">
              <v:stroke linestyle="thinThin"/>
              <v:imagedata r:id="rId14" o:title=""/>
            </v:shape>
            <v:shape id="Picture 23" o:spid="_x0000_s1047" type="#_x0000_t75" alt="Overcast-icon.png" style="position:absolute;left:6070;top:14575;width:1097;height:109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diyUO/AAAA2wAAAA8AAABkcnMvZG93bnJldi54bWxET8uKwjAU3Q/4D+EOuBtTK6hUo4giPnY+&#10;PuDS3Gk709yUJNr2781CcHk47+W6M7V4kvOVZQXjUQKCOLe64kLB/bb/mYPwAVljbZkU9ORhvRp8&#10;LTHTtuULPa+hEDGEfYYKyhCaTEqfl2TQj2xDHLlf6wyGCF0htcM2hptapkkylQYrjg0lNrQtKf+/&#10;PoyCw/k43vnZdOMek9Ce0lPvZn+9UsPvbrMAEagLH/HbfdQK0jg2fok/QK5e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HYslDvwAAANsAAAAPAAAAAAAAAAAAAAAAAJ8CAABk&#10;cnMvZG93bnJldi54bWxQSwUGAAAAAAQABAD3AAAAiwMAAAAA&#10;">
              <v:imagedata r:id="rId15" o:title=""/>
            </v:shape>
            <v:shape id="Picture 24" o:spid="_x0000_s1048" type="#_x0000_t75" alt="sleet-icon.png" style="position:absolute;left:10134;top:14650;width:1053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FGxXFAAAA2wAAAA8AAABkcnMvZG93bnJldi54bWxEj91qAjEUhO+FvkM4hd5Ize4qpW6N0hYE&#10;6ZU/fYDj5rhZ3Jxsk6hrn74pCF4OM/MNM1v0thVn8qFxrCAfZSCIK6cbrhV875bPryBCRNbYOiYF&#10;VwqwmD8MZlhqd+ENnbexFgnCoUQFJsaulDJUhiyGkeuIk3dw3mJM0tdSe7wkuG1lkWUv0mLDacFg&#10;R5+GquP2ZBV8FePj7secPvLh7ySj9dhP8+VeqafH/v0NRKQ+3sO39korKKbw/yX9ADn/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BhRsVxQAAANsAAAAPAAAAAAAAAAAAAAAA&#10;AJ8CAABkcnMvZG93bnJldi54bWxQSwUGAAAAAAQABAD3AAAAkQMAAAAA&#10;">
              <v:imagedata r:id="rId16" o:title=""/>
            </v:shape>
            <v:shape id="Picture 25" o:spid="_x0000_s1049" type="#_x0000_t75" alt="rain-icon" style="position:absolute;left:6075;top:11393;width:1089;height:1003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z8fLG+AAAA2wAAAA8AAABkcnMvZG93bnJldi54bWxET82KwjAQvi/4DmEEb2uqwqLVKKIIXlzQ&#10;3QcYmrGtbWZKE219e3MQPH58/6tN72r1oNaXwgYm4wQUcSa25NzA/9/hew7KB2SLtTAZeJKHzXrw&#10;tcLUSsdnelxCrmII+xQNFCE0qdY+K8ihH0tDHLmrtA5DhG2ubYtdDHe1nibJj3ZYcmwosKFdQVl1&#10;uTsD1aIXXy3uTur98XTqJr83LWTMaNhvl6AC9eEjfruP1sAsro9f4g/Q6xcA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Pz8fLG+AAAA2wAAAA8AAAAAAAAAAAAAAAAAnwIAAGRy&#10;cy9kb3ducmV2LnhtbFBLBQYAAAAABAAEAPcAAACKAwAAAAA=&#10;" strokecolor="#fc0" strokeweight="3pt">
              <v:stroke linestyle="thinThin"/>
              <v:imagedata r:id="rId17" o:title=""/>
            </v:shape>
            <v:rect id="Rectangle 26" o:spid="_x0000_s1050" style="position:absolute;left:9860;top:12699;width:499;height: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9TI8IA&#10;AADbAAAADwAAAGRycy9kb3ducmV2LnhtbESPQYvCMBSE74L/ITzBm01dUbQaRRYU97h1Dx4fzbOt&#10;Ni+1ibburzcLwh6HmfmGWW06U4kHNa60rGAcxSCIM6tLzhX8HHejOQjnkTVWlknBkxxs1v3eChNt&#10;W/6mR+pzESDsElRQeF8nUrqsIIMusjVx8M62MeiDbHKpG2wD3FTyI45n0mDJYaHAmj4Lyq7p3ShI&#10;8bd98iHHs90vjnu63L6mJ1RqOOi2SxCeOv8ffrcPWsFkDH9fw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n1MjwgAAANsAAAAPAAAAAAAAAAAAAAAAAJgCAABkcnMvZG93&#10;bnJldi54bWxQSwUGAAAAAAQABAD1AAAAhwMAAAAA&#10;" filled="f" strokecolor="#0cf" strokeweight="1.5pt"/>
            <v:rect id="Rectangle 27" o:spid="_x0000_s1051" style="position:absolute;left:7885;top:14412;width:495;height:4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NVMMA&#10;AADbAAAADwAAAGRycy9kb3ducmV2LnhtbESPT2vCQBTE7wW/w/KE3upGi9KmriJCJT2a9NDjI/tM&#10;otm3MbvNn356VxB6HGbmN8x6O5hadNS6yrKC+SwCQZxbXXGh4Dv7fHkD4TyyxtoyKRjJwXYzeVpj&#10;rG3PR+pSX4gAYRejgtL7JpbS5SUZdDPbEAfvZFuDPsi2kLrFPsBNLRdRtJIGKw4LJTa0Lym/pL9G&#10;QYp//chJgSd7eM8OdL5+LX9QqefpsPsA4Wnw/+FHO9EKXhdw/xJ+gN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3NVMMAAADbAAAADwAAAAAAAAAAAAAAAACYAgAAZHJzL2Rv&#10;d25yZXYueG1sUEsFBgAAAAAEAAQA9QAAAIgDAAAAAA==&#10;" filled="f" strokecolor="#0cf" strokeweight="1.5pt"/>
            <v:shape id="Picture 28" o:spid="_x0000_s1052" type="#_x0000_t75" style="position:absolute;left:7947;top:14787;width:1440;height:1080;visibility:visibl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VWCJPAAAAA2wAAAA8AAABkcnMvZG93bnJldi54bWxEj80KwjAQhO+C7xBW8KapCiLVKCIKXjz4&#10;A+ptada2tNmUJmr79kYQPA4z8w2zWDWmFC+qXW5ZwWgYgSBOrM45VXA57wYzEM4jaywtk4KWHKyW&#10;3c4CY23ffKTXyaciQNjFqCDzvoqldElGBt3QVsTBe9jaoA+yTqWu8R3gppTjKJpKgzmHhQwr2mSU&#10;FKenUXC9JXe6H9Lt2kzbctYWhbvlkVL9XrOeg/DU+H/4195rBZMJfL+EHyCXH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VYIk8AAAADbAAAADwAAAAAAAAAAAAAAAACfAgAA&#10;ZHJzL2Rvd25yZXYueG1sUEsFBgAAAAAEAAQA9wAAAIwDAAAAAA==&#10;" fillcolor="blue" strokecolor="blue">
              <v:imagedata r:id="rId18" o:title=""/>
            </v:shape>
            <w10:wrap anchorx="margin"/>
          </v:group>
        </w:pict>
      </w:r>
      <w:r>
        <w:rPr>
          <w:sz w:val="28"/>
          <w:szCs w:val="28"/>
          <w:lang w:val="en-US"/>
        </w:rPr>
        <w:t>Windy</w:t>
      </w:r>
    </w:p>
    <w:p w:rsidR="00065E34" w:rsidRDefault="00065E34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Stormy</w:t>
      </w:r>
    </w:p>
    <w:p w:rsidR="00065E34" w:rsidRDefault="00065E34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Foggy</w:t>
      </w:r>
    </w:p>
    <w:p w:rsidR="00065E34" w:rsidRDefault="00065E34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Rainy</w:t>
      </w:r>
    </w:p>
    <w:p w:rsidR="00065E34" w:rsidRDefault="00065E34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Sleeting</w:t>
      </w:r>
    </w:p>
    <w:p w:rsidR="00065E34" w:rsidRDefault="00065E34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Cloudy</w:t>
      </w:r>
    </w:p>
    <w:p w:rsidR="00065E34" w:rsidRDefault="00065E34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Sunny</w:t>
      </w:r>
    </w:p>
    <w:p w:rsidR="00065E34" w:rsidRDefault="00065E34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Hail </w:t>
      </w:r>
    </w:p>
    <w:p w:rsidR="00065E34" w:rsidRDefault="00065E34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Snowy</w:t>
      </w:r>
    </w:p>
    <w:p w:rsidR="00065E34" w:rsidRPr="00EF2A67" w:rsidRDefault="00065E34" w:rsidP="009265E1">
      <w:pPr>
        <w:numPr>
          <w:ilvl w:val="0"/>
          <w:numId w:val="1"/>
        </w:numPr>
        <w:tabs>
          <w:tab w:val="left" w:pos="1260"/>
        </w:tabs>
        <w:spacing w:after="0" w:line="240" w:lineRule="auto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Partly cloudy</w:t>
      </w:r>
    </w:p>
    <w:p w:rsidR="00065E34" w:rsidRDefault="00065E34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53" type="#_x0000_t202" style="position:absolute;margin-left:461.3pt;margin-top:5.25pt;width:24pt;height:21pt;z-index:251650048;visibility:visible;mso-wrap-distance-top:3.6pt;mso-wrap-distance-bottom: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" strokecolor="#00b0f0" strokeweight="2.25pt">
            <v:textbox>
              <w:txbxContent>
                <w:p w:rsidR="00065E34" w:rsidRDefault="00065E34"/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_x0000_s1054" type="#_x0000_t202" style="position:absolute;margin-left:472.5pt;margin-top:3.55pt;width:89.25pt;height:68.25pt;z-index:251649024;visibility:visible;mso-wrap-distance-top:3.6pt;mso-wrap-distance-bottom:3.6pt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" filled="f" strokecolor="#ffc000" strokeweight="3pt">
            <v:textbox>
              <w:txbxContent>
                <w:p w:rsidR="00065E34" w:rsidRDefault="00065E34">
                  <w:r w:rsidRPr="00936E20">
                    <w:rPr>
                      <w:noProof/>
                      <w:lang w:eastAsia="tr-TR"/>
                    </w:rPr>
                    <w:pict>
                      <v:shape id="Resim 34" o:spid="_x0000_i1031" type="#_x0000_t75" style="width:67.5pt;height:49.5pt;visibility:visible">
                        <v:imagedata r:id="rId19" o:title=""/>
                      </v:shape>
                    </w:pict>
                  </w:r>
                </w:p>
              </w:txbxContent>
            </v:textbox>
            <w10:wrap type="square" anchorx="page"/>
          </v:shape>
        </w:pict>
      </w:r>
    </w:p>
    <w:p w:rsidR="00065E34" w:rsidRDefault="00065E34"/>
    <w:p w:rsidR="00065E34" w:rsidRDefault="00065E34" w:rsidP="009265E1"/>
    <w:p w:rsidR="00065E34" w:rsidRDefault="00065E34" w:rsidP="009265E1">
      <w:pPr>
        <w:tabs>
          <w:tab w:val="left" w:pos="10005"/>
        </w:tabs>
      </w:pPr>
    </w:p>
    <w:p w:rsidR="00065E34" w:rsidRPr="00A6355C" w:rsidRDefault="00065E34" w:rsidP="009265E1">
      <w:pPr>
        <w:tabs>
          <w:tab w:val="left" w:pos="10005"/>
        </w:tabs>
        <w:rPr>
          <w:rFonts w:ascii="Comic Sans MS" w:hAnsi="Comic Sans MS"/>
          <w:b/>
        </w:rPr>
      </w:pPr>
      <w:r w:rsidRPr="00A6355C">
        <w:rPr>
          <w:rFonts w:ascii="Comic Sans MS" w:hAnsi="Comic Sans MS"/>
          <w:b/>
        </w:rPr>
        <w:t>C.Resim</w:t>
      </w:r>
      <w:r>
        <w:rPr>
          <w:rFonts w:ascii="Comic Sans MS" w:hAnsi="Comic Sans MS"/>
          <w:b/>
        </w:rPr>
        <w:t>ler</w:t>
      </w:r>
      <w:r w:rsidRPr="00A6355C">
        <w:rPr>
          <w:rFonts w:ascii="Comic Sans MS" w:hAnsi="Comic Sans MS"/>
          <w:b/>
        </w:rPr>
        <w:t>deki kişiler ne yapıyor bulunuz</w:t>
      </w:r>
      <w:r>
        <w:rPr>
          <w:rFonts w:ascii="Comic Sans MS" w:hAnsi="Comic Sans MS"/>
          <w:b/>
        </w:rPr>
        <w:t>.</w:t>
      </w:r>
    </w:p>
    <w:p w:rsidR="00065E34" w:rsidRDefault="00065E34" w:rsidP="009265E1">
      <w:pPr>
        <w:tabs>
          <w:tab w:val="left" w:pos="10005"/>
        </w:tabs>
      </w:pPr>
      <w:r>
        <w:rPr>
          <w:noProof/>
          <w:lang w:eastAsia="tr-TR"/>
        </w:rPr>
        <w:pict>
          <v:shape id="Resim 42" o:spid="_x0000_s1055" type="#_x0000_t75" alt="000803_1062_9610_v__v_thm" style="position:absolute;margin-left:237.8pt;margin-top:.8pt;width:75.25pt;height:71.4pt;z-index:251654144;visibility:visible">
            <v:imagedata r:id="rId20" o:title=""/>
          </v:shape>
        </w:pict>
      </w:r>
      <w:r>
        <w:rPr>
          <w:noProof/>
          <w:lang w:eastAsia="tr-TR"/>
        </w:rPr>
        <w:pict>
          <v:shape id="Resim 40" o:spid="_x0000_s1056" type="#_x0000_t75" alt="000803_1063_8634_v__v_thm" style="position:absolute;margin-left:334.05pt;margin-top:.8pt;width:88.5pt;height:71.8pt;z-index:251652096;visibility:visible">
            <v:imagedata r:id="rId21" o:title=""/>
          </v:shape>
        </w:pict>
      </w:r>
      <w:r>
        <w:rPr>
          <w:noProof/>
          <w:lang w:eastAsia="tr-TR"/>
        </w:rPr>
        <w:pict>
          <v:shape id="Resim 43" o:spid="_x0000_s1057" type="#_x0000_t75" alt="rty_resize" style="position:absolute;margin-left:122.3pt;margin-top:3.8pt;width:87.5pt;height:74.95pt;z-index:-251661312;visibility:visible">
            <v:imagedata r:id="rId22" o:title=""/>
          </v:shape>
        </w:pict>
      </w:r>
      <w:r>
        <w:rPr>
          <w:noProof/>
          <w:lang w:eastAsia="tr-TR"/>
        </w:rPr>
        <w:pict>
          <v:shape id="Resim 44" o:spid="_x0000_s1058" type="#_x0000_t75" alt="rty_resize" style="position:absolute;margin-left:446.85pt;margin-top:.8pt;width:80.05pt;height:82.7pt;z-index:-251660288;visibility:visible;mso-position-horizontal-relative:margin">
            <v:imagedata r:id="rId23" o:title=""/>
            <w10:wrap anchorx="margin"/>
          </v:shape>
        </w:pict>
      </w:r>
      <w:r>
        <w:rPr>
          <w:noProof/>
          <w:lang w:eastAsia="tr-TR"/>
        </w:rPr>
        <w:pict>
          <v:shape id="Resim 39" o:spid="_x0000_s1059" type="#_x0000_t75" alt="000803_1063_8614_v__v_thm" style="position:absolute;margin-left:1.55pt;margin-top:.8pt;width:95.25pt;height:75.9pt;z-index:251651072;visibility:visible">
            <v:imagedata r:id="rId24" o:title=""/>
          </v:shape>
        </w:pict>
      </w:r>
    </w:p>
    <w:p w:rsidR="00065E34" w:rsidRDefault="00065E34" w:rsidP="009265E1">
      <w:pPr>
        <w:tabs>
          <w:tab w:val="left" w:pos="10005"/>
        </w:tabs>
      </w:pPr>
    </w:p>
    <w:p w:rsidR="00065E34" w:rsidRDefault="00065E34" w:rsidP="00AE24A3">
      <w:pPr>
        <w:tabs>
          <w:tab w:val="left" w:pos="3870"/>
          <w:tab w:val="left" w:pos="7770"/>
        </w:tabs>
      </w:pPr>
      <w:r>
        <w:rPr>
          <w:noProof/>
          <w:lang w:eastAsia="tr-TR"/>
        </w:rPr>
        <w:pict>
          <v:shape id="Resim 41" o:spid="_x0000_s1060" type="#_x0000_t75" alt="000803_1062_9610_v__v_thm" style="position:absolute;margin-left:394.85pt;margin-top:347.25pt;width:57.55pt;height:55.3pt;z-index:251653120;visibility:visible">
            <v:imagedata r:id="rId20" o:title=""/>
          </v:shape>
        </w:pict>
      </w:r>
      <w:r>
        <w:tab/>
      </w:r>
      <w:r>
        <w:tab/>
      </w:r>
    </w:p>
    <w:p w:rsidR="00065E34" w:rsidRDefault="00065E34" w:rsidP="009265E1">
      <w:pPr>
        <w:tabs>
          <w:tab w:val="left" w:pos="10005"/>
        </w:tabs>
      </w:pPr>
      <w:r>
        <w:tab/>
      </w:r>
    </w:p>
    <w:p w:rsidR="00065E34" w:rsidRDefault="00065E34" w:rsidP="002514B7">
      <w:pPr>
        <w:tabs>
          <w:tab w:val="left" w:pos="10005"/>
        </w:tabs>
      </w:pPr>
      <w:r>
        <w:t>……………………………...        ……………………………...         ……………………………...      ……………………………...       ……………………………...</w:t>
      </w:r>
    </w:p>
    <w:p w:rsidR="00065E34" w:rsidRDefault="00065E34" w:rsidP="002514B7">
      <w:pPr>
        <w:tabs>
          <w:tab w:val="left" w:pos="10005"/>
        </w:tabs>
      </w:pPr>
      <w:r>
        <w:rPr>
          <w:noProof/>
          <w:lang w:eastAsia="tr-TR"/>
        </w:rPr>
        <w:pict>
          <v:shape id="Picture 49" o:spid="_x0000_s1061" type="#_x0000_t75" alt="PAINTING" style="position:absolute;margin-left:337.55pt;margin-top:.9pt;width:85.45pt;height:89.25pt;z-index:251658240;visibility:visible">
            <v:imagedata r:id="rId25" o:title=""/>
          </v:shape>
        </w:pict>
      </w:r>
      <w:r>
        <w:rPr>
          <w:noProof/>
          <w:lang w:eastAsia="tr-TR"/>
        </w:rPr>
        <w:pict>
          <v:shape id="Resim 45" o:spid="_x0000_s1062" type="#_x0000_t75" alt="bart050" style="position:absolute;margin-left:430.5pt;margin-top:.7pt;width:134.7pt;height:80.4pt;z-index:251657216;visibility:visible">
            <v:imagedata r:id="rId26" o:title=""/>
          </v:shape>
        </w:pict>
      </w:r>
      <w:r>
        <w:rPr>
          <w:noProof/>
          <w:lang w:eastAsia="tr-TR"/>
        </w:rPr>
        <w:pict>
          <v:shape id="Resim 196" o:spid="_x0000_s1063" type="#_x0000_t75" alt="ZH DO NOT STEAL" style="position:absolute;margin-left:235.8pt;margin-top:5.35pt;width:77.25pt;height:82.35pt;z-index:251660288;visibility:visible">
            <v:imagedata r:id="rId27" o:title=""/>
          </v:shape>
        </w:pict>
      </w:r>
      <w:r>
        <w:rPr>
          <w:noProof/>
          <w:lang w:eastAsia="tr-TR"/>
        </w:rPr>
        <w:pict>
          <v:shape id="Picture 48" o:spid="_x0000_s1064" type="#_x0000_t75" alt="DRIVING" style="position:absolute;margin-left:121.5pt;margin-top:9.85pt;width:74.25pt;height:72.15pt;z-index:251659264;visibility:visible;mso-position-horizontal-relative:margin">
            <v:imagedata r:id="rId28" o:title=""/>
            <w10:wrap anchorx="margin"/>
          </v:shape>
        </w:pict>
      </w:r>
      <w:r>
        <w:rPr>
          <w:noProof/>
          <w:lang w:eastAsia="tr-TR"/>
        </w:rPr>
        <w:pict>
          <v:shape id="Resim 202" o:spid="_x0000_s1065" type="#_x0000_t75" alt="ZH DO NOT STEAL" style="position:absolute;margin-left:0;margin-top:.8pt;width:84pt;height:85.5pt;z-index:251665408;visibility:visible;mso-position-horizontal:left;mso-position-horizontal-relative:margin">
            <v:imagedata r:id="rId29" o:title=""/>
            <w10:wrap anchorx="margin"/>
          </v:shape>
        </w:pict>
      </w:r>
    </w:p>
    <w:p w:rsidR="00065E34" w:rsidRDefault="00065E34" w:rsidP="002514B7">
      <w:pPr>
        <w:tabs>
          <w:tab w:val="left" w:pos="10005"/>
        </w:tabs>
      </w:pPr>
    </w:p>
    <w:p w:rsidR="00065E34" w:rsidRDefault="00065E34" w:rsidP="002514B7">
      <w:pPr>
        <w:tabs>
          <w:tab w:val="left" w:pos="10005"/>
        </w:tabs>
        <w:jc w:val="right"/>
      </w:pPr>
    </w:p>
    <w:p w:rsidR="00065E34" w:rsidRDefault="00065E34" w:rsidP="002514B7">
      <w:pPr>
        <w:tabs>
          <w:tab w:val="left" w:pos="10005"/>
        </w:tabs>
        <w:jc w:val="right"/>
      </w:pPr>
    </w:p>
    <w:p w:rsidR="00065E34" w:rsidRDefault="00065E34" w:rsidP="009265E1">
      <w:pPr>
        <w:tabs>
          <w:tab w:val="left" w:pos="10005"/>
        </w:tabs>
      </w:pPr>
      <w:r>
        <w:t>……………………………..       ……………………………...        ……………………………...         ……………………………...    ……………………………...</w:t>
      </w:r>
    </w:p>
    <w:p w:rsidR="00065E34" w:rsidRPr="00A6355C" w:rsidRDefault="00065E34" w:rsidP="009265E1">
      <w:pPr>
        <w:tabs>
          <w:tab w:val="left" w:pos="10005"/>
        </w:tabs>
        <w:rPr>
          <w:b/>
        </w:rPr>
      </w:pPr>
      <w:r w:rsidRPr="00A6355C">
        <w:rPr>
          <w:b/>
        </w:rPr>
        <w:t>1.He is sleeping.         2.She is cooking.   3.She’s watering the flowers.  4.They are playing cards. 5.He’s playing basketball</w:t>
      </w:r>
    </w:p>
    <w:p w:rsidR="00065E34" w:rsidRPr="00A6355C" w:rsidRDefault="00065E34" w:rsidP="009265E1">
      <w:pPr>
        <w:tabs>
          <w:tab w:val="left" w:pos="10005"/>
        </w:tabs>
        <w:rPr>
          <w:b/>
        </w:rPr>
      </w:pPr>
      <w:r w:rsidRPr="00A6355C">
        <w:rPr>
          <w:b/>
        </w:rPr>
        <w:t xml:space="preserve">6.He’s playing football. 7.She’s playing drums.    8.He’s reading a book      9.He’s driving a car         10. He’s painting </w:t>
      </w:r>
    </w:p>
    <w:p w:rsidR="00065E34" w:rsidRDefault="00065E34" w:rsidP="009265E1">
      <w:pPr>
        <w:tabs>
          <w:tab w:val="left" w:pos="10005"/>
        </w:tabs>
      </w:pPr>
    </w:p>
    <w:p w:rsidR="00065E34" w:rsidRPr="00A6355C" w:rsidRDefault="00065E34" w:rsidP="009265E1">
      <w:pPr>
        <w:tabs>
          <w:tab w:val="left" w:pos="10005"/>
        </w:tabs>
        <w:rPr>
          <w:rFonts w:ascii="Comic Sans MS" w:hAnsi="Comic Sans MS"/>
          <w:b/>
        </w:rPr>
      </w:pPr>
      <w:r w:rsidRPr="00A6355C">
        <w:rPr>
          <w:rFonts w:ascii="Comic Sans MS" w:hAnsi="Comic Sans MS"/>
          <w:b/>
        </w:rPr>
        <w:t>D.Aşağıda verilen yiyeceklerin numaralarını bulunuz.</w:t>
      </w:r>
    </w:p>
    <w:tbl>
      <w:tblPr>
        <w:tblpPr w:leftFromText="141" w:rightFromText="141" w:vertAnchor="page" w:horzAnchor="margin" w:tblpY="7966"/>
        <w:tblW w:w="3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96"/>
        <w:gridCol w:w="1513"/>
      </w:tblGrid>
      <w:tr w:rsidR="00065E34" w:rsidRPr="002A4050" w:rsidTr="007E1681">
        <w:trPr>
          <w:trHeight w:val="359"/>
        </w:trPr>
        <w:tc>
          <w:tcPr>
            <w:tcW w:w="1696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:rsidR="00065E34" w:rsidRPr="002A4050" w:rsidRDefault="00065E34" w:rsidP="007E1681">
            <w:pPr>
              <w:spacing w:after="0" w:line="240" w:lineRule="auto"/>
              <w:contextualSpacing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2A4050">
              <w:rPr>
                <w:rFonts w:ascii="Cambria" w:hAnsi="Cambria"/>
                <w:b/>
                <w:sz w:val="20"/>
                <w:szCs w:val="20"/>
              </w:rPr>
              <w:t>Susan</w:t>
            </w:r>
          </w:p>
        </w:tc>
      </w:tr>
      <w:tr w:rsidR="00065E34" w:rsidRPr="002A4050" w:rsidTr="007E1681">
        <w:trPr>
          <w:trHeight w:val="359"/>
        </w:trPr>
        <w:tc>
          <w:tcPr>
            <w:tcW w:w="1696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r w:rsidRPr="002A4050">
              <w:rPr>
                <w:rFonts w:ascii="Cambria" w:hAnsi="Cambria"/>
                <w:b/>
                <w:sz w:val="20"/>
                <w:szCs w:val="20"/>
              </w:rPr>
              <w:t>Have a rest</w:t>
            </w:r>
          </w:p>
        </w:tc>
        <w:tc>
          <w:tcPr>
            <w:tcW w:w="1513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r w:rsidRPr="002A4050">
              <w:rPr>
                <w:rFonts w:ascii="Cambria" w:hAnsi="Cambria"/>
                <w:sz w:val="20"/>
                <w:szCs w:val="20"/>
              </w:rPr>
              <w:t>03.30 p.m</w:t>
            </w:r>
          </w:p>
        </w:tc>
      </w:tr>
      <w:tr w:rsidR="00065E34" w:rsidRPr="002A4050" w:rsidTr="007E1681">
        <w:trPr>
          <w:trHeight w:val="343"/>
        </w:trPr>
        <w:tc>
          <w:tcPr>
            <w:tcW w:w="1696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r w:rsidRPr="002A4050">
              <w:rPr>
                <w:rFonts w:ascii="Cambria" w:hAnsi="Cambria"/>
                <w:b/>
                <w:sz w:val="20"/>
                <w:szCs w:val="20"/>
              </w:rPr>
              <w:t>Have a snack</w:t>
            </w:r>
          </w:p>
        </w:tc>
        <w:tc>
          <w:tcPr>
            <w:tcW w:w="1513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r w:rsidRPr="002A4050">
              <w:rPr>
                <w:rFonts w:ascii="Cambria" w:hAnsi="Cambria"/>
                <w:sz w:val="20"/>
                <w:szCs w:val="20"/>
              </w:rPr>
              <w:t>03.00 p.m</w:t>
            </w:r>
          </w:p>
        </w:tc>
      </w:tr>
      <w:tr w:rsidR="00065E34" w:rsidRPr="002A4050" w:rsidTr="007E1681">
        <w:trPr>
          <w:trHeight w:val="343"/>
        </w:trPr>
        <w:tc>
          <w:tcPr>
            <w:tcW w:w="1696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r w:rsidRPr="002A4050">
              <w:rPr>
                <w:rFonts w:ascii="Cambria" w:hAnsi="Cambria"/>
                <w:b/>
                <w:sz w:val="20"/>
                <w:szCs w:val="20"/>
              </w:rPr>
              <w:t>Go to tennis club</w:t>
            </w:r>
          </w:p>
        </w:tc>
        <w:tc>
          <w:tcPr>
            <w:tcW w:w="1513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r w:rsidRPr="002A4050">
              <w:rPr>
                <w:rFonts w:ascii="Cambria" w:hAnsi="Cambria"/>
                <w:sz w:val="20"/>
                <w:szCs w:val="20"/>
              </w:rPr>
              <w:t>On Sundays</w:t>
            </w:r>
          </w:p>
        </w:tc>
      </w:tr>
      <w:tr w:rsidR="00065E34" w:rsidRPr="002A4050" w:rsidTr="007E1681">
        <w:trPr>
          <w:trHeight w:val="343"/>
        </w:trPr>
        <w:tc>
          <w:tcPr>
            <w:tcW w:w="1696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r w:rsidRPr="002A4050">
              <w:rPr>
                <w:rFonts w:ascii="Cambria" w:hAnsi="Cambria"/>
                <w:b/>
                <w:sz w:val="20"/>
                <w:szCs w:val="20"/>
              </w:rPr>
              <w:t>Do homework</w:t>
            </w:r>
          </w:p>
        </w:tc>
        <w:tc>
          <w:tcPr>
            <w:tcW w:w="1513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r w:rsidRPr="002A4050">
              <w:rPr>
                <w:rFonts w:ascii="Cambria" w:hAnsi="Cambria"/>
                <w:sz w:val="20"/>
                <w:szCs w:val="20"/>
              </w:rPr>
              <w:t>05.00 pm</w:t>
            </w:r>
          </w:p>
        </w:tc>
      </w:tr>
      <w:tr w:rsidR="00065E34" w:rsidRPr="002A4050" w:rsidTr="007E1681">
        <w:trPr>
          <w:trHeight w:val="359"/>
        </w:trPr>
        <w:tc>
          <w:tcPr>
            <w:tcW w:w="1696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r w:rsidRPr="002A4050">
              <w:rPr>
                <w:rFonts w:ascii="Cambria" w:hAnsi="Cambria"/>
                <w:b/>
                <w:sz w:val="20"/>
                <w:szCs w:val="20"/>
              </w:rPr>
              <w:t>Go to bed</w:t>
            </w:r>
          </w:p>
        </w:tc>
        <w:tc>
          <w:tcPr>
            <w:tcW w:w="1513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r w:rsidRPr="002A4050">
              <w:rPr>
                <w:rFonts w:ascii="Cambria" w:hAnsi="Cambria"/>
                <w:sz w:val="20"/>
                <w:szCs w:val="20"/>
              </w:rPr>
              <w:t>09.45pm</w:t>
            </w:r>
          </w:p>
        </w:tc>
      </w:tr>
      <w:tr w:rsidR="00065E34" w:rsidRPr="002A4050" w:rsidTr="007E1681">
        <w:trPr>
          <w:trHeight w:val="359"/>
        </w:trPr>
        <w:tc>
          <w:tcPr>
            <w:tcW w:w="1696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r w:rsidRPr="002A4050">
              <w:rPr>
                <w:rFonts w:ascii="Cambria" w:hAnsi="Cambria"/>
                <w:b/>
                <w:sz w:val="20"/>
                <w:szCs w:val="20"/>
              </w:rPr>
              <w:t>Go shopping</w:t>
            </w:r>
          </w:p>
        </w:tc>
        <w:tc>
          <w:tcPr>
            <w:tcW w:w="1513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r w:rsidRPr="002A4050">
              <w:rPr>
                <w:rFonts w:ascii="Cambria" w:hAnsi="Cambria"/>
                <w:sz w:val="20"/>
                <w:szCs w:val="20"/>
              </w:rPr>
              <w:t>at weekends</w:t>
            </w:r>
          </w:p>
        </w:tc>
      </w:tr>
      <w:tr w:rsidR="00065E34" w:rsidRPr="002A4050" w:rsidTr="007E1681">
        <w:trPr>
          <w:trHeight w:val="359"/>
        </w:trPr>
        <w:tc>
          <w:tcPr>
            <w:tcW w:w="1696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b/>
                <w:sz w:val="20"/>
                <w:szCs w:val="20"/>
              </w:rPr>
            </w:pPr>
            <w:r w:rsidRPr="002A4050">
              <w:rPr>
                <w:rFonts w:ascii="Cambria" w:hAnsi="Cambria"/>
                <w:b/>
                <w:sz w:val="20"/>
                <w:szCs w:val="20"/>
              </w:rPr>
              <w:t>Meet friends</w:t>
            </w:r>
          </w:p>
        </w:tc>
        <w:tc>
          <w:tcPr>
            <w:tcW w:w="1513" w:type="dxa"/>
          </w:tcPr>
          <w:p w:rsidR="00065E34" w:rsidRPr="002A4050" w:rsidRDefault="00065E34" w:rsidP="007E1681">
            <w:pPr>
              <w:spacing w:after="0" w:line="240" w:lineRule="auto"/>
              <w:contextualSpacing/>
              <w:rPr>
                <w:rFonts w:ascii="Cambria" w:hAnsi="Cambria"/>
                <w:sz w:val="20"/>
                <w:szCs w:val="20"/>
              </w:rPr>
            </w:pPr>
            <w:r w:rsidRPr="002A4050">
              <w:rPr>
                <w:rFonts w:ascii="Cambria" w:hAnsi="Cambria"/>
                <w:sz w:val="20"/>
                <w:szCs w:val="20"/>
              </w:rPr>
              <w:t>on Saturdays</w:t>
            </w:r>
          </w:p>
        </w:tc>
      </w:tr>
    </w:tbl>
    <w:p w:rsidR="00065E34" w:rsidRDefault="00065E34" w:rsidP="009265E1">
      <w:pPr>
        <w:tabs>
          <w:tab w:val="left" w:pos="10005"/>
        </w:tabs>
      </w:pPr>
      <w:r w:rsidRPr="00936E20">
        <w:rPr>
          <w:noProof/>
          <w:lang w:eastAsia="tr-TR"/>
        </w:rPr>
        <w:pict>
          <v:shape id="Resim 203" o:spid="_x0000_i1032" type="#_x0000_t75" style="width:522pt;height:317.25pt;visibility:visible">
            <v:imagedata r:id="rId30" o:title=""/>
          </v:shape>
        </w:pict>
      </w:r>
    </w:p>
    <w:p w:rsidR="00065E34" w:rsidRPr="00E84146" w:rsidRDefault="00065E34" w:rsidP="009265E1">
      <w:pPr>
        <w:tabs>
          <w:tab w:val="left" w:pos="10005"/>
        </w:tabs>
        <w:rPr>
          <w:rFonts w:ascii="Comic Sans MS" w:hAnsi="Comic Sans MS"/>
          <w:b/>
        </w:rPr>
      </w:pPr>
      <w:r w:rsidRPr="00E84146">
        <w:rPr>
          <w:rFonts w:ascii="Comic Sans MS" w:hAnsi="Comic Sans MS"/>
          <w:b/>
        </w:rPr>
        <w:t>E.Tabloya bakarak soruları cevaplayınız.</w:t>
      </w:r>
    </w:p>
    <w:p w:rsidR="00065E34" w:rsidRDefault="00065E34" w:rsidP="009265E1">
      <w:pPr>
        <w:tabs>
          <w:tab w:val="left" w:pos="10005"/>
        </w:tabs>
      </w:pPr>
    </w:p>
    <w:p w:rsidR="00065E34" w:rsidRPr="00E84146" w:rsidRDefault="00065E34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E84146">
        <w:rPr>
          <w:rFonts w:ascii="Comic Sans MS" w:hAnsi="Comic Sans MS"/>
          <w:sz w:val="20"/>
          <w:szCs w:val="20"/>
        </w:rPr>
        <w:t>1.What time does Susan have a rest?</w:t>
      </w:r>
    </w:p>
    <w:p w:rsidR="00065E34" w:rsidRPr="00E84146" w:rsidRDefault="00065E34" w:rsidP="007E1681">
      <w:pPr>
        <w:spacing w:after="0" w:line="240" w:lineRule="auto"/>
        <w:contextualSpacing/>
        <w:rPr>
          <w:rFonts w:ascii="Comic Sans MS" w:hAnsi="Comic Sans MS"/>
          <w:b/>
          <w:i/>
          <w:sz w:val="20"/>
          <w:szCs w:val="20"/>
        </w:rPr>
      </w:pPr>
      <w:r w:rsidRPr="00E84146">
        <w:rPr>
          <w:rFonts w:ascii="Comic Sans MS" w:hAnsi="Comic Sans MS"/>
          <w:b/>
          <w:i/>
          <w:sz w:val="20"/>
          <w:szCs w:val="20"/>
        </w:rPr>
        <w:t>She has a rest at half past three.</w:t>
      </w:r>
    </w:p>
    <w:p w:rsidR="00065E34" w:rsidRPr="00E84146" w:rsidRDefault="00065E34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E84146">
        <w:rPr>
          <w:rFonts w:ascii="Comic Sans MS" w:hAnsi="Comic Sans MS"/>
          <w:sz w:val="20"/>
          <w:szCs w:val="20"/>
        </w:rPr>
        <w:t>2.What time does Susan  have a snack?</w:t>
      </w:r>
    </w:p>
    <w:p w:rsidR="00065E34" w:rsidRPr="00E84146" w:rsidRDefault="00065E34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E84146">
        <w:rPr>
          <w:rFonts w:ascii="Comic Sans MS" w:hAnsi="Comic Sans MS"/>
          <w:sz w:val="20"/>
          <w:szCs w:val="20"/>
        </w:rPr>
        <w:t xml:space="preserve">  </w:t>
      </w:r>
    </w:p>
    <w:p w:rsidR="00065E34" w:rsidRPr="00E84146" w:rsidRDefault="00065E34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E84146">
        <w:rPr>
          <w:rFonts w:ascii="Comic Sans MS" w:hAnsi="Comic Sans MS"/>
          <w:sz w:val="20"/>
          <w:szCs w:val="20"/>
        </w:rPr>
        <w:t>3.When does Susan  go to tenis club?</w:t>
      </w:r>
    </w:p>
    <w:p w:rsidR="00065E34" w:rsidRPr="00E84146" w:rsidRDefault="00065E34" w:rsidP="007E1681">
      <w:pPr>
        <w:spacing w:after="0" w:line="240" w:lineRule="auto"/>
        <w:contextualSpacing/>
        <w:rPr>
          <w:rFonts w:ascii="Comic Sans MS" w:hAnsi="Comic Sans MS"/>
          <w:b/>
          <w:i/>
          <w:sz w:val="20"/>
          <w:szCs w:val="20"/>
        </w:rPr>
      </w:pPr>
      <w:r w:rsidRPr="00E84146">
        <w:rPr>
          <w:rFonts w:ascii="Comic Sans MS" w:hAnsi="Comic Sans MS"/>
          <w:b/>
          <w:i/>
          <w:sz w:val="20"/>
          <w:szCs w:val="20"/>
        </w:rPr>
        <w:t>She goes to tennis club on Sundays</w:t>
      </w:r>
    </w:p>
    <w:p w:rsidR="00065E34" w:rsidRPr="00E84146" w:rsidRDefault="00065E34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E84146">
        <w:rPr>
          <w:rFonts w:ascii="Comic Sans MS" w:hAnsi="Comic Sans MS"/>
          <w:sz w:val="20"/>
          <w:szCs w:val="20"/>
        </w:rPr>
        <w:t>4.What time does Susan do her homework?</w:t>
      </w:r>
    </w:p>
    <w:p w:rsidR="00065E34" w:rsidRPr="00E84146" w:rsidRDefault="00065E34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</w:p>
    <w:p w:rsidR="00065E34" w:rsidRPr="00E84146" w:rsidRDefault="00065E34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  <w:r w:rsidRPr="00E84146">
        <w:rPr>
          <w:rFonts w:ascii="Comic Sans MS" w:hAnsi="Comic Sans MS"/>
          <w:sz w:val="20"/>
          <w:szCs w:val="20"/>
        </w:rPr>
        <w:t>5.What time does Susan go to bed?</w:t>
      </w:r>
    </w:p>
    <w:p w:rsidR="00065E34" w:rsidRPr="00E84146" w:rsidRDefault="00065E34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</w:p>
    <w:p w:rsidR="00065E34" w:rsidRPr="00E84146" w:rsidRDefault="00065E34" w:rsidP="00C80060">
      <w:pPr>
        <w:spacing w:after="0" w:line="240" w:lineRule="auto"/>
        <w:ind w:left="283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r w:rsidRPr="00E84146">
        <w:rPr>
          <w:rFonts w:ascii="Comic Sans MS" w:hAnsi="Comic Sans MS"/>
          <w:sz w:val="20"/>
          <w:szCs w:val="20"/>
        </w:rPr>
        <w:t>6.When does Susan go shopping?</w:t>
      </w:r>
    </w:p>
    <w:p w:rsidR="00065E34" w:rsidRPr="00E84146" w:rsidRDefault="00065E34" w:rsidP="007E1681">
      <w:pPr>
        <w:spacing w:after="0" w:line="240" w:lineRule="auto"/>
        <w:contextualSpacing/>
        <w:rPr>
          <w:rFonts w:ascii="Comic Sans MS" w:hAnsi="Comic Sans MS"/>
          <w:sz w:val="20"/>
          <w:szCs w:val="20"/>
        </w:rPr>
      </w:pPr>
    </w:p>
    <w:p w:rsidR="00065E34" w:rsidRPr="00E84146" w:rsidRDefault="00065E34" w:rsidP="007E1681">
      <w:pPr>
        <w:spacing w:after="0" w:line="240" w:lineRule="auto"/>
        <w:ind w:left="2832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</w:t>
      </w:r>
      <w:r w:rsidRPr="00E84146">
        <w:rPr>
          <w:rFonts w:ascii="Comic Sans MS" w:hAnsi="Comic Sans MS"/>
          <w:sz w:val="20"/>
          <w:szCs w:val="20"/>
        </w:rPr>
        <w:t>7.When does Susan meet friends?</w:t>
      </w:r>
      <w:r>
        <w:rPr>
          <w:noProof/>
          <w:lang w:eastAsia="tr-TR"/>
        </w:rPr>
        <w:pict>
          <v:shape id="Resim 197" o:spid="_x0000_s1066" type="#_x0000_t75" alt="ZH DO NOT STEAL" style="position:absolute;left:0;text-align:left;margin-left:186pt;margin-top:765.75pt;width:84pt;height:85.5pt;z-index:251661312;visibility:visible;mso-position-horizontal-relative:text;mso-position-vertical-relative:text">
            <v:imagedata r:id="rId29" o:title=""/>
          </v:shape>
        </w:pict>
      </w:r>
      <w:r>
        <w:rPr>
          <w:noProof/>
          <w:lang w:eastAsia="tr-TR"/>
        </w:rPr>
        <w:pict>
          <v:shape id="Resim 198" o:spid="_x0000_s1067" type="#_x0000_t75" alt="ZH DO NOT STEAL" style="position:absolute;left:0;text-align:left;margin-left:186pt;margin-top:765.75pt;width:84pt;height:85.5pt;z-index:251662336;visibility:visible;mso-position-horizontal-relative:text;mso-position-vertical-relative:text">
            <v:imagedata r:id="rId29" o:title=""/>
          </v:shape>
        </w:pict>
      </w:r>
    </w:p>
    <w:p w:rsidR="00065E34" w:rsidRPr="00E84146" w:rsidRDefault="00065E34" w:rsidP="002514B7">
      <w:pPr>
        <w:tabs>
          <w:tab w:val="left" w:pos="6135"/>
        </w:tabs>
        <w:rPr>
          <w:rFonts w:ascii="Comic Sans MS" w:hAnsi="Comic Sans MS"/>
        </w:rPr>
      </w:pPr>
      <w:r w:rsidRPr="00E84146">
        <w:rPr>
          <w:rFonts w:ascii="Comic Sans MS" w:hAnsi="Comic Sans MS"/>
        </w:rPr>
        <w:tab/>
      </w:r>
    </w:p>
    <w:p w:rsidR="00065E34" w:rsidRDefault="00065E34" w:rsidP="002514B7">
      <w:pPr>
        <w:tabs>
          <w:tab w:val="left" w:pos="2730"/>
        </w:tabs>
      </w:pPr>
      <w:r>
        <w:rPr>
          <w:noProof/>
          <w:lang w:eastAsia="tr-TR"/>
        </w:rPr>
        <w:pict>
          <v:shape id="7-Noktalı Yıldız 204" o:spid="_x0000_s1068" style="position:absolute;margin-left:0;margin-top:7.45pt;width:156.75pt;height:96pt;z-index:251666432;visibility:visible;mso-position-horizontal:center;mso-position-horizontal-relative:margin;v-text-anchor:middle" coordsize="1990725,1219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" adj="-11796480,,5400" path="al-5,784076,306548,542598,197143,241479,688815,241479,995363,,1301910,241479l1793582,241479,1684177,542598r306553,241478l1547746,918086r-109408,301120xe" fillcolor="#5b9bd5" strokecolor="#1f4d78" strokeweight="1pt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arrowok="t" o:connecttype="custom" o:connectlocs="-5,784076;306548,542598;197143,241479;688815,241479;995363,0;1301910,241479;1793582,241479;1684177,542598;1990730,784076;1547746,918086;1438338,1219206;995363,1085194;552387,1219206;442979,918086;-5,784076" o:connectangles="0,0,0,0,0,0,0,0,0,0,0,0,0,0,0" textboxrect="0,0,1990725,1219200"/>
            <v:handles>
              <v:h position="@3,#0" polar="10800,10800"/>
              <v:h position="#2,#1" polar="10800,10800" radiusrange="0,10800"/>
            </v:handles>
            <v:textbox>
              <w:txbxContent>
                <w:p w:rsidR="00065E34" w:rsidRPr="002A4050" w:rsidRDefault="00065E34" w:rsidP="007E1681">
                  <w:pPr>
                    <w:jc w:val="center"/>
                    <w:rPr>
                      <w:b/>
                      <w:color w:val="000000"/>
                    </w:rPr>
                  </w:pPr>
                  <w:r w:rsidRPr="002A4050">
                    <w:rPr>
                      <w:b/>
                      <w:color w:val="000000"/>
                    </w:rPr>
                    <w:t>Not:Her soru 2 puandır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Resim 199" o:spid="_x0000_s1069" type="#_x0000_t75" alt="ZH DO NOT STEAL" style="position:absolute;margin-left:186pt;margin-top:765.75pt;width:84pt;height:85.5pt;z-index:251663360;visibility:visible">
            <v:imagedata r:id="rId29" o:title=""/>
          </v:shape>
        </w:pict>
      </w:r>
      <w:r>
        <w:tab/>
      </w:r>
      <w:r>
        <w:tab/>
      </w:r>
      <w:r>
        <w:tab/>
      </w:r>
      <w:r>
        <w:tab/>
      </w:r>
      <w:r>
        <w:tab/>
      </w:r>
      <w:hyperlink r:id="rId31" w:history="1">
        <w:r w:rsidRPr="009344DD">
          <w:rPr>
            <w:rStyle w:val="Hyperlink"/>
          </w:rPr>
          <w:t>www.sorubak.com</w:t>
        </w:r>
      </w:hyperlink>
    </w:p>
    <w:p w:rsidR="00065E34" w:rsidRDefault="00065E34" w:rsidP="002514B7">
      <w:pPr>
        <w:tabs>
          <w:tab w:val="left" w:pos="2730"/>
        </w:tabs>
      </w:pPr>
    </w:p>
    <w:p w:rsidR="00065E34" w:rsidRDefault="00065E34" w:rsidP="002514B7">
      <w:pPr>
        <w:tabs>
          <w:tab w:val="left" w:pos="273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65E34" w:rsidRPr="002514B7" w:rsidRDefault="00065E34" w:rsidP="002514B7"/>
    <w:p w:rsidR="00065E34" w:rsidRPr="002514B7" w:rsidRDefault="00065E34" w:rsidP="002514B7"/>
    <w:p w:rsidR="00065E34" w:rsidRPr="002514B7" w:rsidRDefault="00065E34" w:rsidP="002514B7"/>
    <w:p w:rsidR="00065E34" w:rsidRDefault="00065E34" w:rsidP="002514B7">
      <w:r>
        <w:rPr>
          <w:noProof/>
          <w:lang w:eastAsia="tr-TR"/>
        </w:rPr>
        <w:pict>
          <v:shape id="Metin Kutusu 205" o:spid="_x0000_s1070" type="#_x0000_t202" style="position:absolute;margin-left:392.25pt;margin-top:4.5pt;width:2in;height:2in;z-index:2516674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" filled="f" stroked="f">
            <v:fill o:detectmouseclick="t"/>
            <v:textbox style="mso-fit-shape-to-text:t">
              <w:txbxContent>
                <w:p w:rsidR="00065E34" w:rsidRPr="007E1681" w:rsidRDefault="00065E34" w:rsidP="007E1681">
                  <w:pPr>
                    <w:tabs>
                      <w:tab w:val="left" w:pos="2625"/>
                    </w:tabs>
                    <w:jc w:val="center"/>
                    <w:rPr>
                      <w:rFonts w:ascii="Brush Script MT" w:hAnsi="Brush Script MT"/>
                      <w:noProof/>
                      <w:sz w:val="72"/>
                      <w:szCs w:val="72"/>
                    </w:rPr>
                  </w:pPr>
                  <w:r w:rsidRPr="007E1681">
                    <w:rPr>
                      <w:rFonts w:ascii="Brush Script MT" w:hAnsi="Brush Script MT"/>
                      <w:noProof/>
                      <w:sz w:val="72"/>
                      <w:szCs w:val="72"/>
                    </w:rPr>
                    <w:t>Good Luck</w:t>
                  </w:r>
                </w:p>
              </w:txbxContent>
            </v:textbox>
          </v:shape>
        </w:pict>
      </w:r>
    </w:p>
    <w:p w:rsidR="00065E34" w:rsidRDefault="00065E34" w:rsidP="00C80060">
      <w:pPr>
        <w:tabs>
          <w:tab w:val="left" w:pos="2625"/>
        </w:tabs>
      </w:pPr>
      <w:r>
        <w:rPr>
          <w:noProof/>
          <w:lang w:eastAsia="tr-TR"/>
        </w:rPr>
        <w:pict>
          <v:shape id="Resim 200" o:spid="_x0000_s1071" type="#_x0000_t75" alt="ZH DO NOT STEAL" style="position:absolute;margin-left:186pt;margin-top:765.75pt;width:84pt;height:85.5pt;z-index:251664384;visibility:visible">
            <v:imagedata r:id="rId29" o:title=""/>
          </v:shape>
        </w:pict>
      </w:r>
      <w:r>
        <w:tab/>
      </w:r>
    </w:p>
    <w:p w:rsidR="00065E34" w:rsidRPr="002514B7" w:rsidRDefault="00065E34" w:rsidP="007E1681"/>
    <w:sectPr w:rsidR="00065E34" w:rsidRPr="002514B7" w:rsidSect="00CC27B2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rush Script MT">
    <w:altName w:val="Pristina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E3534"/>
    <w:multiLevelType w:val="hybridMultilevel"/>
    <w:tmpl w:val="3D0A1096"/>
    <w:lvl w:ilvl="0" w:tplc="2CDEB1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96A84FD8">
      <w:start w:val="5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  <w:b/>
        <w:i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13BD"/>
    <w:rsid w:val="00065E34"/>
    <w:rsid w:val="0021191A"/>
    <w:rsid w:val="00245A9D"/>
    <w:rsid w:val="002514B7"/>
    <w:rsid w:val="002A4050"/>
    <w:rsid w:val="00505282"/>
    <w:rsid w:val="007E1681"/>
    <w:rsid w:val="00800753"/>
    <w:rsid w:val="008B0B72"/>
    <w:rsid w:val="009265E1"/>
    <w:rsid w:val="009344DD"/>
    <w:rsid w:val="00936E20"/>
    <w:rsid w:val="009713BD"/>
    <w:rsid w:val="00A6355C"/>
    <w:rsid w:val="00AE24A3"/>
    <w:rsid w:val="00C1796B"/>
    <w:rsid w:val="00C80060"/>
    <w:rsid w:val="00CC27B2"/>
    <w:rsid w:val="00E84146"/>
    <w:rsid w:val="00ED52B2"/>
    <w:rsid w:val="00EE307E"/>
    <w:rsid w:val="00EF2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27B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0075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82</TotalTime>
  <Pages>2</Pages>
  <Words>241</Words>
  <Characters>1379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Şirin Can</dc:creator>
  <cp:keywords>www.sorubak.com</cp:keywords>
  <dc:description/>
  <cp:lastModifiedBy>edanur</cp:lastModifiedBy>
  <cp:revision>30</cp:revision>
  <dcterms:created xsi:type="dcterms:W3CDTF">2015-01-05T10:47:00Z</dcterms:created>
  <dcterms:modified xsi:type="dcterms:W3CDTF">2015-01-05T20:18:00Z</dcterms:modified>
</cp:coreProperties>
</file>