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55" w:rsidRDefault="00702355" w:rsidP="00855A20"/>
    <w:p w:rsidR="00702355" w:rsidRDefault="00702355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702355" w:rsidRDefault="00702355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2014-2015 ACADEMIC YEAR TEVFİK KUT SECONDARY SCHOOL 6th GRADE</w:t>
      </w:r>
    </w:p>
    <w:p w:rsidR="00702355" w:rsidRDefault="00702355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702355" w:rsidRDefault="00702355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702355" w:rsidRDefault="00702355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702355" w:rsidRDefault="00702355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A. Kutu içinde verilen hava durumlarını resimlerin altına yazınız. (5*4=20 pts)</w:t>
      </w:r>
    </w:p>
    <w:p w:rsidR="00702355" w:rsidRDefault="00702355" w:rsidP="00855A20">
      <w:r>
        <w:rPr>
          <w:noProof/>
          <w:lang w:eastAsia="tr-TR" w:bidi="ar-SA"/>
        </w:rPr>
        <w:pict>
          <v:rect id="_x0000_s1026" style="position:absolute;margin-left:89.45pt;margin-top:6pt;width:297.75pt;height:23.25pt;z-index:251649536">
            <v:textbox>
              <w:txbxContent>
                <w:p w:rsidR="00702355" w:rsidRPr="00855A20" w:rsidRDefault="00702355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  -  sunny  -  windy  -  snowy  -  rainy</w:t>
                  </w:r>
                </w:p>
              </w:txbxContent>
            </v:textbox>
          </v:rect>
        </w:pict>
      </w:r>
    </w:p>
    <w:p w:rsidR="00702355" w:rsidRDefault="00702355" w:rsidP="00855A20"/>
    <w:p w:rsidR="00702355" w:rsidRDefault="00702355" w:rsidP="00855A20">
      <w:r>
        <w:rPr>
          <w:noProof/>
          <w:lang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08.2pt;margin-top:.15pt;width:49.5pt;height:75pt;z-index:251651584;visibility:visible">
            <v:imagedata r:id="rId4" o:title=""/>
          </v:shape>
        </w:pict>
      </w:r>
      <w:r>
        <w:rPr>
          <w:noProof/>
          <w:lang w:eastAsia="tr-TR" w:bidi="ar-SA"/>
        </w:rPr>
        <w:pict>
          <v:shape id="Resim 7" o:spid="_x0000_s1028" type="#_x0000_t75" alt="http://generic.pixmac.com/4/sun-theme-image-5-sun-sunny-clipart-88295960.jpg" style="position:absolute;margin-left:188.45pt;margin-top:4.65pt;width:67.5pt;height:67.5pt;z-index:251654656;visibility:visible">
            <v:imagedata r:id="rId5" o:title=""/>
          </v:shape>
        </w:pict>
      </w:r>
      <w:r>
        <w:rPr>
          <w:noProof/>
          <w:lang w:eastAsia="tr-TR" w:bidi="ar-SA"/>
        </w:rPr>
        <w:pict>
          <v:shape id="Resim 10" o:spid="_x0000_s1029" type="#_x0000_t75" alt="http://images.clipartpanda.com/fog-clipart-weather-cloudy-md.png" style="position:absolute;margin-left:282.8pt;margin-top:8.4pt;width:94.15pt;height:67.5pt;z-index:251653632;visibility:visible">
            <v:imagedata r:id="rId6" o:title=""/>
          </v:shape>
        </w:pict>
      </w:r>
      <w:r>
        <w:rPr>
          <w:noProof/>
          <w:lang w:eastAsia="tr-TR" w:bidi="ar-SA"/>
        </w:rPr>
        <w:pict>
          <v:shape id="Resim 16" o:spid="_x0000_s1030" type="#_x0000_t75" alt="http://images.clipartpanda.com/windy-weather-clipart-windy2.gif" style="position:absolute;margin-left:406.7pt;margin-top:4.65pt;width:70.5pt;height:71.25pt;z-index:251652608;visibility:visible">
            <v:imagedata r:id="rId7" o:title=""/>
          </v:shape>
        </w:pict>
      </w:r>
      <w:r w:rsidRPr="00B93AD4">
        <w:rPr>
          <w:noProof/>
          <w:lang w:eastAsia="tr-TR" w:bidi="ar-SA"/>
        </w:rPr>
        <w:pict>
          <v:shape id="Resim 1" o:spid="_x0000_i1025" type="#_x0000_t75" alt="https://encrypted-tbn3.gstatic.com/images?q=tbn:ANd9GcSjovvQRr3nzyfIjfVmKXdQgDxNS625PEv8B7gxWW3LciX3z3UA" style="width:57pt;height:80.25pt;visibility:visible">
            <v:imagedata r:id="rId8" o:title=""/>
          </v:shape>
        </w:pict>
      </w:r>
      <w:r>
        <w:t xml:space="preserve">      </w:t>
      </w:r>
      <w:r>
        <w:tab/>
      </w:r>
      <w:r>
        <w:tab/>
        <w:t xml:space="preserve">        </w:t>
      </w:r>
      <w:r>
        <w:tab/>
      </w:r>
      <w:r>
        <w:tab/>
        <w:t xml:space="preserve">       </w:t>
      </w:r>
    </w:p>
    <w:p w:rsidR="00702355" w:rsidRDefault="00702355" w:rsidP="00855A20">
      <w:r>
        <w:t>………………</w:t>
      </w:r>
      <w:r>
        <w:tab/>
        <w:t>………………    ………………..</w:t>
      </w:r>
      <w:r>
        <w:tab/>
        <w:t xml:space="preserve">  …………………..</w:t>
      </w:r>
      <w:r>
        <w:tab/>
        <w:t xml:space="preserve">    ……………………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B) Resimler ile cümleleri eşleştirin.Numaraları cümlenin başına yazın (5x4=20)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Pr="00D55EED" w:rsidRDefault="00702355" w:rsidP="00855A20">
      <w:pPr>
        <w:rPr>
          <w:rFonts w:ascii="Comic Sans MS" w:hAnsi="Comic Sans MS"/>
        </w:rPr>
      </w:pPr>
      <w:r w:rsidRPr="00D55EED">
        <w:rPr>
          <w:rFonts w:ascii="Comic Sans MS" w:hAnsi="Comic Sans MS"/>
        </w:rPr>
        <w:t>………. He is doing his homework</w:t>
      </w:r>
    </w:p>
    <w:p w:rsidR="00702355" w:rsidRPr="00D55EED" w:rsidRDefault="00702355" w:rsidP="00855A20">
      <w:pPr>
        <w:rPr>
          <w:rFonts w:ascii="Comic Sans MS" w:hAnsi="Comic Sans MS"/>
        </w:rPr>
      </w:pPr>
      <w:r w:rsidRPr="00D55EED">
        <w:rPr>
          <w:rFonts w:ascii="Comic Sans MS" w:hAnsi="Comic Sans MS"/>
        </w:rPr>
        <w:t>………. She is reading book</w:t>
      </w:r>
    </w:p>
    <w:p w:rsidR="00702355" w:rsidRPr="00D55EED" w:rsidRDefault="00702355" w:rsidP="00855A20">
      <w:pPr>
        <w:rPr>
          <w:rFonts w:ascii="Comic Sans MS" w:hAnsi="Comic Sans MS"/>
        </w:rPr>
      </w:pPr>
      <w:r w:rsidRPr="00D55EED">
        <w:rPr>
          <w:rFonts w:ascii="Comic Sans MS" w:hAnsi="Comic Sans MS"/>
        </w:rPr>
        <w:t>……….He is driving car</w:t>
      </w:r>
    </w:p>
    <w:p w:rsidR="00702355" w:rsidRPr="00D55EED" w:rsidRDefault="00702355" w:rsidP="00855A20">
      <w:pPr>
        <w:rPr>
          <w:rFonts w:ascii="Comic Sans MS" w:hAnsi="Comic Sans MS"/>
        </w:rPr>
      </w:pPr>
      <w:r w:rsidRPr="00D55EED">
        <w:rPr>
          <w:rFonts w:ascii="Comic Sans MS" w:hAnsi="Comic Sans MS"/>
        </w:rPr>
        <w:t>……….She is having breakfast</w:t>
      </w:r>
    </w:p>
    <w:p w:rsidR="00702355" w:rsidRPr="00D55EED" w:rsidRDefault="00702355" w:rsidP="00855A20">
      <w:pPr>
        <w:rPr>
          <w:rFonts w:ascii="Comic Sans MS" w:hAnsi="Comic Sans MS"/>
        </w:rPr>
      </w:pPr>
      <w:r w:rsidRPr="00D55EED">
        <w:rPr>
          <w:rFonts w:ascii="Comic Sans MS" w:hAnsi="Comic Sans MS"/>
        </w:rPr>
        <w:t>………. He is having bath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pict>
          <v:shape id="_x0000_s1031" type="#_x0000_t75" alt="http://o.quizlet.com/wiUzEx7tO31gyPiZDW1.yA_m.png" style="position:absolute;margin-left:432.55pt;margin-top:8.55pt;width:97.2pt;height:81pt;z-index:251655680;visibility:visible">
            <v:imagedata r:id="rId9" o:title=""/>
          </v:shape>
        </w:pict>
      </w:r>
      <w:r>
        <w:rPr>
          <w:rFonts w:ascii="Comic Sans MS" w:hAnsi="Comic Sans MS"/>
        </w:rPr>
        <w:tab/>
      </w:r>
      <w:r w:rsidRPr="005B1754">
        <w:rPr>
          <w:rFonts w:ascii="Comic Sans MS" w:hAnsi="Comic Sans MS"/>
          <w:noProof/>
          <w:lang w:eastAsia="tr-TR" w:bidi="ar-SA"/>
        </w:rPr>
        <w:pict>
          <v:shape id="Resim 4" o:spid="_x0000_i1026" type="#_x0000_t75" alt="http://www.clker.com/cliparts/3/4/6/2/1263376421879605336Girl%20Eat.svg.med.png" style="width:79.5pt;height:79.5pt;visibility:visible">
            <v:imagedata r:id="rId10" o:title=""/>
          </v:shape>
        </w:pict>
      </w:r>
      <w:r>
        <w:rPr>
          <w:rFonts w:ascii="Comic Sans MS" w:hAnsi="Comic Sans MS"/>
        </w:rPr>
        <w:tab/>
      </w:r>
      <w:r w:rsidRPr="00B93AD4">
        <w:rPr>
          <w:noProof/>
          <w:lang w:eastAsia="tr-TR" w:bidi="ar-SA"/>
        </w:rPr>
        <w:pict>
          <v:shape id="Resim 37" o:spid="_x0000_i1027" type="#_x0000_t75" alt="https://encrypted-tbn0.gstatic.com/images?q=tbn:ANd9GcR_0ErFohzRlbVl9zDzELfsN_EYX1E8DLlOmrref6uOZCndPpZC" style="width:83.25pt;height:88.5pt;visibility:visible">
            <v:imagedata r:id="rId11" o:title=""/>
          </v:shape>
        </w:pict>
      </w:r>
      <w:r>
        <w:rPr>
          <w:rFonts w:ascii="Comic Sans MS" w:hAnsi="Comic Sans MS"/>
        </w:rPr>
        <w:tab/>
        <w:t xml:space="preserve">   </w:t>
      </w:r>
      <w:r w:rsidRPr="00B93AD4">
        <w:rPr>
          <w:noProof/>
          <w:lang w:eastAsia="tr-TR" w:bidi="ar-SA"/>
        </w:rPr>
        <w:pict>
          <v:shape id="Resim 34" o:spid="_x0000_i1028" type="#_x0000_t75" alt="https://laidbackgardener.files.wordpress.com/2014/11/novembre-21-1.gif" style="width:70.5pt;height:80.25pt;visibility:visible">
            <v:imagedata r:id="rId12" o:title=""/>
          </v:shape>
        </w:pict>
      </w:r>
      <w:r w:rsidRPr="00B93AD4">
        <w:rPr>
          <w:noProof/>
          <w:lang w:eastAsia="tr-TR" w:bidi="ar-SA"/>
        </w:rPr>
        <w:pict>
          <v:shape id="Resim 28" o:spid="_x0000_i1029" type="#_x0000_t75" alt="http://www.clker.com/cliparts/d/e/2/8/11949846071340700778car_ride_ganson.svg.med.png" style="width:108pt;height:1in;visibility:visible">
            <v:imagedata r:id="rId13" o:title=""/>
          </v:shape>
        </w:pic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1                              2                               3                       4                        5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C)Boşlukları verilen sıfat ile comparative cümlesi yapın (5x4=20 pts)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Pr="00D55EED" w:rsidRDefault="00702355" w:rsidP="00D55EE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Example: </w:t>
      </w:r>
      <w:r w:rsidRPr="00D55EED">
        <w:rPr>
          <w:rFonts w:ascii="Comic Sans MS" w:hAnsi="Comic Sans MS"/>
        </w:rPr>
        <w:t>Selin is shorter than Ceren</w:t>
      </w:r>
      <w:r>
        <w:rPr>
          <w:rFonts w:ascii="Comic Sans MS" w:hAnsi="Comic Sans MS"/>
        </w:rPr>
        <w:t xml:space="preserve"> (short)</w:t>
      </w:r>
    </w:p>
    <w:p w:rsidR="00702355" w:rsidRDefault="00702355" w:rsidP="00D55EED">
      <w:pPr>
        <w:rPr>
          <w:rFonts w:ascii="Comic Sans MS" w:hAnsi="Comic Sans MS"/>
          <w:b/>
        </w:rPr>
      </w:pPr>
    </w:p>
    <w:p w:rsidR="00702355" w:rsidRPr="00D55EED" w:rsidRDefault="00702355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1.</w:t>
      </w:r>
      <w:r w:rsidRPr="00D55EED">
        <w:rPr>
          <w:rFonts w:ascii="Comic Sans MS" w:hAnsi="Comic Sans MS"/>
        </w:rPr>
        <w:t xml:space="preserve"> An elephant is …………………………………… than a lion. </w:t>
      </w:r>
      <w:r w:rsidRPr="00D55EED">
        <w:rPr>
          <w:rFonts w:ascii="Comic Sans MS" w:hAnsi="Comic Sans MS"/>
          <w:b/>
        </w:rPr>
        <w:t>(big)</w:t>
      </w:r>
    </w:p>
    <w:p w:rsidR="00702355" w:rsidRPr="00D55EED" w:rsidRDefault="00702355" w:rsidP="00D55EED">
      <w:pPr>
        <w:rPr>
          <w:rFonts w:ascii="Comic Sans MS" w:hAnsi="Comic Sans MS"/>
          <w:b/>
        </w:rPr>
      </w:pPr>
    </w:p>
    <w:p w:rsidR="00702355" w:rsidRPr="00D55EED" w:rsidRDefault="00702355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2.</w:t>
      </w:r>
      <w:r w:rsidRPr="00D55EED">
        <w:rPr>
          <w:rFonts w:ascii="Comic Sans MS" w:hAnsi="Comic Sans MS"/>
        </w:rPr>
        <w:t xml:space="preserve"> My mother is …………………………………… than my father. </w:t>
      </w:r>
      <w:r w:rsidRPr="00D55EED">
        <w:rPr>
          <w:rFonts w:ascii="Comic Sans MS" w:hAnsi="Comic Sans MS"/>
          <w:b/>
        </w:rPr>
        <w:t>(tall)</w:t>
      </w:r>
    </w:p>
    <w:p w:rsidR="00702355" w:rsidRPr="00D55EED" w:rsidRDefault="00702355" w:rsidP="00D55EED">
      <w:pPr>
        <w:rPr>
          <w:rFonts w:ascii="Comic Sans MS" w:hAnsi="Comic Sans MS"/>
          <w:b/>
        </w:rPr>
      </w:pPr>
    </w:p>
    <w:p w:rsidR="00702355" w:rsidRPr="00D55EED" w:rsidRDefault="00702355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Cem Yılmaz</w:t>
      </w:r>
      <w:r w:rsidRPr="00D55EED">
        <w:rPr>
          <w:rFonts w:ascii="Comic Sans MS" w:hAnsi="Comic Sans MS"/>
        </w:rPr>
        <w:t xml:space="preserve"> is …………………………………… than </w:t>
      </w:r>
      <w:r>
        <w:rPr>
          <w:rFonts w:ascii="Comic Sans MS" w:hAnsi="Comic Sans MS"/>
        </w:rPr>
        <w:t>Kadir İnanır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(funny</w:t>
      </w:r>
      <w:r w:rsidRPr="00D55EED">
        <w:rPr>
          <w:rFonts w:ascii="Comic Sans MS" w:hAnsi="Comic Sans MS"/>
          <w:b/>
        </w:rPr>
        <w:t>)</w:t>
      </w:r>
    </w:p>
    <w:p w:rsidR="00702355" w:rsidRPr="00D55EED" w:rsidRDefault="00702355" w:rsidP="00D55EED">
      <w:pPr>
        <w:rPr>
          <w:rFonts w:ascii="Comic Sans MS" w:hAnsi="Comic Sans MS"/>
          <w:b/>
        </w:rPr>
      </w:pPr>
    </w:p>
    <w:p w:rsidR="00702355" w:rsidRPr="00D55EED" w:rsidRDefault="00702355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Gizem</w:t>
      </w:r>
      <w:r w:rsidRPr="00D55EED">
        <w:rPr>
          <w:rFonts w:ascii="Comic Sans MS" w:hAnsi="Comic Sans MS"/>
        </w:rPr>
        <w:t xml:space="preserve"> is ……………………………………………………</w:t>
      </w:r>
      <w:r>
        <w:rPr>
          <w:rFonts w:ascii="Comic Sans MS" w:hAnsi="Comic Sans MS"/>
        </w:rPr>
        <w:t xml:space="preserve"> than Yeşim</w:t>
      </w:r>
      <w:r w:rsidRPr="00D55EED"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</w:rPr>
        <w:t>(beautiful</w:t>
      </w:r>
      <w:r w:rsidRPr="00D55EED">
        <w:rPr>
          <w:rFonts w:ascii="Comic Sans MS" w:hAnsi="Comic Sans MS"/>
          <w:b/>
        </w:rPr>
        <w:t>)</w:t>
      </w:r>
    </w:p>
    <w:p w:rsidR="00702355" w:rsidRPr="00D55EED" w:rsidRDefault="00702355" w:rsidP="00D55EED">
      <w:pPr>
        <w:rPr>
          <w:rFonts w:ascii="Comic Sans MS" w:hAnsi="Comic Sans MS"/>
          <w:b/>
        </w:rPr>
      </w:pPr>
    </w:p>
    <w:p w:rsidR="00702355" w:rsidRPr="00D55EED" w:rsidRDefault="00702355" w:rsidP="00D55EED">
      <w:pPr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5. A"/>
        </w:smartTagPr>
        <w:r w:rsidRPr="00D55EED">
          <w:rPr>
            <w:rFonts w:ascii="Comic Sans MS" w:hAnsi="Comic Sans MS"/>
            <w:b/>
          </w:rPr>
          <w:t>5.</w:t>
        </w:r>
        <w:r>
          <w:rPr>
            <w:rFonts w:ascii="Comic Sans MS" w:hAnsi="Comic Sans MS"/>
          </w:rPr>
          <w:t xml:space="preserve"> A</w:t>
        </w:r>
      </w:smartTag>
      <w:r>
        <w:rPr>
          <w:rFonts w:ascii="Comic Sans MS" w:hAnsi="Comic Sans MS"/>
        </w:rPr>
        <w:t xml:space="preserve"> car is ……………………………………………than a bicycle</w:t>
      </w:r>
      <w:r w:rsidRPr="00D55EED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  <w:b/>
        </w:rPr>
        <w:t>(expensive)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D. Kutu içinde verilen yiyeceklerin adlarını resimlerin altına yazınız. (5x4=20 pts)</w:t>
      </w:r>
    </w:p>
    <w:p w:rsidR="00702355" w:rsidRDefault="00702355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pict>
          <v:rect id="_x0000_s1032" style="position:absolute;margin-left:-2.05pt;margin-top:1.95pt;width:524.25pt;height:32.25pt;z-index:251650560">
            <v:textbox>
              <w:txbxContent>
                <w:p w:rsidR="00702355" w:rsidRPr="00010FEC" w:rsidRDefault="00702355" w:rsidP="00D55EE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Tea   - cheese -  jam - olive – egg – bread –  honey</w:t>
                  </w:r>
                </w:p>
              </w:txbxContent>
            </v:textbox>
          </v:rect>
        </w:pic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 w:rsidRPr="00B93AD4">
        <w:rPr>
          <w:noProof/>
          <w:lang w:eastAsia="tr-TR" w:bidi="ar-SA"/>
        </w:rPr>
        <w:pict>
          <v:shape id="Resim 40" o:spid="_x0000_i1030" type="#_x0000_t75" alt="http://images.clipartpanda.com/blockage-clipart-cheese_swiss.gif" style="width:69.75pt;height:66pt;visibility:visible">
            <v:imagedata r:id="rId14" o:title=""/>
          </v:shape>
        </w:pict>
      </w:r>
      <w:r>
        <w:rPr>
          <w:rFonts w:ascii="Comic Sans MS" w:hAnsi="Comic Sans MS"/>
        </w:rPr>
        <w:tab/>
      </w:r>
      <w:r w:rsidRPr="00B93AD4">
        <w:rPr>
          <w:noProof/>
          <w:lang w:eastAsia="tr-TR" w:bidi="ar-SA"/>
        </w:rPr>
        <w:pict>
          <v:shape id="Resim 43" o:spid="_x0000_i1031" type="#_x0000_t75" alt="http://images.clipartpanda.com/carton-of-eggs-clipart-egg-clip-art-egg-clip-art-6.gif" style="width:1in;height:1in;visibility:visible">
            <v:imagedata r:id="rId15" o:title=""/>
          </v:shape>
        </w:pict>
      </w:r>
      <w:r>
        <w:rPr>
          <w:rFonts w:ascii="Comic Sans MS" w:hAnsi="Comic Sans MS"/>
        </w:rPr>
        <w:tab/>
      </w:r>
      <w:r w:rsidRPr="00B93AD4">
        <w:rPr>
          <w:noProof/>
          <w:lang w:eastAsia="tr-TR" w:bidi="ar-SA"/>
        </w:rPr>
        <w:pict>
          <v:shape id="Resim 46" o:spid="_x0000_i1032" type="#_x0000_t75" alt="https://encrypted-tbn1.gstatic.com/images?q=tbn:ANd9GcSJkWQCF3zW4YySvDxF5vCQD6XxZfBWAAuU9jBAU-9op3wTIp3x" style="width:60pt;height:71.25pt;visibility:visible">
            <v:imagedata r:id="rId16" o:title=""/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93AD4">
        <w:rPr>
          <w:noProof/>
          <w:lang w:eastAsia="tr-TR" w:bidi="ar-SA"/>
        </w:rPr>
        <w:pict>
          <v:shape id="Resim 49" o:spid="_x0000_i1033" type="#_x0000_t75" alt="http://sr.photos2.fotosearch.com/bthumb/CSP/CSP992/k12646306.jpg" style="width:63pt;height:63pt;visibility:visible">
            <v:imagedata r:id="rId17" o:title=""/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93AD4">
        <w:rPr>
          <w:noProof/>
          <w:lang w:eastAsia="tr-TR" w:bidi="ar-SA"/>
        </w:rPr>
        <w:pict>
          <v:shape id="Resim 52" o:spid="_x0000_i1034" type="#_x0000_t75" alt="http://www.culinaryschools.org/clipart/baking/italian-bread.gif" style="width:84pt;height:63pt;visibility:visible">
            <v:imagedata r:id="rId18" o:title=""/>
          </v:shape>
        </w:pict>
      </w: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ab/>
        <w:t>…………………………</w:t>
      </w:r>
      <w:r>
        <w:rPr>
          <w:rFonts w:ascii="Comic Sans MS" w:hAnsi="Comic Sans MS"/>
        </w:rPr>
        <w:tab/>
        <w:t>………………………</w:t>
      </w:r>
      <w:r>
        <w:rPr>
          <w:rFonts w:ascii="Comic Sans MS" w:hAnsi="Comic Sans MS"/>
        </w:rPr>
        <w:tab/>
        <w:t>………………………</w:t>
      </w:r>
      <w:r>
        <w:rPr>
          <w:rFonts w:ascii="Comic Sans MS" w:hAnsi="Comic Sans MS"/>
        </w:rPr>
        <w:tab/>
        <w:t>………………………</w:t>
      </w:r>
    </w:p>
    <w:p w:rsidR="00702355" w:rsidRDefault="00702355" w:rsidP="00855A20">
      <w:pPr>
        <w:rPr>
          <w:rFonts w:ascii="Comic Sans MS" w:hAnsi="Comic Sans MS"/>
        </w:rPr>
      </w:pPr>
      <w:hyperlink r:id="rId19" w:history="1">
        <w:r w:rsidRPr="006C4AE6">
          <w:rPr>
            <w:rStyle w:val="Hyperlink"/>
            <w:rFonts w:ascii="Comic Sans MS" w:hAnsi="Comic Sans MS" w:cs="Mangal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E)Resimler ile cümleleri eşleştirin (5x4=20 pts)</w:t>
      </w:r>
    </w:p>
    <w:p w:rsidR="00702355" w:rsidRDefault="00702355" w:rsidP="00855A20">
      <w:pPr>
        <w:rPr>
          <w:rFonts w:ascii="Comic Sans MS" w:hAnsi="Comic Sans MS"/>
        </w:rPr>
      </w:pP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………He feels sleepy</w:t>
      </w: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……… She feels scared </w:t>
      </w: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………They feel energetic </w:t>
      </w:r>
    </w:p>
    <w:p w:rsidR="00702355" w:rsidRDefault="00702355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………She feels happy </w:t>
      </w:r>
    </w:p>
    <w:p w:rsidR="00702355" w:rsidRDefault="00702355" w:rsidP="00855A20">
      <w:pPr>
        <w:rPr>
          <w:rFonts w:ascii="Comic Sans MS" w:hAnsi="Comic Sans MS"/>
        </w:rPr>
        <w:sectPr w:rsidR="00702355" w:rsidSect="00851467">
          <w:pgSz w:w="11906" w:h="16838"/>
          <w:pgMar w:top="0" w:right="849" w:bottom="0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</w:rPr>
        <w:t xml:space="preserve">……….He feels upset   </w:t>
      </w:r>
    </w:p>
    <w:p w:rsidR="00702355" w:rsidRPr="002B4037" w:rsidRDefault="00702355" w:rsidP="00851467">
      <w:pPr>
        <w:rPr>
          <w:rFonts w:ascii="Freestyle Script" w:hAnsi="Freestyle Script"/>
          <w:sz w:val="44"/>
          <w:szCs w:val="44"/>
        </w:rPr>
      </w:pPr>
      <w:r>
        <w:rPr>
          <w:noProof/>
          <w:lang w:eastAsia="tr-TR" w:bidi="ar-SA"/>
        </w:rPr>
        <w:pict>
          <v:shape id="_x0000_s1033" type="#_x0000_t75" style="position:absolute;margin-left:156.55pt;margin-top:345.7pt;width:30.75pt;height:48.75pt;z-index:251665920;visibility:visible">
            <v:imagedata r:id="rId20" o:title="" croptop="37878f" cropbottom="23136f" cropleft="24866f" cropright="39065f"/>
          </v:shape>
        </w:pict>
      </w:r>
      <w:r>
        <w:rPr>
          <w:noProof/>
          <w:lang w:eastAsia="tr-TR" w:bidi="ar-SA"/>
        </w:rPr>
        <w:pict>
          <v:shape id="_x0000_s1034" type="#_x0000_t75" style="position:absolute;margin-left:383.8pt;margin-top:181.45pt;width:28.2pt;height:35.25pt;z-index:251664896;visibility:visible">
            <v:imagedata r:id="rId20" o:title="" croptop="37878f" cropbottom="23136f" cropleft="22714f" cropright="40787f"/>
          </v:shape>
        </w:pict>
      </w:r>
      <w:r>
        <w:rPr>
          <w:noProof/>
          <w:lang w:eastAsia="tr-TR" w:bidi="ar-SA"/>
        </w:rPr>
        <w:pict>
          <v:shape id="_x0000_s1035" type="#_x0000_t75" style="position:absolute;margin-left:230.8pt;margin-top:185.95pt;width:33pt;height:48.75pt;z-index:251663872;visibility:visible">
            <v:imagedata r:id="rId20" o:title="" croptop="37878f" cropbottom="23136f" cropleft="20523f" cropright="43291f"/>
          </v:shape>
        </w:pict>
      </w:r>
      <w:r>
        <w:rPr>
          <w:noProof/>
          <w:lang w:eastAsia="tr-TR" w:bidi="ar-SA"/>
        </w:rPr>
        <w:pict>
          <v:shape id="_x0000_s1036" type="#_x0000_t75" style="position:absolute;margin-left:362.05pt;margin-top:345.7pt;width:61.5pt;height:48.75pt;z-index:251662848;visibility:visible">
            <v:imagedata r:id="rId20" o:title="" croptop="37878f" cropbottom="23136f" cropleft="27402f" cropright="34916f"/>
          </v:shape>
        </w:pict>
      </w:r>
      <w:r>
        <w:rPr>
          <w:noProof/>
          <w:lang w:eastAsia="tr-TR" w:bidi="ar-SA"/>
        </w:rPr>
        <w:pict>
          <v:shape id="_x0000_s1037" type="#_x0000_t75" style="position:absolute;margin-left:8.8pt;margin-top:181.45pt;width:105pt;height:48.75pt;z-index:251661824;visibility:visible">
            <v:imagedata r:id="rId20" o:title="" croptop="37878f" cropbottom="23136f" cropleft="14464f" cropright="45599f"/>
          </v:shape>
        </w:pict>
      </w:r>
      <w:r>
        <w:rPr>
          <w:noProof/>
          <w:lang w:eastAsia="tr-TR" w:bidi="ar-SA"/>
        </w:rPr>
        <w:pict>
          <v:shape id="Resim 6" o:spid="_x0000_s1038" type="#_x0000_t75" style="position:absolute;margin-left:308.8pt;margin-top:217.45pt;width:127.5pt;height:127.5pt;z-index:251660800;visibility:visible">
            <v:imagedata r:id="rId21" o:title=""/>
          </v:shape>
        </w:pict>
      </w:r>
      <w:r>
        <w:rPr>
          <w:noProof/>
          <w:lang w:eastAsia="tr-TR" w:bidi="ar-SA"/>
        </w:rPr>
        <w:pict>
          <v:shape id="Resim 2" o:spid="_x0000_s1039" type="#_x0000_t75" style="position:absolute;margin-left:98.8pt;margin-top:217.45pt;width:149.25pt;height:128.25pt;z-index:251656704;visibility:visible">
            <v:imagedata r:id="rId22" o:title=""/>
          </v:shape>
        </w:pict>
      </w:r>
      <w:r>
        <w:rPr>
          <w:noProof/>
          <w:lang w:eastAsia="tr-TR" w:bidi="ar-SA"/>
        </w:rPr>
        <w:pict>
          <v:shape id="Resim 5" o:spid="_x0000_s1040" type="#_x0000_t75" style="position:absolute;margin-left:341.05pt;margin-top:45.7pt;width:133.5pt;height:135.75pt;z-index:251659776;visibility:visible">
            <v:imagedata r:id="rId23" o:title="" cropleft="14980f" cropright="9129f"/>
          </v:shape>
        </w:pict>
      </w:r>
      <w:r>
        <w:rPr>
          <w:noProof/>
          <w:lang w:eastAsia="tr-TR" w:bidi="ar-SA"/>
        </w:rPr>
        <w:pict>
          <v:shape id="Resim 4" o:spid="_x0000_s1041" type="#_x0000_t75" style="position:absolute;margin-left:171pt;margin-top:50.95pt;width:138pt;height:135pt;z-index:251658752;visibility:visible">
            <v:imagedata r:id="rId24" o:title="" cropbottom="16676f" cropleft="6251f" cropright="26073f"/>
          </v:shape>
        </w:pict>
      </w:r>
      <w:r>
        <w:rPr>
          <w:noProof/>
          <w:lang w:eastAsia="tr-TR" w:bidi="ar-SA"/>
        </w:rPr>
        <w:pict>
          <v:shape id="Resim 3" o:spid="_x0000_s1042" type="#_x0000_t75" style="position:absolute;margin-left:2.8pt;margin-top:62.2pt;width:2in;height:123.75pt;z-index:251657728;visibility:visible">
            <v:imagedata r:id="rId25" o:title="" cropleft="14799f"/>
          </v:shape>
        </w:pict>
      </w:r>
    </w:p>
    <w:sectPr w:rsidR="00702355" w:rsidRPr="002B4037" w:rsidSect="00851467">
      <w:type w:val="continuous"/>
      <w:pgSz w:w="11906" w:h="16838"/>
      <w:pgMar w:top="0" w:right="849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A20"/>
    <w:rsid w:val="00006B2A"/>
    <w:rsid w:val="00006C11"/>
    <w:rsid w:val="00010A33"/>
    <w:rsid w:val="00010FEC"/>
    <w:rsid w:val="00015396"/>
    <w:rsid w:val="000178E8"/>
    <w:rsid w:val="00020237"/>
    <w:rsid w:val="00045225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6137"/>
    <w:rsid w:val="0017772D"/>
    <w:rsid w:val="00195B3E"/>
    <w:rsid w:val="001C2DD9"/>
    <w:rsid w:val="001D2CCD"/>
    <w:rsid w:val="001E50F1"/>
    <w:rsid w:val="002123D0"/>
    <w:rsid w:val="00221CE2"/>
    <w:rsid w:val="002400D2"/>
    <w:rsid w:val="00263BF7"/>
    <w:rsid w:val="0029257B"/>
    <w:rsid w:val="002A39E4"/>
    <w:rsid w:val="002A7FC4"/>
    <w:rsid w:val="002B4037"/>
    <w:rsid w:val="002B6622"/>
    <w:rsid w:val="002B6F4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A3349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2225F"/>
    <w:rsid w:val="00536ACE"/>
    <w:rsid w:val="005620A3"/>
    <w:rsid w:val="005841C6"/>
    <w:rsid w:val="005846E7"/>
    <w:rsid w:val="00595F5D"/>
    <w:rsid w:val="005B1754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6C4AE6"/>
    <w:rsid w:val="00702355"/>
    <w:rsid w:val="007350F9"/>
    <w:rsid w:val="007512AA"/>
    <w:rsid w:val="00753A5D"/>
    <w:rsid w:val="007611C3"/>
    <w:rsid w:val="007810BF"/>
    <w:rsid w:val="00783702"/>
    <w:rsid w:val="00785243"/>
    <w:rsid w:val="007857A0"/>
    <w:rsid w:val="00790F27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630B"/>
    <w:rsid w:val="00817E3F"/>
    <w:rsid w:val="008210A0"/>
    <w:rsid w:val="008313F2"/>
    <w:rsid w:val="008402AF"/>
    <w:rsid w:val="00851467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87706"/>
    <w:rsid w:val="00B93AD4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55EED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5A2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A20"/>
    <w:rPr>
      <w:rFonts w:ascii="Tahoma" w:eastAsia="SimSun" w:hAnsi="Tahoma" w:cs="Mangal"/>
      <w:kern w:val="1"/>
      <w:sz w:val="14"/>
      <w:szCs w:val="14"/>
      <w:lang w:eastAsia="hi-IN" w:bidi="hi-IN"/>
    </w:rPr>
  </w:style>
  <w:style w:type="character" w:styleId="Hyperlink">
    <w:name w:val="Hyperlink"/>
    <w:basedOn w:val="DefaultParagraphFont"/>
    <w:uiPriority w:val="99"/>
    <w:rsid w:val="002B6F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19.jpeg"/><Relationship Id="rId10" Type="http://schemas.openxmlformats.org/officeDocument/2006/relationships/image" Target="media/image7.pn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214</Words>
  <Characters>1224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Win7</dc:creator>
  <cp:keywords/>
  <dc:description/>
  <cp:lastModifiedBy>edanur</cp:lastModifiedBy>
  <cp:revision>3</cp:revision>
  <cp:lastPrinted>2014-12-11T18:01:00Z</cp:lastPrinted>
  <dcterms:created xsi:type="dcterms:W3CDTF">2014-12-15T21:32:00Z</dcterms:created>
  <dcterms:modified xsi:type="dcterms:W3CDTF">2014-12-24T22:40:00Z</dcterms:modified>
</cp:coreProperties>
</file>