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A4" w:rsidRDefault="00C80BA4">
      <w:pPr>
        <w:rPr>
          <w:rFonts w:ascii="Comic Sans MS" w:hAnsi="Comic Sans MS"/>
        </w:rPr>
      </w:pPr>
      <w:r>
        <w:rPr>
          <w:noProof/>
          <w:lang w:val="tr-TR" w:eastAsia="tr-TR"/>
        </w:rPr>
        <w:pict>
          <v:roundrect id="_x0000_s1026" style="position:absolute;margin-left:-21.15pt;margin-top:-13.8pt;width:553.7pt;height:1in;z-index:251654656" arcsize="10923f">
            <v:textbox style="mso-next-textbox:#_x0000_s1026">
              <w:txbxContent>
                <w:p w:rsidR="00C80BA4" w:rsidRDefault="00C80BA4" w:rsidP="00AB75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2013-2014 EDUCATIONAL YEAR …..</w:t>
                  </w:r>
                  <w:r w:rsidRPr="00AB7588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SECONDARY SCHOOL SECOND TERM 2th ENGLISH WRITTEN EXAM FOR THE CLASS 6th</w:t>
                  </w:r>
                </w:p>
                <w:p w:rsidR="00C80BA4" w:rsidRDefault="00C80BA4" w:rsidP="00AB7588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NAME-SURNAME:                                            CLASS:           NUMBER:    </w:t>
                  </w:r>
                </w:p>
                <w:p w:rsidR="00C80BA4" w:rsidRPr="00AB7588" w:rsidRDefault="00C80BA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</w:rPr>
        <w:t xml:space="preserve">        </w:t>
      </w:r>
    </w:p>
    <w:p w:rsidR="00C80BA4" w:rsidRDefault="00C80BA4" w:rsidP="00805BCF">
      <w:pPr>
        <w:spacing w:after="0" w:line="240" w:lineRule="auto"/>
        <w:rPr>
          <w:rFonts w:ascii="Comic Sans MS" w:hAnsi="Comic Sans MS"/>
          <w:b/>
        </w:rPr>
      </w:pPr>
    </w:p>
    <w:p w:rsidR="00C80BA4" w:rsidRDefault="00C80BA4" w:rsidP="00805BCF">
      <w:pPr>
        <w:spacing w:after="0" w:line="240" w:lineRule="auto"/>
        <w:rPr>
          <w:rFonts w:ascii="Comic Sans MS" w:hAnsi="Comic Sans MS"/>
          <w:b/>
        </w:rPr>
      </w:pPr>
    </w:p>
    <w:p w:rsidR="00C80BA4" w:rsidRDefault="00C80BA4" w:rsidP="00805BCF">
      <w:pPr>
        <w:spacing w:after="0" w:line="240" w:lineRule="auto"/>
        <w:rPr>
          <w:rFonts w:ascii="Comic Sans MS" w:hAnsi="Comic Sans MS"/>
          <w:b/>
        </w:rPr>
      </w:pPr>
    </w:p>
    <w:p w:rsidR="00C80BA4" w:rsidRPr="00843046" w:rsidRDefault="00C80BA4" w:rsidP="00805BCF">
      <w:pPr>
        <w:spacing w:after="0" w:line="240" w:lineRule="auto"/>
        <w:rPr>
          <w:rFonts w:ascii="Comic Sans MS" w:hAnsi="Comic Sans MS"/>
          <w:b/>
        </w:rPr>
      </w:pPr>
      <w:r w:rsidRPr="00843046">
        <w:rPr>
          <w:rFonts w:ascii="Comic Sans MS" w:hAnsi="Comic Sans MS"/>
          <w:b/>
        </w:rPr>
        <w:t>A. Write the name of the games under the pictures.</w:t>
      </w:r>
      <w:r>
        <w:rPr>
          <w:rFonts w:ascii="Comic Sans MS" w:hAnsi="Comic Sans MS"/>
          <w:b/>
        </w:rPr>
        <w:t xml:space="preserve"> (3x5=15 Pts)</w:t>
      </w:r>
    </w:p>
    <w:p w:rsidR="00C80BA4" w:rsidRDefault="00C80BA4" w:rsidP="00805BCF">
      <w:pPr>
        <w:spacing w:after="0" w:line="240" w:lineRule="auto"/>
        <w:rPr>
          <w:rFonts w:ascii="Comic Sans MS" w:hAnsi="Comic Sans MS"/>
        </w:rPr>
      </w:pPr>
      <w:r>
        <w:rPr>
          <w:noProof/>
          <w:lang w:val="tr-TR" w:eastAsia="tr-TR"/>
        </w:rPr>
        <w:pict>
          <v:roundrect id="_x0000_s1027" style="position:absolute;margin-left:-4.05pt;margin-top:1.45pt;width:448.25pt;height:30pt;z-index:251655680" arcsize="10923f">
            <v:textbox style="mso-next-textbox:#_x0000_s1027">
              <w:txbxContent>
                <w:p w:rsidR="00C80BA4" w:rsidRPr="00911AF9" w:rsidRDefault="00C80BA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 w:cs="PalatinoTU-Italic"/>
                      <w:b/>
                      <w:i/>
                      <w:iCs/>
                      <w:sz w:val="20"/>
                      <w:szCs w:val="20"/>
                    </w:rPr>
                    <w:t>b</w:t>
                  </w:r>
                  <w:r w:rsidRPr="00911AF9">
                    <w:rPr>
                      <w:rFonts w:ascii="Comic Sans MS" w:hAnsi="Comic Sans MS" w:cs="PalatinoTU-Italic"/>
                      <w:b/>
                      <w:i/>
                      <w:iCs/>
                      <w:sz w:val="20"/>
                      <w:szCs w:val="20"/>
                    </w:rPr>
                    <w:t xml:space="preserve">ackgammon - crossword puzzle - </w:t>
                  </w:r>
                  <w:r>
                    <w:rPr>
                      <w:rFonts w:ascii="Comic Sans MS" w:hAnsi="Comic Sans MS" w:cs="PalatinoTU-Italic"/>
                      <w:b/>
                      <w:i/>
                      <w:iCs/>
                      <w:sz w:val="20"/>
                      <w:szCs w:val="20"/>
                    </w:rPr>
                    <w:t>hide</w:t>
                  </w:r>
                  <w:r w:rsidRPr="00911AF9">
                    <w:rPr>
                      <w:rFonts w:ascii="Comic Sans MS" w:hAnsi="Comic Sans MS" w:cs="PalatinoTU-Italic"/>
                      <w:b/>
                      <w:i/>
                      <w:iCs/>
                      <w:sz w:val="20"/>
                      <w:szCs w:val="20"/>
                    </w:rPr>
                    <w:t xml:space="preserve"> and </w:t>
                  </w:r>
                  <w:r>
                    <w:rPr>
                      <w:rFonts w:ascii="Comic Sans MS" w:hAnsi="Comic Sans MS" w:cs="PalatinoTU-Italic"/>
                      <w:b/>
                      <w:i/>
                      <w:iCs/>
                      <w:sz w:val="20"/>
                      <w:szCs w:val="20"/>
                    </w:rPr>
                    <w:t xml:space="preserve">seek </w:t>
                  </w:r>
                  <w:r w:rsidRPr="00911AF9">
                    <w:rPr>
                      <w:rFonts w:ascii="Comic Sans MS" w:hAnsi="Comic Sans MS" w:cs="PalatinoTU-Italic"/>
                      <w:b/>
                      <w:i/>
                      <w:iCs/>
                      <w:sz w:val="20"/>
                      <w:szCs w:val="20"/>
                    </w:rPr>
                    <w:t>- skipping rope - blind’s man buffs</w:t>
                  </w:r>
                </w:p>
              </w:txbxContent>
            </v:textbox>
          </v:roundrect>
        </w:pict>
      </w:r>
    </w:p>
    <w:p w:rsidR="00C80BA4" w:rsidRDefault="00C80BA4" w:rsidP="00805BCF">
      <w:pPr>
        <w:spacing w:after="0" w:line="240" w:lineRule="auto"/>
        <w:rPr>
          <w:rFonts w:ascii="Comic Sans MS" w:hAnsi="Comic Sans MS"/>
        </w:rPr>
      </w:pPr>
    </w:p>
    <w:p w:rsidR="00C80BA4" w:rsidRDefault="00C80BA4" w:rsidP="00805BCF">
      <w:pPr>
        <w:spacing w:after="0" w:line="240" w:lineRule="auto"/>
        <w:rPr>
          <w:rFonts w:ascii="Comic Sans MS" w:hAnsi="Comic Sans MS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alt="http://www.kutuoyunlari.com/wp-content/uploads/tavla-nasil-oynanir-taslarin-dizilisi.jpg" href="http://www.kutuoyunlari.com/wp-content/uploads/tavla-nasil-oynanir-taslarin-dizilisi.j" style="position:absolute;margin-left:422.65pt;margin-top:7.65pt;width:80.2pt;height:66.85pt;z-index:251650560;visibility:visible" o:button="t">
            <v:fill o:detectmouseclick="t"/>
            <v:imagedata r:id="rId4" o:title=""/>
          </v:shape>
        </w:pict>
      </w:r>
      <w:r>
        <w:rPr>
          <w:noProof/>
          <w:lang w:val="tr-TR" w:eastAsia="tr-TR"/>
        </w:rPr>
        <w:pict>
          <v:shape id="rg_hi" o:spid="_x0000_s1029" type="#_x0000_t75" alt="http://t1.gstatic.com/images?q=tbn:ANd9GcSWkNTjXgndlrSMY-hpZxs749M1X6u9HdK26VHefaBLJUIahOSU" href="http://www.google.com.tr/imgres?imgurl=http://www.delinetciler.net/forum/attachments/15419d1316092292-saklambac_1251487041.jpg&amp;imgrefurl=http://www.delinetciler.net/forum/cocuk-oyunlari/61528-saklambac-nasil-oynanir.html&amp;h=294&amp;w=423&amp;sz=42&amp;tbnid=U289Ft5TcCLBCM:&amp;tbnh=83&amp;tbnw=120&amp;prev=/search?q=saklamba%C3%A7+oyunu&amp;tbm=isch&amp;tbo=u&amp;zoom=1&amp;q=saklamba%C3%A7+oyunu&amp;usg=__Mtw3z9E7GJYS4UMN7i832SXBFWA=&amp;docid=39_L8vD5AnbnoM&amp;hl=tr&amp;sa=X&amp;ei=kz5sUfr0EMj74QSV9IGoCg&amp;sqi=2&amp;ved=0CDAQ9QEwAQ&amp;dur=14" style="position:absolute;margin-left:314.85pt;margin-top:7.65pt;width:85.05pt;height:66.85pt;z-index:251651584;visibility:visible" o:button="t">
            <v:fill o:detectmouseclick="t"/>
            <v:imagedata r:id="rId5" o:title=""/>
          </v:shape>
        </w:pict>
      </w:r>
      <w:r>
        <w:rPr>
          <w:noProof/>
          <w:lang w:val="tr-TR" w:eastAsia="tr-TR"/>
        </w:rPr>
        <w:pict>
          <v:shape id="il_fi" o:spid="_x0000_s1030" type="#_x0000_t75" alt="http://www.nkfu.com/wp-content/uploads/2011/04/korebe.jpg" style="position:absolute;margin-left:215.2pt;margin-top:7.65pt;width:88.5pt;height:66.85pt;z-index:251652608;visibility:visible">
            <v:imagedata r:id="rId6" o:title=""/>
          </v:shape>
        </w:pict>
      </w:r>
    </w:p>
    <w:p w:rsidR="00C80BA4" w:rsidRDefault="00C80BA4" w:rsidP="00805BCF">
      <w:pPr>
        <w:spacing w:after="0" w:line="240" w:lineRule="auto"/>
        <w:rPr>
          <w:rFonts w:ascii="Comic Sans MS" w:hAnsi="Comic Sans MS"/>
        </w:rPr>
      </w:pPr>
      <w:r>
        <w:rPr>
          <w:noProof/>
          <w:lang w:val="tr-TR" w:eastAsia="tr-TR"/>
        </w:rPr>
        <w:pict>
          <v:shape id="_x0000_s1031" type="#_x0000_t75" alt="http://www.alaturkaonline.com/wp-content/uploads/2010/05/bulmaca.jpg?48cf10" style="position:absolute;margin-left:108.95pt;margin-top:5.15pt;width:76.5pt;height:54pt;z-index:251653632;visibility:visible">
            <v:imagedata r:id="rId7" o:title=""/>
          </v:shape>
        </w:pict>
      </w:r>
      <w:r>
        <w:rPr>
          <w:noProof/>
          <w:lang w:val="tr-TR" w:eastAsia="tr-TR"/>
        </w:rPr>
        <w:pict>
          <v:shape id="Resim 1" o:spid="_x0000_s1032" type="#_x0000_t75" style="position:absolute;margin-left:-7.85pt;margin-top:-.1pt;width:84.2pt;height:60pt;z-index:251649536;visibility:visible">
            <v:imagedata r:id="rId8" o:title=""/>
          </v:shape>
        </w:pict>
      </w:r>
    </w:p>
    <w:p w:rsidR="00C80BA4" w:rsidRDefault="00C80BA4" w:rsidP="00805BCF">
      <w:pPr>
        <w:spacing w:after="0"/>
        <w:rPr>
          <w:rFonts w:ascii="Comic Sans MS" w:hAnsi="Comic Sans MS"/>
        </w:rPr>
      </w:pPr>
    </w:p>
    <w:p w:rsidR="00C80BA4" w:rsidRDefault="00C80BA4">
      <w:pPr>
        <w:rPr>
          <w:rFonts w:ascii="Comic Sans MS" w:hAnsi="Comic Sans MS"/>
        </w:rPr>
      </w:pPr>
    </w:p>
    <w:p w:rsidR="00C80BA4" w:rsidRDefault="00C80B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1).................2).....................3)...................4).................5)....................</w:t>
      </w:r>
    </w:p>
    <w:p w:rsidR="00C80BA4" w:rsidRPr="00561382" w:rsidRDefault="00C80BA4">
      <w:pPr>
        <w:rPr>
          <w:rFonts w:ascii="Comic Sans MS" w:hAnsi="Comic Sans MS"/>
          <w:b/>
        </w:rPr>
      </w:pPr>
      <w:r w:rsidRPr="00561382">
        <w:rPr>
          <w:rFonts w:ascii="Comic Sans MS" w:hAnsi="Comic Sans MS"/>
          <w:b/>
        </w:rPr>
        <w:t>B. Match the parts of sentences</w:t>
      </w:r>
      <w:r>
        <w:rPr>
          <w:rFonts w:ascii="Comic Sans MS" w:hAnsi="Comic Sans MS"/>
          <w:b/>
        </w:rPr>
        <w:t>. (3x5=15 Pts)</w:t>
      </w:r>
    </w:p>
    <w:p w:rsidR="00C80BA4" w:rsidRDefault="00C80BA4" w:rsidP="0070774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1) If you want to be healthy,                               a) it becomes water.</w:t>
      </w:r>
    </w:p>
    <w:p w:rsidR="00C80BA4" w:rsidRPr="00520327" w:rsidRDefault="00C80BA4" w:rsidP="0070774B">
      <w:pPr>
        <w:spacing w:after="0"/>
        <w:rPr>
          <w:rFonts w:ascii="Comic Sans MS" w:hAnsi="Comic Sans MS" w:cs="PalatinoTU-Roman"/>
        </w:rPr>
      </w:pPr>
      <w:r w:rsidRPr="0026292F">
        <w:rPr>
          <w:rFonts w:ascii="Comic Sans MS" w:hAnsi="Comic Sans MS"/>
        </w:rPr>
        <w:t>2)</w:t>
      </w:r>
      <w:r w:rsidRPr="0026292F">
        <w:rPr>
          <w:rFonts w:ascii="Comic Sans MS" w:hAnsi="Comic Sans MS" w:cs="PalatinoTU-Roman"/>
        </w:rPr>
        <w:t xml:space="preserve"> If the ball doesn’t get into the basket,</w:t>
      </w:r>
      <w:r>
        <w:rPr>
          <w:rFonts w:ascii="Comic Sans MS" w:hAnsi="Comic Sans MS" w:cs="PalatinoTU-Roman"/>
        </w:rPr>
        <w:t xml:space="preserve">           b) </w:t>
      </w:r>
      <w:r w:rsidRPr="00520327">
        <w:rPr>
          <w:rFonts w:ascii="Comic Sans MS" w:hAnsi="Comic Sans MS" w:cs="PalatinoRegular"/>
        </w:rPr>
        <w:t>the grass gets wet</w:t>
      </w:r>
      <w:r>
        <w:rPr>
          <w:rFonts w:ascii="Comic Sans MS" w:hAnsi="Comic Sans MS" w:cs="PalatinoRegular"/>
        </w:rPr>
        <w:t>.</w:t>
      </w:r>
    </w:p>
    <w:p w:rsidR="00C80BA4" w:rsidRDefault="00C80BA4" w:rsidP="0070774B">
      <w:pPr>
        <w:spacing w:after="0"/>
        <w:rPr>
          <w:rFonts w:ascii="Comic Sans MS" w:hAnsi="Comic Sans MS" w:cs="PalatinoTU-Roman"/>
        </w:rPr>
      </w:pPr>
      <w:r>
        <w:rPr>
          <w:rFonts w:ascii="Comic Sans MS" w:hAnsi="Comic Sans MS" w:cs="PalatinoTU-Roman"/>
        </w:rPr>
        <w:t xml:space="preserve">3) </w:t>
      </w:r>
      <w:r w:rsidRPr="0026292F">
        <w:rPr>
          <w:rFonts w:ascii="Comic Sans MS" w:hAnsi="Comic Sans MS" w:cs="PalatinoTU-Roman"/>
        </w:rPr>
        <w:t>My grandfather can’t sleep easily</w:t>
      </w:r>
      <w:r>
        <w:rPr>
          <w:rFonts w:ascii="Comic Sans MS" w:hAnsi="Comic Sans MS" w:cs="PalatinoTU-Roman"/>
        </w:rPr>
        <w:t>,                    c) eat and sleep well.</w:t>
      </w:r>
    </w:p>
    <w:p w:rsidR="00C80BA4" w:rsidRPr="00520327" w:rsidRDefault="00C80BA4" w:rsidP="007077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TU-Roman"/>
        </w:rPr>
      </w:pPr>
      <w:r>
        <w:rPr>
          <w:rFonts w:ascii="Comic Sans MS" w:hAnsi="Comic Sans MS" w:cs="PalatinoTU-Roman"/>
        </w:rPr>
        <w:t xml:space="preserve">4) If it rains,                                 </w:t>
      </w:r>
      <w:r w:rsidRPr="00520327">
        <w:rPr>
          <w:rFonts w:ascii="PalatinoTU-Roman" w:hAnsi="PalatinoTU-Roman" w:cs="PalatinoTU-Roman"/>
          <w:sz w:val="20"/>
          <w:szCs w:val="20"/>
          <w:lang w:val="tr-TR"/>
        </w:rPr>
        <w:t xml:space="preserve"> </w:t>
      </w:r>
      <w:r>
        <w:rPr>
          <w:rFonts w:ascii="PalatinoTU-Roman" w:hAnsi="PalatinoTU-Roman" w:cs="PalatinoTU-Roman"/>
          <w:sz w:val="20"/>
          <w:szCs w:val="20"/>
          <w:lang w:val="tr-TR"/>
        </w:rPr>
        <w:t xml:space="preserve">                         d) </w:t>
      </w:r>
      <w:r w:rsidRPr="00520327">
        <w:rPr>
          <w:rFonts w:ascii="Comic Sans MS" w:hAnsi="Comic Sans MS" w:cs="PalatinoTU-Roman"/>
        </w:rPr>
        <w:t>you don’t get a point in the game of</w:t>
      </w:r>
      <w:r>
        <w:rPr>
          <w:rFonts w:ascii="Comic Sans MS" w:hAnsi="Comic Sans MS" w:cs="PalatinoTU-Roman"/>
        </w:rPr>
        <w:t xml:space="preserve"> </w:t>
      </w:r>
      <w:r w:rsidRPr="00520327">
        <w:rPr>
          <w:rFonts w:ascii="Comic Sans MS" w:hAnsi="Comic Sans MS" w:cs="PalatinoTU-Roman"/>
        </w:rPr>
        <w:t>basketball.</w:t>
      </w:r>
    </w:p>
    <w:p w:rsidR="00C80BA4" w:rsidRPr="00520327" w:rsidRDefault="00C80BA4" w:rsidP="0070774B">
      <w:pPr>
        <w:spacing w:after="0"/>
        <w:rPr>
          <w:rFonts w:ascii="Comic Sans MS" w:hAnsi="Comic Sans MS"/>
        </w:rPr>
      </w:pPr>
      <w:r>
        <w:rPr>
          <w:rFonts w:ascii="Comic Sans MS" w:hAnsi="Comic Sans MS" w:cs="PalatinoTU-Roman"/>
        </w:rPr>
        <w:t>5)</w:t>
      </w:r>
      <w:r w:rsidRPr="004F274C">
        <w:rPr>
          <w:rFonts w:ascii="PalatinoTU-Roman" w:hAnsi="PalatinoTU-Roman" w:cs="PalatinoTU-Roman"/>
          <w:sz w:val="20"/>
          <w:szCs w:val="20"/>
          <w:lang w:val="tr-TR"/>
        </w:rPr>
        <w:t xml:space="preserve"> </w:t>
      </w:r>
      <w:r w:rsidRPr="004F274C">
        <w:rPr>
          <w:rFonts w:ascii="Comic Sans MS" w:hAnsi="Comic Sans MS" w:cs="PalatinoTU-Roman"/>
        </w:rPr>
        <w:t>If you melt ice,</w:t>
      </w:r>
      <w:r>
        <w:rPr>
          <w:rFonts w:ascii="Comic Sans MS" w:hAnsi="Comic Sans MS" w:cs="PalatinoTU-Roman"/>
        </w:rPr>
        <w:t xml:space="preserve">                                                e)</w:t>
      </w:r>
      <w:r w:rsidRPr="00520327">
        <w:rPr>
          <w:rFonts w:ascii="PalatinoTU-Roman" w:hAnsi="PalatinoTU-Roman" w:cs="PalatinoTU-Roman"/>
          <w:sz w:val="20"/>
          <w:szCs w:val="20"/>
          <w:lang w:val="tr-TR"/>
        </w:rPr>
        <w:t xml:space="preserve"> </w:t>
      </w:r>
      <w:r w:rsidRPr="00520327">
        <w:rPr>
          <w:rFonts w:ascii="Comic Sans MS" w:hAnsi="Comic Sans MS" w:cs="PalatinoTU-Roman"/>
        </w:rPr>
        <w:t>if he drinks coffee before he goes to bed.</w:t>
      </w:r>
    </w:p>
    <w:tbl>
      <w:tblPr>
        <w:tblpPr w:leftFromText="141" w:rightFromText="141" w:vertAnchor="text" w:horzAnchor="margin" w:tblpXSpec="center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1134"/>
        <w:gridCol w:w="941"/>
        <w:gridCol w:w="902"/>
        <w:gridCol w:w="992"/>
      </w:tblGrid>
      <w:tr w:rsidR="00C80BA4" w:rsidRPr="00CD1B4E" w:rsidTr="00CD1B4E">
        <w:tc>
          <w:tcPr>
            <w:tcW w:w="959" w:type="dxa"/>
          </w:tcPr>
          <w:p w:rsidR="00C80BA4" w:rsidRPr="00CD1B4E" w:rsidRDefault="00C80BA4" w:rsidP="00CD1B4E">
            <w:pPr>
              <w:spacing w:after="0" w:line="240" w:lineRule="auto"/>
              <w:rPr>
                <w:rFonts w:ascii="Comic Sans MS" w:hAnsi="Comic Sans MS"/>
              </w:rPr>
            </w:pPr>
            <w:r w:rsidRPr="00CD1B4E">
              <w:rPr>
                <w:rFonts w:ascii="Comic Sans MS" w:hAnsi="Comic Sans MS"/>
              </w:rPr>
              <w:t>1)......</w:t>
            </w:r>
          </w:p>
        </w:tc>
        <w:tc>
          <w:tcPr>
            <w:tcW w:w="1134" w:type="dxa"/>
          </w:tcPr>
          <w:p w:rsidR="00C80BA4" w:rsidRPr="00CD1B4E" w:rsidRDefault="00C80BA4" w:rsidP="00CD1B4E">
            <w:pPr>
              <w:spacing w:after="0" w:line="240" w:lineRule="auto"/>
              <w:rPr>
                <w:rFonts w:ascii="Comic Sans MS" w:hAnsi="Comic Sans MS"/>
              </w:rPr>
            </w:pPr>
            <w:r w:rsidRPr="00CD1B4E">
              <w:rPr>
                <w:rFonts w:ascii="Comic Sans MS" w:hAnsi="Comic Sans MS"/>
              </w:rPr>
              <w:t>2).......</w:t>
            </w:r>
          </w:p>
        </w:tc>
        <w:tc>
          <w:tcPr>
            <w:tcW w:w="941" w:type="dxa"/>
          </w:tcPr>
          <w:p w:rsidR="00C80BA4" w:rsidRPr="00CD1B4E" w:rsidRDefault="00C80BA4" w:rsidP="00CD1B4E">
            <w:pPr>
              <w:spacing w:after="0" w:line="240" w:lineRule="auto"/>
              <w:rPr>
                <w:rFonts w:ascii="Comic Sans MS" w:hAnsi="Comic Sans MS"/>
              </w:rPr>
            </w:pPr>
            <w:r w:rsidRPr="00CD1B4E">
              <w:rPr>
                <w:rFonts w:ascii="Comic Sans MS" w:hAnsi="Comic Sans MS"/>
              </w:rPr>
              <w:t>3)......</w:t>
            </w:r>
          </w:p>
        </w:tc>
        <w:tc>
          <w:tcPr>
            <w:tcW w:w="902" w:type="dxa"/>
          </w:tcPr>
          <w:p w:rsidR="00C80BA4" w:rsidRPr="00CD1B4E" w:rsidRDefault="00C80BA4" w:rsidP="00CD1B4E">
            <w:pPr>
              <w:spacing w:after="0" w:line="240" w:lineRule="auto"/>
              <w:rPr>
                <w:rFonts w:ascii="Comic Sans MS" w:hAnsi="Comic Sans MS"/>
              </w:rPr>
            </w:pPr>
            <w:r w:rsidRPr="00CD1B4E">
              <w:rPr>
                <w:rFonts w:ascii="Comic Sans MS" w:hAnsi="Comic Sans MS"/>
              </w:rPr>
              <w:t>4)......</w:t>
            </w:r>
          </w:p>
        </w:tc>
        <w:tc>
          <w:tcPr>
            <w:tcW w:w="992" w:type="dxa"/>
          </w:tcPr>
          <w:p w:rsidR="00C80BA4" w:rsidRPr="00CD1B4E" w:rsidRDefault="00C80BA4" w:rsidP="00CD1B4E">
            <w:pPr>
              <w:spacing w:after="0" w:line="240" w:lineRule="auto"/>
              <w:rPr>
                <w:rFonts w:ascii="Comic Sans MS" w:hAnsi="Comic Sans MS"/>
              </w:rPr>
            </w:pPr>
            <w:r w:rsidRPr="00CD1B4E">
              <w:rPr>
                <w:rFonts w:ascii="Comic Sans MS" w:hAnsi="Comic Sans MS"/>
              </w:rPr>
              <w:t>5).....</w:t>
            </w:r>
          </w:p>
        </w:tc>
      </w:tr>
    </w:tbl>
    <w:p w:rsidR="00C80BA4" w:rsidRDefault="00C80BA4">
      <w:pPr>
        <w:rPr>
          <w:rFonts w:ascii="Comic Sans MS" w:hAnsi="Comic Sans MS"/>
        </w:rPr>
      </w:pPr>
    </w:p>
    <w:p w:rsidR="00C80BA4" w:rsidRDefault="00C80BA4" w:rsidP="001828EF">
      <w:pPr>
        <w:spacing w:after="0"/>
        <w:rPr>
          <w:rFonts w:ascii="Comic Sans MS" w:hAnsi="Comic Sans MS" w:cs="PalatinoBold"/>
          <w:b/>
          <w:bCs/>
          <w:sz w:val="24"/>
          <w:szCs w:val="24"/>
        </w:rPr>
      </w:pPr>
      <w:r w:rsidRPr="004E0DBE">
        <w:rPr>
          <w:rFonts w:ascii="Comic Sans MS" w:hAnsi="Comic Sans MS"/>
          <w:b/>
          <w:sz w:val="24"/>
          <w:szCs w:val="24"/>
        </w:rPr>
        <w:t>C</w:t>
      </w:r>
      <w:r>
        <w:rPr>
          <w:rFonts w:ascii="Comic Sans MS" w:hAnsi="Comic Sans MS"/>
          <w:b/>
          <w:sz w:val="24"/>
          <w:szCs w:val="24"/>
        </w:rPr>
        <w:t>) Choose the correct option</w:t>
      </w:r>
      <w:r w:rsidRPr="004E0DBE">
        <w:rPr>
          <w:rFonts w:ascii="Comic Sans MS" w:hAnsi="Comic Sans MS" w:cs="PalatinoBold"/>
          <w:b/>
          <w:bCs/>
          <w:sz w:val="24"/>
          <w:szCs w:val="24"/>
        </w:rPr>
        <w:t>.</w:t>
      </w:r>
      <w:r w:rsidRPr="00044F6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(3x5=15 Pts)</w:t>
      </w:r>
    </w:p>
    <w:p w:rsidR="00C80BA4" w:rsidRPr="000118F3" w:rsidRDefault="00C80BA4" w:rsidP="001828EF">
      <w:pPr>
        <w:spacing w:after="0"/>
        <w:rPr>
          <w:rFonts w:ascii="Comic Sans MS" w:hAnsi="Comic Sans MS"/>
          <w:sz w:val="24"/>
          <w:szCs w:val="24"/>
        </w:rPr>
      </w:pPr>
      <w:r w:rsidRPr="00B46900">
        <w:rPr>
          <w:rFonts w:ascii="Comic Sans MS" w:hAnsi="Comic Sans MS"/>
          <w:b/>
          <w:sz w:val="24"/>
          <w:szCs w:val="24"/>
        </w:rPr>
        <w:t>1. When the traffic light is</w:t>
      </w:r>
      <w:r>
        <w:rPr>
          <w:rFonts w:ascii="Comic Sans MS" w:hAnsi="Comic Sans MS"/>
          <w:b/>
          <w:sz w:val="24"/>
          <w:szCs w:val="24"/>
        </w:rPr>
        <w:t xml:space="preserve"> red</w:t>
      </w:r>
      <w:r w:rsidRPr="000118F3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</w:t>
      </w:r>
      <w:r w:rsidRPr="000118F3">
        <w:rPr>
          <w:rFonts w:ascii="Comic Sans MS" w:hAnsi="Comic Sans MS"/>
          <w:sz w:val="24"/>
          <w:szCs w:val="24"/>
        </w:rPr>
        <w:t>....................................................</w:t>
      </w:r>
    </w:p>
    <w:p w:rsidR="00C80BA4" w:rsidRPr="00B46900" w:rsidRDefault="00C80BA4" w:rsidP="001828EF">
      <w:pPr>
        <w:spacing w:after="0"/>
        <w:rPr>
          <w:rFonts w:ascii="Comic Sans MS" w:hAnsi="Comic Sans MS"/>
          <w:sz w:val="24"/>
          <w:szCs w:val="24"/>
        </w:rPr>
      </w:pPr>
      <w:r w:rsidRPr="00B46900">
        <w:rPr>
          <w:rFonts w:ascii="Comic Sans MS" w:hAnsi="Comic Sans MS"/>
          <w:sz w:val="24"/>
          <w:szCs w:val="24"/>
        </w:rPr>
        <w:t>a) cars</w:t>
      </w:r>
      <w:r>
        <w:rPr>
          <w:rFonts w:ascii="Comic Sans MS" w:hAnsi="Comic Sans MS"/>
          <w:sz w:val="24"/>
          <w:szCs w:val="24"/>
        </w:rPr>
        <w:t xml:space="preserve"> must </w:t>
      </w:r>
      <w:r w:rsidRPr="00B46900">
        <w:rPr>
          <w:rFonts w:ascii="Comic Sans MS" w:hAnsi="Comic Sans MS"/>
          <w:sz w:val="24"/>
          <w:szCs w:val="24"/>
        </w:rPr>
        <w:t>stop</w:t>
      </w:r>
      <w:r>
        <w:rPr>
          <w:rFonts w:ascii="Comic Sans MS" w:hAnsi="Comic Sans MS"/>
          <w:sz w:val="24"/>
          <w:szCs w:val="24"/>
        </w:rPr>
        <w:t>.</w:t>
      </w:r>
      <w:r w:rsidRPr="00B46900">
        <w:rPr>
          <w:rFonts w:ascii="Comic Sans MS" w:hAnsi="Comic Sans MS"/>
          <w:sz w:val="24"/>
          <w:szCs w:val="24"/>
        </w:rPr>
        <w:t xml:space="preserve">      b) cars</w:t>
      </w:r>
      <w:r>
        <w:rPr>
          <w:rFonts w:ascii="Comic Sans MS" w:hAnsi="Comic Sans MS"/>
          <w:sz w:val="24"/>
          <w:szCs w:val="24"/>
        </w:rPr>
        <w:t xml:space="preserve"> must</w:t>
      </w:r>
      <w:r w:rsidRPr="00B46900">
        <w:rPr>
          <w:rFonts w:ascii="Comic Sans MS" w:hAnsi="Comic Sans MS"/>
          <w:sz w:val="24"/>
          <w:szCs w:val="24"/>
        </w:rPr>
        <w:t xml:space="preserve"> go</w:t>
      </w:r>
      <w:r>
        <w:rPr>
          <w:rFonts w:ascii="Comic Sans MS" w:hAnsi="Comic Sans MS"/>
          <w:sz w:val="24"/>
          <w:szCs w:val="24"/>
        </w:rPr>
        <w:t>.</w:t>
      </w:r>
    </w:p>
    <w:p w:rsidR="00C80BA4" w:rsidRPr="00B46900" w:rsidRDefault="00C80BA4" w:rsidP="001828EF">
      <w:pPr>
        <w:spacing w:after="0"/>
        <w:rPr>
          <w:rFonts w:ascii="Comic Sans MS" w:hAnsi="Comic Sans MS" w:cs="PalatinoRegular"/>
          <w:b/>
        </w:rPr>
      </w:pPr>
      <w:r w:rsidRPr="00B46900">
        <w:rPr>
          <w:rFonts w:ascii="Comic Sans MS" w:hAnsi="Comic Sans MS"/>
          <w:b/>
        </w:rPr>
        <w:t xml:space="preserve">2. </w:t>
      </w:r>
      <w:r w:rsidRPr="00B46900">
        <w:rPr>
          <w:rFonts w:ascii="Comic Sans MS" w:hAnsi="Comic Sans MS" w:cs="PalatinoRegular"/>
          <w:b/>
        </w:rPr>
        <w:t>If there are no traffic lights,</w:t>
      </w:r>
      <w:r>
        <w:rPr>
          <w:rFonts w:ascii="Comic Sans MS" w:hAnsi="Comic Sans MS" w:cs="PalatinoRegular"/>
          <w:b/>
        </w:rPr>
        <w:t xml:space="preserve"> </w:t>
      </w:r>
      <w:r w:rsidRPr="00B46900">
        <w:rPr>
          <w:rFonts w:ascii="Comic Sans MS" w:hAnsi="Comic Sans MS" w:cs="PalatinoRegular"/>
          <w:b/>
        </w:rPr>
        <w:t>………………………………………………………..</w:t>
      </w:r>
    </w:p>
    <w:p w:rsidR="00C80BA4" w:rsidRPr="00B46900" w:rsidRDefault="00C80BA4" w:rsidP="001828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</w:rPr>
      </w:pPr>
      <w:r w:rsidRPr="00B46900">
        <w:rPr>
          <w:rFonts w:ascii="Comic Sans MS" w:hAnsi="Comic Sans MS"/>
        </w:rPr>
        <w:t>a)</w:t>
      </w:r>
      <w:r w:rsidRPr="00B46900">
        <w:rPr>
          <w:rFonts w:ascii="Comic Sans MS" w:hAnsi="Comic Sans MS" w:cs="PalatinoRegular"/>
        </w:rPr>
        <w:t xml:space="preserve"> look left, right and left again before  you cross the street.   </w:t>
      </w:r>
    </w:p>
    <w:p w:rsidR="00C80BA4" w:rsidRPr="00B46900" w:rsidRDefault="00C80BA4" w:rsidP="001828E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B46900">
        <w:rPr>
          <w:rFonts w:ascii="Comic Sans MS" w:hAnsi="Comic Sans MS" w:cs="PalatinoRegular"/>
        </w:rPr>
        <w:t>b) you should wear light coloured clothes.</w:t>
      </w:r>
    </w:p>
    <w:p w:rsidR="00C80BA4" w:rsidRPr="00B46900" w:rsidRDefault="00C80BA4" w:rsidP="001828EF">
      <w:pPr>
        <w:spacing w:after="0"/>
        <w:rPr>
          <w:rFonts w:ascii="Comic Sans MS" w:hAnsi="Comic Sans MS" w:cs="PalatinoRegular"/>
          <w:b/>
        </w:rPr>
      </w:pPr>
      <w:r w:rsidRPr="00B46900">
        <w:rPr>
          <w:rFonts w:ascii="Comic Sans MS" w:hAnsi="Comic Sans MS"/>
          <w:b/>
        </w:rPr>
        <w:t>3)</w:t>
      </w:r>
      <w:r w:rsidRPr="00B46900">
        <w:rPr>
          <w:rFonts w:ascii="Comic Sans MS" w:hAnsi="Comic Sans MS" w:cs="PalatinoRegular"/>
          <w:b/>
        </w:rPr>
        <w:t xml:space="preserve"> If the light is yellow, …………………………………….</w:t>
      </w:r>
    </w:p>
    <w:p w:rsidR="00C80BA4" w:rsidRPr="00B46900" w:rsidRDefault="00C80BA4" w:rsidP="001828EF">
      <w:pPr>
        <w:spacing w:after="0"/>
        <w:rPr>
          <w:rFonts w:ascii="Comic Sans MS" w:hAnsi="Comic Sans MS" w:cs="PalatinoRegular"/>
        </w:rPr>
      </w:pPr>
      <w:r w:rsidRPr="00B46900">
        <w:rPr>
          <w:rFonts w:ascii="Comic Sans MS" w:hAnsi="Comic Sans MS" w:cs="PalatinoRegular"/>
        </w:rPr>
        <w:t>a) you can cross the street.     b) you shouldn’t cross the street</w:t>
      </w:r>
      <w:r>
        <w:rPr>
          <w:rFonts w:ascii="Comic Sans MS" w:hAnsi="Comic Sans MS" w:cs="PalatinoRegular"/>
        </w:rPr>
        <w:t>.</w:t>
      </w:r>
      <w:r w:rsidRPr="00B46900">
        <w:rPr>
          <w:rFonts w:ascii="Comic Sans MS" w:hAnsi="Comic Sans MS" w:cs="PalatinoRegular"/>
        </w:rPr>
        <w:t xml:space="preserve"> </w:t>
      </w:r>
    </w:p>
    <w:p w:rsidR="00C80BA4" w:rsidRPr="00B46900" w:rsidRDefault="00C80BA4" w:rsidP="001828EF">
      <w:pPr>
        <w:spacing w:after="0"/>
        <w:rPr>
          <w:rFonts w:ascii="Comic Sans MS" w:hAnsi="Comic Sans MS" w:cs="PalatinoTU-Roman"/>
          <w:b/>
          <w:sz w:val="24"/>
          <w:szCs w:val="24"/>
        </w:rPr>
      </w:pPr>
      <w:r w:rsidRPr="00B46900">
        <w:rPr>
          <w:rFonts w:ascii="Comic Sans MS" w:hAnsi="Comic Sans MS" w:cs="PalatinoRegular"/>
          <w:b/>
          <w:sz w:val="24"/>
          <w:szCs w:val="24"/>
        </w:rPr>
        <w:t>4)</w:t>
      </w:r>
      <w:r w:rsidRPr="00B46900">
        <w:rPr>
          <w:rFonts w:ascii="Comic Sans MS" w:hAnsi="Comic Sans MS" w:cs="PalatinoTU-Roman"/>
          <w:b/>
          <w:sz w:val="24"/>
          <w:szCs w:val="24"/>
        </w:rPr>
        <w:t xml:space="preserve"> </w:t>
      </w:r>
      <w:r>
        <w:rPr>
          <w:rFonts w:ascii="Comic Sans MS" w:hAnsi="Comic Sans MS" w:cs="PalatinoTU-Roman"/>
          <w:b/>
          <w:sz w:val="24"/>
          <w:szCs w:val="24"/>
        </w:rPr>
        <w:t>W</w:t>
      </w:r>
      <w:r w:rsidRPr="00B46900">
        <w:rPr>
          <w:rFonts w:ascii="Comic Sans MS" w:hAnsi="Comic Sans MS" w:cs="PalatinoTU-Roman"/>
          <w:b/>
          <w:sz w:val="24"/>
          <w:szCs w:val="24"/>
        </w:rPr>
        <w:t>hen you get into the car,……………………………………</w:t>
      </w:r>
    </w:p>
    <w:p w:rsidR="00C80BA4" w:rsidRPr="00B46900" w:rsidRDefault="00C80BA4" w:rsidP="001828EF">
      <w:pPr>
        <w:spacing w:after="0"/>
        <w:rPr>
          <w:rFonts w:ascii="Comic Sans MS" w:hAnsi="Comic Sans MS" w:cs="PalatinoTU-Roman"/>
          <w:sz w:val="24"/>
          <w:szCs w:val="24"/>
        </w:rPr>
      </w:pPr>
      <w:r w:rsidRPr="00B46900">
        <w:rPr>
          <w:rFonts w:ascii="Comic Sans MS" w:hAnsi="Comic Sans MS" w:cs="PalatinoTU-Roman"/>
          <w:sz w:val="24"/>
          <w:szCs w:val="24"/>
        </w:rPr>
        <w:t>a) wear your helmet</w:t>
      </w:r>
      <w:r>
        <w:rPr>
          <w:rFonts w:ascii="Comic Sans MS" w:hAnsi="Comic Sans MS" w:cs="PalatinoTU-Roman"/>
          <w:sz w:val="24"/>
          <w:szCs w:val="24"/>
        </w:rPr>
        <w:t>.</w:t>
      </w:r>
      <w:r w:rsidRPr="00B46900">
        <w:rPr>
          <w:rFonts w:ascii="Comic Sans MS" w:hAnsi="Comic Sans MS" w:cs="PalatinoTU-Roman"/>
          <w:sz w:val="24"/>
          <w:szCs w:val="24"/>
        </w:rPr>
        <w:t xml:space="preserve">                  b) wear your seat belt.</w:t>
      </w:r>
    </w:p>
    <w:p w:rsidR="00C80BA4" w:rsidRPr="00B46900" w:rsidRDefault="00C80BA4" w:rsidP="001828EF">
      <w:pPr>
        <w:spacing w:after="0"/>
        <w:rPr>
          <w:rFonts w:ascii="Comic Sans MS" w:hAnsi="Comic Sans MS" w:cs="PalatinoTU-Roman"/>
          <w:b/>
          <w:sz w:val="24"/>
          <w:szCs w:val="24"/>
        </w:rPr>
      </w:pPr>
      <w:r w:rsidRPr="00B46900">
        <w:rPr>
          <w:rFonts w:ascii="Comic Sans MS" w:hAnsi="Comic Sans MS" w:cs="PalatinoTU-Roman"/>
          <w:b/>
          <w:sz w:val="24"/>
          <w:szCs w:val="24"/>
        </w:rPr>
        <w:t>5) If there is a child in the car,……………………………….</w:t>
      </w:r>
    </w:p>
    <w:p w:rsidR="00C80BA4" w:rsidRDefault="00C80BA4" w:rsidP="001828EF">
      <w:pPr>
        <w:spacing w:after="0"/>
        <w:rPr>
          <w:rFonts w:ascii="Comic Sans MS" w:hAnsi="Comic Sans MS" w:cs="PalatinoTU-Roman"/>
          <w:sz w:val="24"/>
          <w:szCs w:val="24"/>
        </w:rPr>
      </w:pPr>
      <w:r w:rsidRPr="00B46900">
        <w:rPr>
          <w:rFonts w:ascii="Comic Sans MS" w:hAnsi="Comic Sans MS" w:cs="PalatinoTU-Roman"/>
          <w:sz w:val="24"/>
          <w:szCs w:val="24"/>
        </w:rPr>
        <w:t>a) they mustn’t play near the streets.    b) he/she should sit in the back seat.</w:t>
      </w: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b/>
          <w:sz w:val="24"/>
          <w:szCs w:val="24"/>
        </w:rPr>
      </w:pP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b/>
          <w:sz w:val="24"/>
          <w:szCs w:val="24"/>
        </w:rPr>
      </w:pPr>
    </w:p>
    <w:p w:rsidR="00C80BA4" w:rsidRPr="00BF5C3A" w:rsidRDefault="00C80BA4" w:rsidP="00BF5C3A">
      <w:pPr>
        <w:spacing w:after="0" w:line="240" w:lineRule="auto"/>
        <w:rPr>
          <w:rFonts w:ascii="Comic Sans MS" w:hAnsi="Comic Sans MS" w:cs="PalatinoTU-Roman"/>
          <w:b/>
          <w:sz w:val="24"/>
          <w:szCs w:val="24"/>
        </w:rPr>
      </w:pPr>
      <w:r w:rsidRPr="00BF5C3A">
        <w:rPr>
          <w:rFonts w:ascii="Comic Sans MS" w:hAnsi="Comic Sans MS" w:cs="PalatinoTU-Roman"/>
          <w:b/>
          <w:sz w:val="24"/>
          <w:szCs w:val="24"/>
        </w:rPr>
        <w:t>D. Write the rules under the pictures.</w:t>
      </w:r>
      <w:r w:rsidRPr="00044F6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(3x5=15 Pts)</w:t>
      </w: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sz w:val="24"/>
          <w:szCs w:val="24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0;margin-top:.75pt;width:480.75pt;height:155.75pt;z-index:251661824;mso-position-horizontal:center">
            <v:textbox style="mso-fit-shape-to-text:t">
              <w:txbxContent>
                <w:p w:rsidR="00C80BA4" w:rsidRPr="00306C67" w:rsidRDefault="00C80BA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06C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 not enter – No parking – Don’t make U-turn- Fasten your seat belt- You must turn left</w:t>
                  </w:r>
                </w:p>
              </w:txbxContent>
            </v:textbox>
          </v:shape>
        </w:pict>
      </w: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sz w:val="24"/>
          <w:szCs w:val="24"/>
        </w:rPr>
      </w:pP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sz w:val="24"/>
          <w:szCs w:val="24"/>
        </w:rPr>
      </w:pPr>
      <w:r>
        <w:rPr>
          <w:noProof/>
          <w:lang w:val="tr-TR" w:eastAsia="tr-TR"/>
        </w:rPr>
        <w:pict>
          <v:shape id="Resim 7" o:spid="_x0000_s1034" type="#_x0000_t75" style="position:absolute;margin-left:433.8pt;margin-top:.05pt;width:76.3pt;height:75.4pt;z-index:251659776;visibility:visible">
            <v:imagedata r:id="rId9" o:title=""/>
          </v:shape>
        </w:pict>
      </w:r>
      <w:r>
        <w:rPr>
          <w:noProof/>
          <w:lang w:val="tr-TR" w:eastAsia="tr-TR"/>
        </w:rPr>
        <w:pict>
          <v:shape id="Resim 6" o:spid="_x0000_s1035" type="#_x0000_t75" style="position:absolute;margin-left:337.8pt;margin-top:6.9pt;width:75.6pt;height:68.55pt;z-index:251660800;visibility:visible">
            <v:imagedata r:id="rId10" o:title=""/>
          </v:shape>
        </w:pict>
      </w:r>
      <w:r>
        <w:rPr>
          <w:noProof/>
          <w:lang w:val="tr-TR" w:eastAsia="tr-TR"/>
        </w:rPr>
        <w:pict>
          <v:shape id="_x0000_s1036" type="#_x0000_t75" alt="http://t3.gstatic.com/images?q=tbn:ANd9GcRi42B_xbt1ZQ9Td1z9VZCbjXlmKNmH_XJejPtQB0zCBitN69Btnw" href="http://www.google.com.tr/imgres?q=trafik+i%C5%9Faretleri&amp;start=92&amp;sa=X&amp;hl=tr&amp;rlz=1W1ADSA_trTR455&amp;biw=1024&amp;bih=569&amp;tbm=isch&amp;tbnid=OM8H3K5xMEGgIM:&amp;imgrefurl=http://www.pelauts.com/trafik/trafik-isaretleri-anlamlari-tasit-giremez-jpg.html&amp;docid=gmbuwGh4zHLJrM&amp;imgurl=http://www.bilgimanya.com/resimler/2012/04/trafik-isaretleri-ve-anlamlari-tasit-giremez.jpg&amp;w=650&amp;h=650&amp;ei=XmVsUciJCsfYPOu2gKgG&amp;zoom=1&amp;iact=hc&amp;vpx=417&amp;vpy=160&amp;dur=719&amp;hovh=225&amp;hovw=225&amp;tx=97&amp;ty=125&amp;page=5&amp;tbnh=139&amp;tbnw=139&amp;ndsp=25&amp;ved=1t:429,r:8,s:100,i:" style="position:absolute;margin-left:236.8pt;margin-top:6.9pt;width:78pt;height:77.1pt;z-index:251658752;visibility:visible" o:button="t">
            <v:fill o:detectmouseclick="t"/>
            <v:imagedata r:id="rId11" o:title=""/>
          </v:shape>
        </w:pict>
      </w: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sz w:val="24"/>
          <w:szCs w:val="24"/>
        </w:rPr>
      </w:pPr>
      <w:r>
        <w:rPr>
          <w:noProof/>
          <w:lang w:val="tr-TR" w:eastAsia="tr-TR"/>
        </w:rPr>
        <w:pict>
          <v:shape id="_x0000_s1037" type="#_x0000_t75" style="position:absolute;margin-left:133.55pt;margin-top:6.75pt;width:81.6pt;height:60.85pt;z-index:251656704;visibility:visible">
            <v:imagedata r:id="rId12" o:title=""/>
          </v:shape>
        </w:pict>
      </w:r>
      <w:r>
        <w:rPr>
          <w:noProof/>
          <w:lang w:val="tr-TR" w:eastAsia="tr-TR"/>
        </w:rPr>
        <w:pict>
          <v:shape id="_x0000_s1038" type="#_x0000_t75" style="position:absolute;margin-left:12.05pt;margin-top:-.1pt;width:77.35pt;height:71.75pt;z-index:251657728;visibility:visible">
            <v:imagedata r:id="rId13" o:title=""/>
          </v:shape>
        </w:pict>
      </w:r>
      <w:r>
        <w:rPr>
          <w:rFonts w:ascii="Comic Sans MS" w:hAnsi="Comic Sans MS" w:cs="PalatinoTU-Roman"/>
          <w:sz w:val="24"/>
          <w:szCs w:val="24"/>
        </w:rPr>
        <w:t xml:space="preserve">   </w:t>
      </w: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sz w:val="24"/>
          <w:szCs w:val="24"/>
        </w:rPr>
      </w:pP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sz w:val="24"/>
          <w:szCs w:val="24"/>
        </w:rPr>
      </w:pPr>
      <w:r>
        <w:rPr>
          <w:rFonts w:ascii="Comic Sans MS" w:hAnsi="Comic Sans MS" w:cs="PalatinoTU-Roman"/>
          <w:sz w:val="24"/>
          <w:szCs w:val="24"/>
        </w:rPr>
        <w:t xml:space="preserve">  </w:t>
      </w:r>
    </w:p>
    <w:p w:rsidR="00C80BA4" w:rsidRDefault="00C80BA4" w:rsidP="00BF5C3A">
      <w:pPr>
        <w:spacing w:after="0" w:line="240" w:lineRule="auto"/>
        <w:rPr>
          <w:rFonts w:ascii="Comic Sans MS" w:hAnsi="Comic Sans MS" w:cs="PalatinoTU-Roman"/>
          <w:sz w:val="24"/>
          <w:szCs w:val="24"/>
        </w:rPr>
      </w:pPr>
    </w:p>
    <w:p w:rsidR="00C80BA4" w:rsidRPr="00B46900" w:rsidRDefault="00C80BA4" w:rsidP="00BF5C3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1)....................2)................... 3).................4)................5)..............</w:t>
      </w:r>
    </w:p>
    <w:p w:rsidR="00C80BA4" w:rsidRDefault="00C80BA4" w:rsidP="00BF5C3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</w:p>
    <w:p w:rsidR="00C80BA4" w:rsidRPr="003C6ED4" w:rsidRDefault="00C80BA4" w:rsidP="00BF5C3A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3C6ED4">
        <w:rPr>
          <w:rFonts w:ascii="Comic Sans MS" w:hAnsi="Comic Sans MS"/>
          <w:b/>
          <w:sz w:val="24"/>
          <w:szCs w:val="24"/>
        </w:rPr>
        <w:t>E)    Choose the correct sentence.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</w:rPr>
        <w:t>(4x10=40 Pts)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PalatinoRegular"/>
          <w:b/>
        </w:rPr>
      </w:pPr>
      <w:r w:rsidRPr="003C6ED4">
        <w:rPr>
          <w:rFonts w:ascii="Comic Sans MS" w:hAnsi="Comic Sans MS"/>
          <w:b/>
        </w:rPr>
        <w:t xml:space="preserve">1) </w:t>
      </w:r>
      <w:r w:rsidRPr="003C6ED4">
        <w:rPr>
          <w:rFonts w:ascii="Comic Sans MS" w:hAnsi="Comic Sans MS" w:cs="PalatinoRegular"/>
          <w:b/>
        </w:rPr>
        <w:t>What is your plan for the summer holiday?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PalatinoRegular"/>
        </w:rPr>
      </w:pPr>
      <w:r w:rsidRPr="003C6ED4">
        <w:rPr>
          <w:rFonts w:ascii="Comic Sans MS" w:hAnsi="Comic Sans MS" w:cs="PalatinoRegular"/>
        </w:rPr>
        <w:t xml:space="preserve">a) </w:t>
      </w:r>
      <w:r w:rsidRPr="003C6ED4">
        <w:rPr>
          <w:rFonts w:ascii="Comic Sans MS" w:hAnsi="Comic Sans MS"/>
        </w:rPr>
        <w:t xml:space="preserve">    </w:t>
      </w:r>
      <w:r w:rsidRPr="003C6ED4">
        <w:rPr>
          <w:rFonts w:ascii="Comic Sans MS" w:hAnsi="Comic Sans MS" w:cs="PalatinoRegular"/>
        </w:rPr>
        <w:t>We are going to go to Marmaris.</w:t>
      </w:r>
      <w:r w:rsidRPr="003C6ED4">
        <w:rPr>
          <w:rFonts w:ascii="Comic Sans MS" w:hAnsi="Comic Sans MS"/>
        </w:rPr>
        <w:t xml:space="preserve">        b)  </w:t>
      </w:r>
      <w:r w:rsidRPr="003C6ED4">
        <w:rPr>
          <w:rFonts w:ascii="Comic Sans MS" w:hAnsi="Comic Sans MS" w:cs="PalatinoRegular"/>
        </w:rPr>
        <w:t>We ‘ll go to Marmaris.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PalatinoRegular"/>
          <w:b/>
        </w:rPr>
      </w:pPr>
    </w:p>
    <w:p w:rsidR="00C80BA4" w:rsidRPr="003C6ED4" w:rsidRDefault="00C80BA4" w:rsidP="0083469D">
      <w:pPr>
        <w:spacing w:after="0" w:line="240" w:lineRule="auto"/>
        <w:rPr>
          <w:rFonts w:ascii="Comic Sans MS" w:hAnsi="Comic Sans MS" w:cs="PalatinoRegular"/>
          <w:b/>
        </w:rPr>
      </w:pPr>
      <w:r w:rsidRPr="003C6ED4">
        <w:rPr>
          <w:rFonts w:ascii="Comic Sans MS" w:hAnsi="Comic Sans MS" w:cs="PalatinoRegular"/>
          <w:b/>
        </w:rPr>
        <w:t>2)</w:t>
      </w:r>
      <w:r w:rsidRPr="003C6ED4">
        <w:rPr>
          <w:rFonts w:ascii="Comic Sans MS" w:hAnsi="Comic Sans MS"/>
          <w:b/>
        </w:rPr>
        <w:t xml:space="preserve">  </w:t>
      </w:r>
      <w:r w:rsidRPr="003C6ED4">
        <w:rPr>
          <w:rFonts w:ascii="Comic Sans MS" w:hAnsi="Comic Sans MS" w:cs="PalatinoRegular"/>
          <w:b/>
        </w:rPr>
        <w:t>Where is Mr Smith?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PalatinoRegular"/>
        </w:rPr>
      </w:pPr>
      <w:r w:rsidRPr="003C6ED4">
        <w:rPr>
          <w:rFonts w:ascii="Comic Sans MS" w:hAnsi="Comic Sans MS" w:cs="PalatinoRegular"/>
        </w:rPr>
        <w:t xml:space="preserve">a) </w:t>
      </w:r>
      <w:r w:rsidRPr="003C6ED4">
        <w:rPr>
          <w:rFonts w:ascii="Comic Sans MS" w:hAnsi="Comic Sans MS"/>
        </w:rPr>
        <w:t xml:space="preserve">   </w:t>
      </w:r>
      <w:r w:rsidRPr="003C6ED4">
        <w:rPr>
          <w:rFonts w:ascii="Comic Sans MS" w:hAnsi="Comic Sans MS" w:cs="PalatinoRegular"/>
        </w:rPr>
        <w:t>He is out. He is going to be back before 6 o’clock. He has a meeting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/>
        </w:rPr>
      </w:pPr>
      <w:r w:rsidRPr="003C6ED4">
        <w:rPr>
          <w:rFonts w:ascii="Comic Sans MS" w:hAnsi="Comic Sans MS" w:cs="PalatinoRegular"/>
        </w:rPr>
        <w:t xml:space="preserve">b) </w:t>
      </w:r>
      <w:r w:rsidRPr="003C6ED4">
        <w:rPr>
          <w:rFonts w:ascii="Comic Sans MS" w:hAnsi="Comic Sans MS"/>
        </w:rPr>
        <w:t xml:space="preserve">  </w:t>
      </w:r>
      <w:r w:rsidRPr="003C6ED4">
        <w:rPr>
          <w:rFonts w:ascii="Comic Sans MS" w:hAnsi="Comic Sans MS" w:cs="PalatinoRegular"/>
        </w:rPr>
        <w:t>He is out. He will be back before 6 o’clock. He has a meeting.</w:t>
      </w:r>
      <w:r w:rsidRPr="003C6ED4">
        <w:rPr>
          <w:rFonts w:ascii="Comic Sans MS" w:hAnsi="Comic Sans MS"/>
        </w:rPr>
        <w:t xml:space="preserve">    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/>
          <w:b/>
        </w:rPr>
      </w:pPr>
    </w:p>
    <w:p w:rsidR="00C80BA4" w:rsidRPr="003C6ED4" w:rsidRDefault="00C80BA4" w:rsidP="0083469D">
      <w:pPr>
        <w:spacing w:after="0" w:line="240" w:lineRule="auto"/>
        <w:rPr>
          <w:rFonts w:ascii="Comic Sans MS" w:hAnsi="Comic Sans MS" w:cs="PalatinoRegular"/>
          <w:b/>
        </w:rPr>
      </w:pPr>
      <w:r w:rsidRPr="003C6ED4">
        <w:rPr>
          <w:rFonts w:ascii="Comic Sans MS" w:hAnsi="Comic Sans MS"/>
          <w:b/>
        </w:rPr>
        <w:t xml:space="preserve">3)   </w:t>
      </w:r>
      <w:r w:rsidRPr="003C6ED4">
        <w:rPr>
          <w:rFonts w:ascii="Comic Sans MS" w:hAnsi="Comic Sans MS" w:cs="PalatinoRegular"/>
          <w:b/>
        </w:rPr>
        <w:t>There is a very important match tonight.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/>
        </w:rPr>
      </w:pPr>
      <w:r w:rsidRPr="003C6ED4">
        <w:rPr>
          <w:rFonts w:ascii="Comic Sans MS" w:hAnsi="Comic Sans MS" w:cs="PalatinoRegular"/>
        </w:rPr>
        <w:t>a)</w:t>
      </w:r>
      <w:r w:rsidRPr="003C6ED4">
        <w:rPr>
          <w:rFonts w:ascii="Comic Sans MS" w:hAnsi="Comic Sans MS"/>
        </w:rPr>
        <w:t xml:space="preserve">    </w:t>
      </w:r>
      <w:r w:rsidRPr="003C6ED4">
        <w:rPr>
          <w:rFonts w:ascii="Comic Sans MS" w:hAnsi="Comic Sans MS" w:cs="PalatinoRegular"/>
        </w:rPr>
        <w:t>Fenerbahçe is  going to win the match</w:t>
      </w:r>
      <w:r>
        <w:rPr>
          <w:rFonts w:ascii="Comic Sans MS" w:hAnsi="Comic Sans MS" w:cs="PalatinoRegular"/>
        </w:rPr>
        <w:t>.</w:t>
      </w:r>
      <w:r w:rsidRPr="003C6ED4">
        <w:rPr>
          <w:rFonts w:ascii="Comic Sans MS" w:hAnsi="Comic Sans MS" w:cs="PalatinoRegular"/>
        </w:rPr>
        <w:t xml:space="preserve">    b)</w:t>
      </w:r>
      <w:r w:rsidRPr="003C6ED4">
        <w:rPr>
          <w:rFonts w:ascii="Comic Sans MS" w:hAnsi="Comic Sans MS"/>
        </w:rPr>
        <w:t xml:space="preserve">    </w:t>
      </w:r>
      <w:r w:rsidRPr="003C6ED4">
        <w:rPr>
          <w:rFonts w:ascii="Comic Sans MS" w:hAnsi="Comic Sans MS" w:cs="PalatinoRegular"/>
        </w:rPr>
        <w:t>Fenerbahçe will win the match</w:t>
      </w:r>
      <w:r>
        <w:rPr>
          <w:rFonts w:ascii="Comic Sans MS" w:hAnsi="Comic Sans MS" w:cs="PalatinoRegular"/>
        </w:rPr>
        <w:t>.</w:t>
      </w:r>
      <w:r w:rsidRPr="003C6ED4">
        <w:rPr>
          <w:rFonts w:ascii="Comic Sans MS" w:hAnsi="Comic Sans MS"/>
        </w:rPr>
        <w:t xml:space="preserve">        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/>
          <w:b/>
        </w:rPr>
      </w:pPr>
    </w:p>
    <w:p w:rsidR="00C80BA4" w:rsidRPr="003C6ED4" w:rsidRDefault="00C80BA4" w:rsidP="0083469D">
      <w:pPr>
        <w:spacing w:after="0" w:line="240" w:lineRule="auto"/>
        <w:rPr>
          <w:rFonts w:ascii="Comic Sans MS" w:hAnsi="Comic Sans MS"/>
          <w:b/>
        </w:rPr>
      </w:pPr>
      <w:r w:rsidRPr="003C6ED4">
        <w:rPr>
          <w:rFonts w:ascii="Comic Sans MS" w:hAnsi="Comic Sans MS"/>
          <w:b/>
        </w:rPr>
        <w:t>4)  We have an important exam next Tuesday.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/>
        </w:rPr>
      </w:pPr>
      <w:r w:rsidRPr="003C6ED4">
        <w:rPr>
          <w:rFonts w:ascii="Comic Sans MS" w:hAnsi="Comic Sans MS"/>
        </w:rPr>
        <w:t>a) We will have the exam in class 6/A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/>
        </w:rPr>
      </w:pPr>
      <w:r w:rsidRPr="003C6ED4">
        <w:rPr>
          <w:rFonts w:ascii="Comic Sans MS" w:hAnsi="Comic Sans MS"/>
        </w:rPr>
        <w:t xml:space="preserve">b) We are going to have the exam in class 6/A      </w:t>
      </w:r>
    </w:p>
    <w:p w:rsidR="00C80BA4" w:rsidRPr="003C6ED4" w:rsidRDefault="00C80BA4" w:rsidP="0083469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C80BA4" w:rsidRPr="003C6ED4" w:rsidRDefault="00C80BA4" w:rsidP="0083469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  <w:b/>
        </w:rPr>
      </w:pPr>
      <w:r w:rsidRPr="003C6ED4">
        <w:rPr>
          <w:rFonts w:ascii="Comic Sans MS" w:hAnsi="Comic Sans MS"/>
          <w:b/>
        </w:rPr>
        <w:t xml:space="preserve">5)  A: </w:t>
      </w:r>
      <w:r w:rsidRPr="003C6ED4">
        <w:rPr>
          <w:rFonts w:ascii="Comic Sans MS" w:hAnsi="Comic Sans MS" w:cs="FrutigerT"/>
          <w:b/>
        </w:rPr>
        <w:t>When ……..………..bring your new  bike home?</w:t>
      </w:r>
    </w:p>
    <w:p w:rsidR="00C80BA4" w:rsidRPr="003C6ED4" w:rsidRDefault="00C80BA4" w:rsidP="0083469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3C6ED4">
        <w:rPr>
          <w:rFonts w:ascii="Comic Sans MS" w:hAnsi="Comic Sans MS" w:cs="FrutigerT"/>
          <w:b/>
        </w:rPr>
        <w:t xml:space="preserve">      B: At five o’clock in the afternoon</w:t>
      </w:r>
      <w:r w:rsidRPr="003C6ED4">
        <w:rPr>
          <w:rFonts w:ascii="Comic Sans MS" w:hAnsi="Comic Sans MS"/>
          <w:b/>
        </w:rPr>
        <w:t xml:space="preserve">.    </w:t>
      </w:r>
    </w:p>
    <w:p w:rsidR="00C80BA4" w:rsidRPr="003C6ED4" w:rsidRDefault="00C80BA4" w:rsidP="0083469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3C6ED4">
        <w:rPr>
          <w:rFonts w:ascii="Comic Sans MS" w:hAnsi="Comic Sans MS"/>
        </w:rPr>
        <w:t xml:space="preserve">a)   </w:t>
      </w:r>
      <w:r w:rsidRPr="003C6ED4">
        <w:rPr>
          <w:rFonts w:ascii="Comic Sans MS" w:hAnsi="Comic Sans MS" w:cs="FrutigerTBold"/>
          <w:bCs/>
        </w:rPr>
        <w:t>are they going to</w:t>
      </w:r>
      <w:r w:rsidRPr="003C6ED4">
        <w:rPr>
          <w:rFonts w:ascii="Comic Sans MS" w:hAnsi="Comic Sans MS"/>
          <w:b/>
        </w:rPr>
        <w:t xml:space="preserve">  </w:t>
      </w:r>
      <w:r w:rsidRPr="003C6ED4">
        <w:rPr>
          <w:rFonts w:ascii="Comic Sans MS" w:hAnsi="Comic Sans MS"/>
        </w:rPr>
        <w:t xml:space="preserve">      b) will they</w:t>
      </w:r>
    </w:p>
    <w:p w:rsidR="00C80BA4" w:rsidRPr="003C6ED4" w:rsidRDefault="00C80BA4" w:rsidP="0083469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C80BA4" w:rsidRPr="003C6ED4" w:rsidRDefault="00C80BA4" w:rsidP="0083469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3C6ED4">
        <w:rPr>
          <w:rFonts w:ascii="Comic Sans MS" w:hAnsi="Comic Sans MS"/>
          <w:b/>
        </w:rPr>
        <w:t xml:space="preserve">6)  </w:t>
      </w:r>
      <w:r w:rsidRPr="003C6ED4">
        <w:rPr>
          <w:rFonts w:ascii="Comic Sans MS" w:hAnsi="Comic Sans MS" w:cs="FrutigerT"/>
          <w:b/>
        </w:rPr>
        <w:t xml:space="preserve">Mrs Barcula …………… </w:t>
      </w:r>
      <w:smartTag w:uri="urn:schemas-microsoft-com:office:smarttags" w:element="PlaceName">
        <w:r w:rsidRPr="003C6ED4">
          <w:rPr>
            <w:rFonts w:ascii="Comic Sans MS" w:hAnsi="Comic Sans MS" w:cs="FrutigerT"/>
            <w:b/>
          </w:rPr>
          <w:t>Yosemite</w:t>
        </w:r>
      </w:smartTag>
      <w:r w:rsidRPr="003C6ED4">
        <w:rPr>
          <w:rFonts w:ascii="Comic Sans MS" w:hAnsi="Comic Sans MS" w:cs="FrutigerT"/>
          <w:b/>
        </w:rPr>
        <w:t xml:space="preserve"> </w:t>
      </w:r>
      <w:smartTag w:uri="urn:schemas-microsoft-com:office:smarttags" w:element="PlaceType">
        <w:r w:rsidRPr="003C6ED4">
          <w:rPr>
            <w:rFonts w:ascii="Comic Sans MS" w:hAnsi="Comic Sans MS" w:cs="FrutigerT"/>
            <w:b/>
          </w:rPr>
          <w:t>National Park</w:t>
        </w:r>
      </w:smartTag>
      <w:r w:rsidRPr="003C6ED4">
        <w:rPr>
          <w:rFonts w:ascii="Comic Sans MS" w:hAnsi="Comic Sans MS" w:cs="FrutigerT"/>
          <w:b/>
        </w:rPr>
        <w:t xml:space="preserve"> or Disneyland if she goes to </w:t>
      </w:r>
      <w:smartTag w:uri="urn:schemas-microsoft-com:office:smarttags" w:element="place">
        <w:smartTag w:uri="urn:schemas-microsoft-com:office:smarttags" w:element="State">
          <w:r w:rsidRPr="003C6ED4">
            <w:rPr>
              <w:rFonts w:ascii="Comic Sans MS" w:hAnsi="Comic Sans MS" w:cs="FrutigerT"/>
              <w:b/>
            </w:rPr>
            <w:t>California</w:t>
          </w:r>
        </w:smartTag>
      </w:smartTag>
      <w:r w:rsidRPr="003C6ED4">
        <w:rPr>
          <w:rFonts w:ascii="Comic Sans MS" w:hAnsi="Comic Sans MS" w:cs="FrutigerT"/>
          <w:b/>
        </w:rPr>
        <w:t>.</w:t>
      </w:r>
      <w:r w:rsidRPr="003C6ED4">
        <w:rPr>
          <w:rFonts w:ascii="Comic Sans MS" w:hAnsi="Comic Sans MS"/>
          <w:b/>
        </w:rPr>
        <w:t xml:space="preserve">    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</w:rPr>
      </w:pPr>
      <w:r w:rsidRPr="003C6ED4">
        <w:rPr>
          <w:rFonts w:ascii="Comic Sans MS" w:hAnsi="Comic Sans MS"/>
        </w:rPr>
        <w:t xml:space="preserve">a) is going to visit          b) </w:t>
      </w:r>
      <w:r w:rsidRPr="003C6ED4">
        <w:rPr>
          <w:rFonts w:ascii="Comic Sans MS" w:hAnsi="Comic Sans MS" w:cs="FrutigerT"/>
        </w:rPr>
        <w:t>will visit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</w:rPr>
      </w:pP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  <w:b/>
        </w:rPr>
      </w:pPr>
      <w:r w:rsidRPr="003C6ED4">
        <w:rPr>
          <w:rFonts w:ascii="Comic Sans MS" w:hAnsi="Comic Sans MS" w:cs="FrutigerT"/>
        </w:rPr>
        <w:t>7</w:t>
      </w:r>
      <w:r w:rsidRPr="003C6ED4">
        <w:rPr>
          <w:rFonts w:ascii="Comic Sans MS" w:hAnsi="Comic Sans MS" w:cs="FrutigerT"/>
          <w:b/>
        </w:rPr>
        <w:t>) I think the weather …………………. rainy tomorrow.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</w:rPr>
      </w:pPr>
      <w:r w:rsidRPr="003C6ED4">
        <w:rPr>
          <w:rFonts w:ascii="Comic Sans MS" w:hAnsi="Comic Sans MS" w:cs="FrutigerT"/>
        </w:rPr>
        <w:t>a) is going to be         b) will be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</w:rPr>
      </w:pP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  <w:b/>
        </w:rPr>
      </w:pPr>
      <w:r w:rsidRPr="003C6ED4">
        <w:rPr>
          <w:rFonts w:ascii="Comic Sans MS" w:hAnsi="Comic Sans MS" w:cs="FrutigerT"/>
          <w:b/>
        </w:rPr>
        <w:t>8</w:t>
      </w:r>
      <w:r>
        <w:rPr>
          <w:rFonts w:ascii="Comic Sans MS" w:hAnsi="Comic Sans MS" w:cs="FrutigerT"/>
          <w:b/>
        </w:rPr>
        <w:t xml:space="preserve">  </w:t>
      </w:r>
      <w:r w:rsidRPr="003C6ED4">
        <w:rPr>
          <w:rFonts w:ascii="Comic Sans MS" w:hAnsi="Comic Sans MS" w:cs="FrutigerT"/>
          <w:b/>
        </w:rPr>
        <w:t xml:space="preserve">” Beach holiday” </w:t>
      </w:r>
      <w:r>
        <w:rPr>
          <w:rFonts w:ascii="Comic Sans MS" w:hAnsi="Comic Sans MS" w:cs="FrutigerT"/>
          <w:b/>
        </w:rPr>
        <w:t xml:space="preserve">  </w:t>
      </w:r>
      <w:r w:rsidRPr="003C6ED4">
        <w:rPr>
          <w:rFonts w:ascii="Comic Sans MS" w:hAnsi="Comic Sans MS" w:cs="FrutigerT"/>
          <w:b/>
        </w:rPr>
        <w:t>hangisi bu guruba uymaz?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</w:rPr>
      </w:pPr>
      <w:r w:rsidRPr="003C6ED4">
        <w:rPr>
          <w:rFonts w:ascii="Comic Sans MS" w:hAnsi="Comic Sans MS" w:cs="FrutigerT"/>
        </w:rPr>
        <w:t>a) swimming suit      b) perfumed candles,</w:t>
      </w:r>
    </w:p>
    <w:p w:rsidR="00C80BA4" w:rsidRPr="003C6ED4" w:rsidRDefault="00C80BA4" w:rsidP="0083469D">
      <w:pPr>
        <w:spacing w:after="0" w:line="240" w:lineRule="auto"/>
        <w:rPr>
          <w:rFonts w:ascii="Comic Sans MS" w:hAnsi="Comic Sans MS" w:cs="FrutigerT"/>
        </w:rPr>
      </w:pPr>
    </w:p>
    <w:p w:rsidR="00C80BA4" w:rsidRPr="003C6ED4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  <w:b/>
        </w:rPr>
      </w:pPr>
      <w:r w:rsidRPr="003C6ED4">
        <w:rPr>
          <w:rFonts w:ascii="Comic Sans MS" w:hAnsi="Comic Sans MS" w:cs="FrutigerT"/>
          <w:b/>
        </w:rPr>
        <w:t>9) Because if you go on a spa holiday, ………………………..</w:t>
      </w:r>
    </w:p>
    <w:p w:rsidR="00C80BA4" w:rsidRPr="003C6ED4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</w:rPr>
      </w:pPr>
      <w:r w:rsidRPr="003C6ED4">
        <w:rPr>
          <w:rFonts w:ascii="Comic Sans MS" w:hAnsi="Comic Sans MS" w:cs="FrutigerT"/>
        </w:rPr>
        <w:t>a) you and your mother can have a body massage with special oils and stones.</w:t>
      </w:r>
    </w:p>
    <w:p w:rsidR="00C80BA4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</w:rPr>
      </w:pPr>
      <w:r w:rsidRPr="003C6ED4">
        <w:rPr>
          <w:rFonts w:ascii="Comic Sans MS" w:hAnsi="Comic Sans MS" w:cs="FrutigerT"/>
        </w:rPr>
        <w:t>b) you visit cultural places with her family</w:t>
      </w:r>
      <w:r>
        <w:rPr>
          <w:rFonts w:ascii="Comic Sans MS" w:hAnsi="Comic Sans MS" w:cs="FrutigerT"/>
        </w:rPr>
        <w:t>.</w:t>
      </w:r>
    </w:p>
    <w:p w:rsidR="00C80BA4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</w:rPr>
      </w:pPr>
      <w:r>
        <w:rPr>
          <w:noProof/>
          <w:lang w:val="tr-TR" w:eastAsia="tr-TR"/>
        </w:rPr>
        <w:pict>
          <v:shape id="_x0000_s1039" type="#_x0000_t75" alt="http://www.geziantalya.com/images/turlar/dogayuruyusu5.jpg" style="position:absolute;margin-left:311.2pt;margin-top:6.15pt;width:80.55pt;height:60.85pt;z-index:251665920;visibility:visible">
            <v:imagedata r:id="rId14" o:title=""/>
          </v:shape>
        </w:pict>
      </w:r>
      <w:r>
        <w:rPr>
          <w:noProof/>
          <w:lang w:val="tr-TR" w:eastAsia="tr-TR"/>
        </w:rPr>
        <w:pict>
          <v:shape id="Resim 10" o:spid="_x0000_s1040" type="#_x0000_t75" alt="Binlerce kişilik Tatil gemisi" href="http://www.resimseli.net/resim-binlerce-kisilik-tatil-gemisi-388.ht" style="position:absolute;margin-left:132.05pt;margin-top:6.15pt;width:84.2pt;height:62.55pt;z-index:251663872;visibility:visible" o:button="t">
            <v:fill o:detectmouseclick="t"/>
            <v:imagedata r:id="rId15" o:title=""/>
          </v:shape>
        </w:pict>
      </w:r>
      <w:r>
        <w:rPr>
          <w:noProof/>
          <w:lang w:val="tr-TR" w:eastAsia="tr-TR"/>
        </w:rPr>
        <w:pict>
          <v:shape id="_x0000_s1041" type="#_x0000_t75" alt="http://t2.gstatic.com/images?q=tbn:ANd9GcRB6tPZ619m1n_I6Xo_dLGSa6F69xqGYDwKsBZAE7B7n09UJ3yKkA" href="http://www.google.com.tr/imgres?q=disneyland&amp;sa=X&amp;hl=tr&amp;rlz=1W1ADSA_trTR455&amp;biw=1024&amp;bih=569&amp;tbm=isch&amp;tbnid=lgy-Nf-R6wA9qM:&amp;imgrefurl=http://laseoulguy.com/amusement-parks-disneyland-resort-anaheim-california/&amp;docid=2ZQrk7QkZkchZM&amp;imgurl=http://laseoulguy.com/wp-content/uploads/2013/03/Disneyland.jpg&amp;w=900&amp;h=642&amp;ei=InJsUfXaIcfQ4QS30YHoCQ&amp;zoom=1&amp;iact=hc&amp;vpx=357&amp;vpy=156&amp;dur=3047&amp;hovh=190&amp;hovw=266&amp;tx=172&amp;ty=152&amp;page=2&amp;tbnh=138&amp;tbnw=189&amp;start=16&amp;ndsp=19&amp;ved=1t:429,r:32,s:0,i:2" style="position:absolute;margin-left:29.2pt;margin-top:5.3pt;width:88.5pt;height:63.4pt;z-index:251664896;visibility:visible" o:button="t">
            <v:fill o:detectmouseclick="t"/>
            <v:imagedata r:id="rId16" o:title=""/>
          </v:shape>
        </w:pict>
      </w:r>
      <w:r>
        <w:rPr>
          <w:noProof/>
          <w:lang w:val="tr-TR" w:eastAsia="tr-TR"/>
        </w:rPr>
        <w:pict>
          <v:shape id="Resim 9" o:spid="_x0000_s1042" type="#_x0000_t75" style="position:absolute;margin-left:232.35pt;margin-top:5.3pt;width:67.9pt;height:66pt;z-index:251662848;visibility:visible">
            <v:imagedata r:id="rId17" o:title=""/>
          </v:shape>
        </w:pict>
      </w:r>
    </w:p>
    <w:p w:rsidR="00C80BA4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</w:rPr>
      </w:pPr>
    </w:p>
    <w:p w:rsidR="00C80BA4" w:rsidRPr="00B20926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  <w:b/>
          <w:lang w:val="sv-SE"/>
        </w:rPr>
      </w:pPr>
      <w:r w:rsidRPr="00B20926">
        <w:rPr>
          <w:rFonts w:ascii="Comic Sans MS" w:hAnsi="Comic Sans MS" w:cs="FrutigerT"/>
          <w:b/>
          <w:lang w:val="sv-SE"/>
        </w:rPr>
        <w:t xml:space="preserve">10. </w:t>
      </w:r>
    </w:p>
    <w:p w:rsidR="00C80BA4" w:rsidRPr="00B20926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  <w:lang w:val="sv-SE"/>
        </w:rPr>
      </w:pPr>
    </w:p>
    <w:p w:rsidR="00C80BA4" w:rsidRPr="00B20926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  <w:lang w:val="sv-SE"/>
        </w:rPr>
      </w:pPr>
    </w:p>
    <w:p w:rsidR="00C80BA4" w:rsidRPr="00B20926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  <w:b/>
          <w:lang w:val="sv-SE"/>
        </w:rPr>
      </w:pPr>
      <w:r w:rsidRPr="00B20926">
        <w:rPr>
          <w:rFonts w:ascii="Comic Sans MS" w:hAnsi="Comic Sans MS" w:cs="FrutigerT"/>
          <w:b/>
          <w:lang w:val="sv-SE"/>
        </w:rPr>
        <w:t xml:space="preserve">Doğru sıralama hangi seçenekte verilmiştir?   </w:t>
      </w:r>
    </w:p>
    <w:p w:rsidR="00C80BA4" w:rsidRPr="0095123A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</w:rPr>
      </w:pPr>
      <w:r w:rsidRPr="0095123A">
        <w:rPr>
          <w:rFonts w:ascii="Comic Sans MS" w:hAnsi="Comic Sans MS" w:cs="FrutigerT"/>
        </w:rPr>
        <w:t>a) Hiking holiday- Cruise holiday- Cultural holiday-Disney holiday</w:t>
      </w:r>
    </w:p>
    <w:p w:rsidR="00C80BA4" w:rsidRPr="0095123A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</w:rPr>
      </w:pPr>
      <w:r w:rsidRPr="0095123A">
        <w:rPr>
          <w:rFonts w:ascii="Comic Sans MS" w:hAnsi="Comic Sans MS" w:cs="FrutigerT"/>
        </w:rPr>
        <w:t>b) Disney holiday- Cruise hol</w:t>
      </w:r>
      <w:r>
        <w:rPr>
          <w:rFonts w:ascii="Comic Sans MS" w:hAnsi="Comic Sans MS" w:cs="FrutigerT"/>
        </w:rPr>
        <w:t>i</w:t>
      </w:r>
      <w:r w:rsidRPr="0095123A">
        <w:rPr>
          <w:rFonts w:ascii="Comic Sans MS" w:hAnsi="Comic Sans MS" w:cs="FrutigerT"/>
        </w:rPr>
        <w:t>day- Cultural holiday- Hiking holiday</w:t>
      </w:r>
    </w:p>
    <w:p w:rsidR="00C80BA4" w:rsidRPr="0095123A" w:rsidRDefault="00C80BA4" w:rsidP="00872D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FrutigerT"/>
        </w:rPr>
      </w:pPr>
    </w:p>
    <w:p w:rsidR="00C80BA4" w:rsidRDefault="00C80BA4" w:rsidP="008E4118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GOOD LUCK!</w:t>
      </w:r>
    </w:p>
    <w:p w:rsidR="00C80BA4" w:rsidRDefault="00C80BA4" w:rsidP="008E4118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Fahri ERDEN</w:t>
      </w:r>
    </w:p>
    <w:p w:rsidR="00C80BA4" w:rsidRPr="003C6ED4" w:rsidRDefault="00C80BA4" w:rsidP="008E4118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ELT</w:t>
      </w:r>
    </w:p>
    <w:sectPr w:rsidR="00C80BA4" w:rsidRPr="003C6ED4" w:rsidSect="00805BCF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TU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utiger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E2A"/>
    <w:rsid w:val="000118F3"/>
    <w:rsid w:val="00044F61"/>
    <w:rsid w:val="00066451"/>
    <w:rsid w:val="000732CC"/>
    <w:rsid w:val="000B1E9E"/>
    <w:rsid w:val="00171576"/>
    <w:rsid w:val="001828EF"/>
    <w:rsid w:val="001E28B0"/>
    <w:rsid w:val="00223DE0"/>
    <w:rsid w:val="002407FA"/>
    <w:rsid w:val="0026292F"/>
    <w:rsid w:val="00284948"/>
    <w:rsid w:val="0029580A"/>
    <w:rsid w:val="00306C67"/>
    <w:rsid w:val="003273F1"/>
    <w:rsid w:val="0033091A"/>
    <w:rsid w:val="00351685"/>
    <w:rsid w:val="003712FB"/>
    <w:rsid w:val="003C6ED4"/>
    <w:rsid w:val="00410871"/>
    <w:rsid w:val="0041606B"/>
    <w:rsid w:val="004C519E"/>
    <w:rsid w:val="004E0DBE"/>
    <w:rsid w:val="004F02E0"/>
    <w:rsid w:val="004F274C"/>
    <w:rsid w:val="00520327"/>
    <w:rsid w:val="00530B38"/>
    <w:rsid w:val="005511F5"/>
    <w:rsid w:val="00561382"/>
    <w:rsid w:val="006316FF"/>
    <w:rsid w:val="00675B36"/>
    <w:rsid w:val="00682F1C"/>
    <w:rsid w:val="006B36E1"/>
    <w:rsid w:val="006D6E95"/>
    <w:rsid w:val="006E4B91"/>
    <w:rsid w:val="006F57A9"/>
    <w:rsid w:val="0070774B"/>
    <w:rsid w:val="00773DBF"/>
    <w:rsid w:val="00805BCF"/>
    <w:rsid w:val="00827D80"/>
    <w:rsid w:val="0083027D"/>
    <w:rsid w:val="0083469D"/>
    <w:rsid w:val="00843046"/>
    <w:rsid w:val="00854790"/>
    <w:rsid w:val="00872D52"/>
    <w:rsid w:val="00880E48"/>
    <w:rsid w:val="008E4118"/>
    <w:rsid w:val="00911AF9"/>
    <w:rsid w:val="00925989"/>
    <w:rsid w:val="0095123A"/>
    <w:rsid w:val="00970E2A"/>
    <w:rsid w:val="009A01F6"/>
    <w:rsid w:val="009B6E9A"/>
    <w:rsid w:val="00A50DF1"/>
    <w:rsid w:val="00A8307F"/>
    <w:rsid w:val="00AB7588"/>
    <w:rsid w:val="00AD285A"/>
    <w:rsid w:val="00AD433E"/>
    <w:rsid w:val="00B06CF3"/>
    <w:rsid w:val="00B20926"/>
    <w:rsid w:val="00B46900"/>
    <w:rsid w:val="00B62A08"/>
    <w:rsid w:val="00B65F29"/>
    <w:rsid w:val="00B678BE"/>
    <w:rsid w:val="00BB3D81"/>
    <w:rsid w:val="00BE7C74"/>
    <w:rsid w:val="00BF5C3A"/>
    <w:rsid w:val="00BF67EB"/>
    <w:rsid w:val="00C42D3D"/>
    <w:rsid w:val="00C50286"/>
    <w:rsid w:val="00C80BA4"/>
    <w:rsid w:val="00CD1B4E"/>
    <w:rsid w:val="00CF3298"/>
    <w:rsid w:val="00D81519"/>
    <w:rsid w:val="00DA3023"/>
    <w:rsid w:val="00E21C4C"/>
    <w:rsid w:val="00E872F5"/>
    <w:rsid w:val="00EF5D0C"/>
    <w:rsid w:val="00F90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06B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7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0E2A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99"/>
    <w:rsid w:val="0006645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29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461</Words>
  <Characters>2633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user</dc:creator>
  <cp:keywords/>
  <dc:description/>
  <cp:lastModifiedBy>edanur</cp:lastModifiedBy>
  <cp:revision>2</cp:revision>
  <dcterms:created xsi:type="dcterms:W3CDTF">2014-04-21T18:20:00Z</dcterms:created>
  <dcterms:modified xsi:type="dcterms:W3CDTF">2014-04-21T18:20:00Z</dcterms:modified>
</cp:coreProperties>
</file>