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B9D" w:rsidRPr="004955E6" w:rsidRDefault="00D60B9D" w:rsidP="00E54805">
      <w:pPr>
        <w:pStyle w:val="NormalWeb"/>
        <w:spacing w:before="0" w:beforeAutospacing="0" w:after="0" w:afterAutospacing="0"/>
        <w:jc w:val="center"/>
        <w:rPr>
          <w:b/>
          <w:sz w:val="20"/>
          <w:szCs w:val="18"/>
        </w:rPr>
      </w:pPr>
      <w:r w:rsidRPr="004955E6">
        <w:rPr>
          <w:b/>
          <w:sz w:val="20"/>
          <w:szCs w:val="18"/>
        </w:rPr>
        <w:t xml:space="preserve">2014 – 2015 EĞİTİM ÖĞRETİM YILI MEVLANA İMAM HATİP ORTAOKULU </w:t>
      </w:r>
    </w:p>
    <w:p w:rsidR="00D60B9D" w:rsidRPr="004955E6" w:rsidRDefault="00D60B9D" w:rsidP="00E54805">
      <w:pPr>
        <w:pStyle w:val="NormalWeb"/>
        <w:spacing w:before="0" w:beforeAutospacing="0" w:after="0" w:afterAutospacing="0"/>
        <w:jc w:val="center"/>
        <w:rPr>
          <w:rStyle w:val="Strong"/>
          <w:bCs w:val="0"/>
          <w:sz w:val="20"/>
          <w:szCs w:val="18"/>
        </w:rPr>
      </w:pPr>
      <w:r>
        <w:rPr>
          <w:b/>
          <w:sz w:val="20"/>
          <w:szCs w:val="18"/>
        </w:rPr>
        <w:t>6. SINIFLAR</w:t>
      </w:r>
      <w:r w:rsidRPr="004955E6">
        <w:rPr>
          <w:b/>
          <w:sz w:val="20"/>
          <w:szCs w:val="18"/>
        </w:rPr>
        <w:t xml:space="preserve"> HZ. </w:t>
      </w:r>
      <w:r>
        <w:rPr>
          <w:b/>
          <w:sz w:val="20"/>
          <w:szCs w:val="18"/>
        </w:rPr>
        <w:t xml:space="preserve">MUHAMMED’İN </w:t>
      </w:r>
      <w:r w:rsidRPr="004955E6">
        <w:rPr>
          <w:b/>
          <w:sz w:val="20"/>
          <w:szCs w:val="18"/>
        </w:rPr>
        <w:t xml:space="preserve">HAYATI (SİYER) DERSİ I. DÖNEM </w:t>
      </w:r>
      <w:r>
        <w:rPr>
          <w:b/>
          <w:sz w:val="20"/>
          <w:szCs w:val="18"/>
        </w:rPr>
        <w:t>I</w:t>
      </w:r>
      <w:r w:rsidRPr="004955E6">
        <w:rPr>
          <w:b/>
          <w:sz w:val="20"/>
          <w:szCs w:val="18"/>
        </w:rPr>
        <w:t>I. YAZILI SORULARI</w:t>
      </w:r>
    </w:p>
    <w:p w:rsidR="00D60B9D" w:rsidRDefault="00D60B9D">
      <w:pPr>
        <w:sectPr w:rsidR="00D60B9D" w:rsidSect="0012341A">
          <w:pgSz w:w="11906" w:h="16838"/>
          <w:pgMar w:top="227" w:right="227" w:bottom="227" w:left="227" w:header="709" w:footer="709" w:gutter="0"/>
          <w:cols w:space="708"/>
          <w:docGrid w:linePitch="360"/>
        </w:sectPr>
      </w:pPr>
    </w:p>
    <w:p w:rsidR="00D60B9D" w:rsidRDefault="00D60B9D"/>
    <w:p w:rsidR="00D60B9D" w:rsidRPr="00221E18" w:rsidRDefault="00D60B9D" w:rsidP="00221E18">
      <w:pPr>
        <w:spacing w:after="0" w:line="240" w:lineRule="auto"/>
        <w:rPr>
          <w:rFonts w:ascii="Times New Roman" w:hAnsi="Times New Roman"/>
          <w:b/>
          <w:bCs/>
          <w:color w:val="000000"/>
          <w:sz w:val="20"/>
        </w:rPr>
      </w:pPr>
      <w:r w:rsidRPr="00221E18">
        <w:rPr>
          <w:rFonts w:ascii="Times New Roman" w:hAnsi="Times New Roman"/>
          <w:b/>
          <w:bCs/>
          <w:color w:val="000000"/>
          <w:sz w:val="20"/>
        </w:rPr>
        <w:t>ADI:                                                  SINIF:</w:t>
      </w:r>
    </w:p>
    <w:p w:rsidR="00D60B9D" w:rsidRPr="00221E18" w:rsidRDefault="00D60B9D" w:rsidP="00221E18">
      <w:pPr>
        <w:spacing w:after="0" w:line="240" w:lineRule="auto"/>
        <w:rPr>
          <w:rFonts w:ascii="Times New Roman" w:hAnsi="Times New Roman"/>
          <w:b/>
          <w:bCs/>
          <w:color w:val="000000"/>
          <w:sz w:val="20"/>
        </w:rPr>
      </w:pPr>
      <w:r w:rsidRPr="00221E18">
        <w:rPr>
          <w:rFonts w:ascii="Times New Roman" w:hAnsi="Times New Roman"/>
          <w:b/>
          <w:bCs/>
          <w:color w:val="000000"/>
          <w:sz w:val="20"/>
        </w:rPr>
        <w:t>SOYADI:                                          NO:</w:t>
      </w:r>
    </w:p>
    <w:p w:rsidR="00D60B9D" w:rsidRPr="00221E18" w:rsidRDefault="00D60B9D" w:rsidP="00221E18">
      <w:pPr>
        <w:spacing w:before="20" w:after="20" w:line="240" w:lineRule="auto"/>
        <w:rPr>
          <w:rFonts w:ascii="Times New Roman" w:hAnsi="Times New Roman"/>
        </w:rPr>
      </w:pPr>
    </w:p>
    <w:p w:rsidR="00D60B9D" w:rsidRPr="00221E18" w:rsidRDefault="00D60B9D" w:rsidP="00221E18">
      <w:pPr>
        <w:spacing w:after="0" w:line="240" w:lineRule="auto"/>
        <w:rPr>
          <w:rFonts w:ascii="Times New Roman" w:hAnsi="Times New Roman"/>
        </w:rPr>
      </w:pPr>
    </w:p>
    <w:p w:rsidR="00D60B9D" w:rsidRPr="00221E18" w:rsidRDefault="00D60B9D" w:rsidP="00221E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D1B11"/>
        </w:rPr>
      </w:pPr>
      <w:r w:rsidRPr="00221E18">
        <w:rPr>
          <w:rFonts w:ascii="Times New Roman" w:hAnsi="Times New Roman"/>
          <w:b/>
          <w:bCs/>
          <w:color w:val="1D1B11"/>
        </w:rPr>
        <w:t xml:space="preserve">     </w:t>
      </w:r>
      <w:r>
        <w:rPr>
          <w:rFonts w:ascii="Times New Roman" w:hAnsi="Times New Roman"/>
          <w:b/>
          <w:bCs/>
          <w:color w:val="1D1B11"/>
        </w:rPr>
        <w:t>A</w:t>
      </w:r>
      <w:r w:rsidRPr="00221E18">
        <w:rPr>
          <w:rFonts w:ascii="Times New Roman" w:hAnsi="Times New Roman"/>
          <w:b/>
          <w:bCs/>
          <w:color w:val="1D1B11"/>
        </w:rPr>
        <w:t>. Aşağıda verilen cümleler doğruysa başlarına (D), yanlışsa (Y) yazalım. (Her biri 2 puan)</w:t>
      </w:r>
    </w:p>
    <w:p w:rsidR="00D60B9D" w:rsidRPr="00221E18" w:rsidRDefault="00D60B9D" w:rsidP="00221E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D60B9D" w:rsidRPr="00221E18" w:rsidRDefault="00D60B9D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hAnsi="Times New Roman"/>
          <w:color w:val="1D1B11"/>
        </w:rPr>
      </w:pPr>
      <w:r w:rsidRPr="00221E18">
        <w:rPr>
          <w:rFonts w:ascii="Times New Roman" w:hAnsi="Times New Roman"/>
          <w:b/>
          <w:bCs/>
          <w:color w:val="000000"/>
        </w:rPr>
        <w:t xml:space="preserve">  </w:t>
      </w:r>
      <w:r>
        <w:rPr>
          <w:rFonts w:ascii="Times New Roman" w:hAnsi="Times New Roman"/>
          <w:b/>
          <w:bCs/>
          <w:color w:val="000000"/>
        </w:rPr>
        <w:t xml:space="preserve"> </w:t>
      </w:r>
      <w:r w:rsidRPr="00221E18">
        <w:rPr>
          <w:rFonts w:ascii="Times New Roman" w:hAnsi="Times New Roman"/>
          <w:b/>
          <w:bCs/>
          <w:color w:val="000000"/>
        </w:rPr>
        <w:t xml:space="preserve">   1. </w:t>
      </w:r>
      <w:r w:rsidRPr="00221E18">
        <w:rPr>
          <w:rFonts w:ascii="Times New Roman" w:hAnsi="Times New Roman"/>
          <w:color w:val="000000"/>
        </w:rPr>
        <w:t xml:space="preserve">(     ) </w:t>
      </w:r>
      <w:r w:rsidRPr="00221E18">
        <w:rPr>
          <w:rFonts w:ascii="Times New Roman" w:hAnsi="Times New Roman"/>
          <w:color w:val="1D1B11"/>
        </w:rPr>
        <w:t>Peygamberimiz (s.a.v.) doğduğu sırada putlara tapmanın yaygın olduğu ve türlü kötülüklerin yaşandığı</w:t>
      </w:r>
    </w:p>
    <w:p w:rsidR="00D60B9D" w:rsidRPr="00221E18" w:rsidRDefault="00D60B9D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hAnsi="Times New Roman"/>
          <w:b/>
          <w:bCs/>
          <w:color w:val="000000"/>
        </w:rPr>
      </w:pPr>
      <w:r w:rsidRPr="00221E18">
        <w:rPr>
          <w:rFonts w:ascii="Times New Roman" w:hAnsi="Times New Roman"/>
          <w:color w:val="1D1B11"/>
        </w:rPr>
        <w:t>döneme “Cahiliye Devri” denir.</w:t>
      </w:r>
      <w:r w:rsidRPr="00221E18">
        <w:rPr>
          <w:rFonts w:ascii="Times New Roman" w:hAnsi="Times New Roman"/>
          <w:b/>
          <w:bCs/>
          <w:color w:val="000000"/>
        </w:rPr>
        <w:t xml:space="preserve"> </w:t>
      </w:r>
    </w:p>
    <w:p w:rsidR="00D60B9D" w:rsidRDefault="00D60B9D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hAnsi="Times New Roman"/>
          <w:color w:val="1D1B11"/>
        </w:rPr>
      </w:pPr>
      <w:r>
        <w:rPr>
          <w:rFonts w:ascii="Times New Roman" w:hAnsi="Times New Roman"/>
          <w:b/>
          <w:bCs/>
          <w:color w:val="000000"/>
        </w:rPr>
        <w:t xml:space="preserve">     </w:t>
      </w:r>
      <w:r w:rsidRPr="00221E18">
        <w:rPr>
          <w:rFonts w:ascii="Times New Roman" w:hAnsi="Times New Roman"/>
          <w:b/>
          <w:bCs/>
          <w:color w:val="000000"/>
        </w:rPr>
        <w:t xml:space="preserve">2. </w:t>
      </w:r>
      <w:r w:rsidRPr="00221E18">
        <w:rPr>
          <w:rFonts w:ascii="Times New Roman" w:hAnsi="Times New Roman"/>
          <w:color w:val="000000"/>
        </w:rPr>
        <w:t xml:space="preserve">(     ) </w:t>
      </w:r>
      <w:r w:rsidRPr="00221E18">
        <w:rPr>
          <w:rFonts w:ascii="Times New Roman" w:hAnsi="Times New Roman"/>
          <w:color w:val="1D1B11"/>
        </w:rPr>
        <w:t>Dedesinin vefatından sonra Peygamberimizin (s.a.v.) sorumluluğunu amcası Ebu Talip üstlendi.</w:t>
      </w:r>
    </w:p>
    <w:p w:rsidR="00D60B9D" w:rsidRPr="00221E18" w:rsidRDefault="00D60B9D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hAnsi="Times New Roman"/>
          <w:color w:val="1D1B11"/>
        </w:rPr>
      </w:pPr>
      <w:r w:rsidRPr="00221E18">
        <w:rPr>
          <w:rFonts w:ascii="Times New Roman" w:hAnsi="Times New Roman"/>
          <w:b/>
          <w:bCs/>
          <w:color w:val="000000"/>
        </w:rPr>
        <w:t xml:space="preserve">     3. </w:t>
      </w:r>
      <w:r w:rsidRPr="00221E18">
        <w:rPr>
          <w:rFonts w:ascii="Times New Roman" w:hAnsi="Times New Roman"/>
          <w:color w:val="000000"/>
        </w:rPr>
        <w:t xml:space="preserve">(     ) </w:t>
      </w:r>
      <w:r w:rsidRPr="00221E18">
        <w:rPr>
          <w:rFonts w:ascii="Times New Roman" w:hAnsi="Times New Roman"/>
          <w:color w:val="1D1B11"/>
        </w:rPr>
        <w:t>Bedir Savaşı müşriklerin zaferiyle sonuçlandı.</w:t>
      </w:r>
    </w:p>
    <w:p w:rsidR="00D60B9D" w:rsidRPr="00221E18" w:rsidRDefault="00D60B9D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hAnsi="Times New Roman"/>
          <w:color w:val="000000"/>
        </w:rPr>
      </w:pPr>
      <w:r w:rsidRPr="00221E18">
        <w:rPr>
          <w:rFonts w:ascii="Times New Roman" w:hAnsi="Times New Roman"/>
          <w:b/>
          <w:bCs/>
          <w:color w:val="000000"/>
        </w:rPr>
        <w:t xml:space="preserve">     4. </w:t>
      </w:r>
      <w:r w:rsidRPr="00221E18">
        <w:rPr>
          <w:rFonts w:ascii="Times New Roman" w:hAnsi="Times New Roman"/>
          <w:color w:val="000000"/>
        </w:rPr>
        <w:t xml:space="preserve">(     ) </w:t>
      </w:r>
      <w:r w:rsidRPr="00221E18">
        <w:rPr>
          <w:rFonts w:ascii="Times New Roman" w:hAnsi="Times New Roman"/>
          <w:color w:val="1D1B11"/>
        </w:rPr>
        <w:t>Peygamber Efendimiz (s.a.v.) k</w:t>
      </w:r>
      <w:r w:rsidRPr="00221E18">
        <w:rPr>
          <w:rFonts w:ascii="Times New Roman" w:hAnsi="Times New Roman"/>
          <w:color w:val="000000"/>
        </w:rPr>
        <w:t>endisine ve Müslümanlara dayanılmaz eziyet ve işkencelerde bulunan</w:t>
      </w:r>
    </w:p>
    <w:p w:rsidR="00D60B9D" w:rsidRPr="00221E18" w:rsidRDefault="00D60B9D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hAnsi="Times New Roman"/>
          <w:color w:val="000000"/>
        </w:rPr>
      </w:pPr>
      <w:r w:rsidRPr="00221E18">
        <w:rPr>
          <w:rFonts w:ascii="Times New Roman" w:hAnsi="Times New Roman"/>
          <w:color w:val="000000"/>
        </w:rPr>
        <w:t>Mekkelileri Mekke’yi fethettiği zaman affetti.</w:t>
      </w:r>
    </w:p>
    <w:p w:rsidR="00D60B9D" w:rsidRPr="00221E18" w:rsidRDefault="00D60B9D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hAnsi="Times New Roman"/>
          <w:color w:val="1D1B11"/>
        </w:rPr>
      </w:pPr>
      <w:r w:rsidRPr="00221E18">
        <w:rPr>
          <w:rFonts w:ascii="Times New Roman" w:hAnsi="Times New Roman"/>
          <w:b/>
          <w:bCs/>
          <w:color w:val="000000"/>
        </w:rPr>
        <w:t xml:space="preserve">     5. </w:t>
      </w:r>
      <w:r w:rsidRPr="00221E18">
        <w:rPr>
          <w:rFonts w:ascii="Times New Roman" w:hAnsi="Times New Roman"/>
          <w:color w:val="000000"/>
        </w:rPr>
        <w:t xml:space="preserve">(     ) </w:t>
      </w:r>
      <w:r w:rsidRPr="00221E18">
        <w:rPr>
          <w:rFonts w:ascii="Times New Roman" w:hAnsi="Times New Roman"/>
          <w:color w:val="1D1B11"/>
        </w:rPr>
        <w:t>Peygamberimizin (s.a.v.) hayatını anlatan kitaplara ilmihal denir</w:t>
      </w:r>
    </w:p>
    <w:p w:rsidR="00D60B9D" w:rsidRPr="00221E18" w:rsidRDefault="00D60B9D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hAnsi="Times New Roman"/>
          <w:color w:val="1D1B11"/>
        </w:rPr>
      </w:pPr>
      <w:r w:rsidRPr="00221E18">
        <w:rPr>
          <w:rFonts w:ascii="Times New Roman" w:hAnsi="Times New Roman"/>
          <w:b/>
          <w:bCs/>
          <w:color w:val="000000"/>
        </w:rPr>
        <w:t xml:space="preserve">     </w:t>
      </w:r>
    </w:p>
    <w:p w:rsidR="00D60B9D" w:rsidRDefault="00D60B9D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B</w:t>
      </w:r>
      <w:r w:rsidRPr="00844ECA">
        <w:rPr>
          <w:rFonts w:ascii="Times New Roman" w:hAnsi="Times New Roman"/>
          <w:b/>
          <w:color w:val="000000"/>
        </w:rPr>
        <w:t xml:space="preserve">.  Aşağıdaki </w:t>
      </w:r>
      <w:r>
        <w:rPr>
          <w:rFonts w:ascii="Times New Roman" w:hAnsi="Times New Roman"/>
          <w:b/>
          <w:color w:val="000000"/>
        </w:rPr>
        <w:t xml:space="preserve">soruların uygun cevaplarını </w:t>
      </w:r>
      <w:r w:rsidRPr="00844ECA">
        <w:rPr>
          <w:rFonts w:ascii="Times New Roman" w:hAnsi="Times New Roman"/>
          <w:b/>
          <w:color w:val="000000"/>
        </w:rPr>
        <w:t>işaretley</w:t>
      </w:r>
      <w:r>
        <w:rPr>
          <w:rFonts w:ascii="Times New Roman" w:hAnsi="Times New Roman"/>
          <w:b/>
          <w:color w:val="000000"/>
        </w:rPr>
        <w:t>elim.</w:t>
      </w:r>
      <w:r w:rsidRPr="00BA1A5D">
        <w:rPr>
          <w:rFonts w:ascii="Times New Roman" w:hAnsi="Times New Roman"/>
          <w:b/>
          <w:bCs/>
          <w:color w:val="1D1B11"/>
        </w:rPr>
        <w:t xml:space="preserve"> </w:t>
      </w:r>
      <w:r w:rsidRPr="00221E18">
        <w:rPr>
          <w:rFonts w:ascii="Times New Roman" w:hAnsi="Times New Roman"/>
          <w:b/>
          <w:bCs/>
          <w:color w:val="1D1B11"/>
        </w:rPr>
        <w:t xml:space="preserve">(Her biri </w:t>
      </w:r>
      <w:r>
        <w:rPr>
          <w:rFonts w:ascii="Times New Roman" w:hAnsi="Times New Roman"/>
          <w:b/>
          <w:bCs/>
          <w:color w:val="1D1B11"/>
        </w:rPr>
        <w:t xml:space="preserve">5 </w:t>
      </w:r>
      <w:r w:rsidRPr="00221E18">
        <w:rPr>
          <w:rFonts w:ascii="Times New Roman" w:hAnsi="Times New Roman"/>
          <w:b/>
          <w:bCs/>
          <w:color w:val="1D1B11"/>
        </w:rPr>
        <w:t>puan)</w:t>
      </w:r>
    </w:p>
    <w:p w:rsidR="00D60B9D" w:rsidRPr="00AD2FF1" w:rsidRDefault="00D60B9D" w:rsidP="00AD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bCs/>
          <w:lang w:eastAsia="tr-TR"/>
        </w:rPr>
        <w:t xml:space="preserve">  </w:t>
      </w:r>
      <w:r w:rsidRPr="00AD2FF1">
        <w:rPr>
          <w:rFonts w:ascii="Times New Roman" w:hAnsi="Times New Roman"/>
          <w:b/>
          <w:bCs/>
          <w:lang w:eastAsia="tr-TR"/>
        </w:rPr>
        <w:t xml:space="preserve">  I. </w:t>
      </w:r>
      <w:r w:rsidRPr="00AD2FF1">
        <w:rPr>
          <w:rFonts w:ascii="Times New Roman" w:hAnsi="Times New Roman"/>
          <w:lang w:eastAsia="tr-TR"/>
        </w:rPr>
        <w:t>“Allah’ım! Beni, senin sevginle ve sevgisi senin katında bana fayda verecek şeyin sevgisiyle rızıklandır.”</w:t>
      </w:r>
    </w:p>
    <w:p w:rsidR="00D60B9D" w:rsidRPr="00AD2FF1" w:rsidRDefault="00D60B9D" w:rsidP="00AD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AD2FF1">
        <w:rPr>
          <w:rFonts w:ascii="Times New Roman" w:hAnsi="Times New Roman"/>
          <w:b/>
          <w:bCs/>
          <w:lang w:eastAsia="tr-TR"/>
        </w:rPr>
        <w:t xml:space="preserve">     II. </w:t>
      </w:r>
      <w:r w:rsidRPr="00AD2FF1">
        <w:rPr>
          <w:rFonts w:ascii="Times New Roman" w:hAnsi="Times New Roman"/>
          <w:lang w:eastAsia="tr-TR"/>
        </w:rPr>
        <w:t>“Kim sevdiğini Allah için sever, kızdığına Allah için kızarsa imanı olgunlaşmış demektir.”</w:t>
      </w:r>
    </w:p>
    <w:p w:rsidR="00D60B9D" w:rsidRPr="00AD2FF1" w:rsidRDefault="00D60B9D" w:rsidP="00AD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AD2FF1">
        <w:rPr>
          <w:rFonts w:ascii="Times New Roman" w:hAnsi="Times New Roman"/>
          <w:b/>
          <w:bCs/>
          <w:lang w:eastAsia="tr-TR"/>
        </w:rPr>
        <w:t xml:space="preserve">     III. </w:t>
      </w:r>
      <w:r w:rsidRPr="00AD2FF1">
        <w:rPr>
          <w:rFonts w:ascii="Times New Roman" w:hAnsi="Times New Roman"/>
          <w:lang w:eastAsia="tr-TR"/>
        </w:rPr>
        <w:t>“Bizi yedirip içiren ve bizi Müslümanlardan kılan Allah’a hamdolsun.”</w:t>
      </w:r>
    </w:p>
    <w:p w:rsidR="00D60B9D" w:rsidRPr="00AD2FF1" w:rsidRDefault="00D60B9D" w:rsidP="00AD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AD2FF1">
        <w:rPr>
          <w:rFonts w:ascii="Times New Roman" w:hAnsi="Times New Roman"/>
          <w:b/>
          <w:bCs/>
          <w:lang w:eastAsia="tr-TR"/>
        </w:rPr>
        <w:t xml:space="preserve">     IV. </w:t>
      </w:r>
      <w:r w:rsidRPr="00AD2FF1">
        <w:rPr>
          <w:rFonts w:ascii="Times New Roman" w:hAnsi="Times New Roman"/>
          <w:lang w:eastAsia="tr-TR"/>
        </w:rPr>
        <w:t>“Allah’ım senden seni sevmeyi, seni seven kişiyi sevmeyi, senin sevgine ulaştıran ameli yapmayı</w:t>
      </w:r>
    </w:p>
    <w:p w:rsidR="00D60B9D" w:rsidRPr="00AD2FF1" w:rsidRDefault="00D60B9D" w:rsidP="00AD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AD2FF1">
        <w:rPr>
          <w:rFonts w:ascii="Times New Roman" w:hAnsi="Times New Roman"/>
          <w:lang w:eastAsia="tr-TR"/>
        </w:rPr>
        <w:t>isterim....”</w:t>
      </w:r>
    </w:p>
    <w:p w:rsidR="00D60B9D" w:rsidRPr="00AD2FF1" w:rsidRDefault="00D60B9D" w:rsidP="00AD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D60B9D" w:rsidRPr="00AD2FF1" w:rsidRDefault="00D60B9D" w:rsidP="00AD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tr-TR"/>
        </w:rPr>
      </w:pPr>
      <w:r w:rsidRPr="00AD2FF1">
        <w:rPr>
          <w:rFonts w:ascii="Times New Roman" w:hAnsi="Times New Roman"/>
          <w:b/>
          <w:bCs/>
          <w:lang w:eastAsia="tr-TR"/>
        </w:rPr>
        <w:t xml:space="preserve">     1. </w:t>
      </w:r>
      <w:r w:rsidRPr="00AD2FF1">
        <w:rPr>
          <w:rFonts w:ascii="Times New Roman" w:hAnsi="Times New Roman"/>
          <w:b/>
          <w:lang w:eastAsia="tr-TR"/>
        </w:rPr>
        <w:t xml:space="preserve">Yukarıdaki hadis-i şeriflerden hangisi peygamberimizin (s.a.v.) Allah’a olan sevgisini anlatmaktadır? </w:t>
      </w:r>
    </w:p>
    <w:p w:rsidR="00D60B9D" w:rsidRPr="00AD2FF1" w:rsidRDefault="00D60B9D" w:rsidP="00AD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AD2FF1">
        <w:rPr>
          <w:rFonts w:ascii="Times New Roman" w:hAnsi="Times New Roman"/>
          <w:lang w:eastAsia="tr-TR"/>
        </w:rPr>
        <w:t xml:space="preserve">     A)I-II-III     B)I-II-IV       C)I-III-IV       D)II-III-IV</w:t>
      </w:r>
    </w:p>
    <w:p w:rsidR="00D60B9D" w:rsidRPr="00AD2FF1" w:rsidRDefault="00D60B9D" w:rsidP="00AD2FF1">
      <w:pPr>
        <w:spacing w:after="0" w:line="240" w:lineRule="auto"/>
        <w:rPr>
          <w:rFonts w:ascii="Times New Roman" w:hAnsi="Times New Roman"/>
          <w:b/>
        </w:rPr>
      </w:pPr>
    </w:p>
    <w:p w:rsidR="00D60B9D" w:rsidRPr="00AD2FF1" w:rsidRDefault="00D60B9D" w:rsidP="00AD2FF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</w:t>
      </w:r>
      <w:r w:rsidRPr="00AD2FF1">
        <w:rPr>
          <w:rFonts w:ascii="Times New Roman" w:hAnsi="Times New Roman"/>
          <w:b/>
        </w:rPr>
        <w:t xml:space="preserve"> Peygamberimizin (s.a.v.) hadisine göre yemeğin başında besmele çekmeyi unutan Şeyma ne yapmalıdır? </w:t>
      </w:r>
    </w:p>
    <w:p w:rsidR="00D60B9D" w:rsidRPr="00AD2FF1" w:rsidRDefault="00D60B9D" w:rsidP="00AD2FF1">
      <w:pPr>
        <w:spacing w:after="0" w:line="240" w:lineRule="auto"/>
        <w:rPr>
          <w:rFonts w:ascii="Times New Roman" w:hAnsi="Times New Roman"/>
          <w:b/>
        </w:rPr>
      </w:pPr>
    </w:p>
    <w:p w:rsidR="00D60B9D" w:rsidRPr="00AD2FF1" w:rsidRDefault="00D60B9D" w:rsidP="00AD2FF1">
      <w:pPr>
        <w:spacing w:after="0" w:line="240" w:lineRule="auto"/>
        <w:rPr>
          <w:rFonts w:ascii="Times New Roman" w:hAnsi="Times New Roman"/>
        </w:rPr>
      </w:pPr>
      <w:r w:rsidRPr="00AD2FF1">
        <w:rPr>
          <w:rFonts w:ascii="Times New Roman" w:hAnsi="Times New Roman"/>
        </w:rPr>
        <w:t xml:space="preserve">     A) Bismillahi fi evvelihi ve ahirihi demelidir.</w:t>
      </w:r>
    </w:p>
    <w:p w:rsidR="00D60B9D" w:rsidRPr="00AD2FF1" w:rsidRDefault="00D60B9D" w:rsidP="00AD2FF1">
      <w:pPr>
        <w:spacing w:after="0" w:line="240" w:lineRule="auto"/>
        <w:rPr>
          <w:rFonts w:ascii="Times New Roman" w:hAnsi="Times New Roman"/>
        </w:rPr>
      </w:pPr>
      <w:r w:rsidRPr="00AD2FF1">
        <w:rPr>
          <w:rFonts w:ascii="Times New Roman" w:hAnsi="Times New Roman"/>
        </w:rPr>
        <w:t xml:space="preserve">     B) Elhamdülillah demelidir.</w:t>
      </w:r>
    </w:p>
    <w:p w:rsidR="00D60B9D" w:rsidRPr="00AD2FF1" w:rsidRDefault="00D60B9D" w:rsidP="00AD2FF1">
      <w:pPr>
        <w:spacing w:after="0" w:line="240" w:lineRule="auto"/>
        <w:rPr>
          <w:rFonts w:ascii="Times New Roman" w:hAnsi="Times New Roman"/>
        </w:rPr>
      </w:pPr>
      <w:r w:rsidRPr="00AD2FF1">
        <w:rPr>
          <w:rFonts w:ascii="Times New Roman" w:hAnsi="Times New Roman"/>
        </w:rPr>
        <w:t xml:space="preserve">     C) Bir şey demesine gerek yoktur.</w:t>
      </w:r>
    </w:p>
    <w:p w:rsidR="00D60B9D" w:rsidRDefault="00D60B9D" w:rsidP="00AD2FF1">
      <w:pPr>
        <w:spacing w:after="0" w:line="240" w:lineRule="auto"/>
        <w:rPr>
          <w:rFonts w:ascii="Times New Roman" w:hAnsi="Times New Roman"/>
        </w:rPr>
      </w:pPr>
      <w:r w:rsidRPr="00AD2FF1">
        <w:rPr>
          <w:rFonts w:ascii="Times New Roman" w:hAnsi="Times New Roman"/>
        </w:rPr>
        <w:t xml:space="preserve">     D) Euzu besmele çekmelidir.</w:t>
      </w:r>
    </w:p>
    <w:p w:rsidR="00D60B9D" w:rsidRPr="00AD2FF1" w:rsidRDefault="00D60B9D" w:rsidP="00AD2FF1">
      <w:pPr>
        <w:spacing w:after="0" w:line="240" w:lineRule="auto"/>
        <w:rPr>
          <w:rFonts w:ascii="Times New Roman" w:hAnsi="Times New Roman"/>
          <w:b/>
        </w:rPr>
      </w:pPr>
    </w:p>
    <w:p w:rsidR="00D60B9D" w:rsidRPr="00DC0327" w:rsidRDefault="00D60B9D" w:rsidP="00DC03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tr-TR"/>
        </w:rPr>
      </w:pPr>
      <w:r w:rsidRPr="00DC0327">
        <w:rPr>
          <w:rFonts w:ascii="Times New Roman" w:hAnsi="Times New Roman"/>
          <w:b/>
          <w:bCs/>
          <w:lang w:eastAsia="tr-TR"/>
        </w:rPr>
        <w:t xml:space="preserve">     </w:t>
      </w:r>
      <w:r>
        <w:rPr>
          <w:rFonts w:ascii="Times New Roman" w:hAnsi="Times New Roman"/>
          <w:b/>
          <w:bCs/>
          <w:lang w:eastAsia="tr-TR"/>
        </w:rPr>
        <w:t>3</w:t>
      </w:r>
      <w:r w:rsidRPr="00DC0327">
        <w:rPr>
          <w:rFonts w:ascii="Times New Roman" w:hAnsi="Times New Roman"/>
          <w:b/>
          <w:bCs/>
          <w:lang w:eastAsia="tr-TR"/>
        </w:rPr>
        <w:t xml:space="preserve">. </w:t>
      </w:r>
      <w:r w:rsidRPr="00DC0327">
        <w:rPr>
          <w:rFonts w:ascii="Times New Roman" w:hAnsi="Times New Roman"/>
          <w:b/>
          <w:lang w:eastAsia="tr-TR"/>
        </w:rPr>
        <w:t>Aşağıdakilerden hangisi Peygamber Efendimizin (s.a.v.) yaşantısıyla</w:t>
      </w:r>
      <w:r w:rsidRPr="00DC0327">
        <w:rPr>
          <w:rFonts w:ascii="Times New Roman" w:hAnsi="Times New Roman"/>
          <w:b/>
          <w:u w:val="single"/>
          <w:lang w:eastAsia="tr-TR"/>
        </w:rPr>
        <w:t xml:space="preserve"> ters düşen </w:t>
      </w:r>
      <w:r w:rsidRPr="00DC0327">
        <w:rPr>
          <w:rFonts w:ascii="Times New Roman" w:hAnsi="Times New Roman"/>
          <w:b/>
          <w:lang w:eastAsia="tr-TR"/>
        </w:rPr>
        <w:t>bir davranıştır? (3 Puan)</w:t>
      </w:r>
    </w:p>
    <w:p w:rsidR="00D60B9D" w:rsidRPr="00DC0327" w:rsidRDefault="00D60B9D" w:rsidP="00DC03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tr-TR"/>
        </w:rPr>
      </w:pPr>
    </w:p>
    <w:p w:rsidR="00D60B9D" w:rsidRPr="00DC0327" w:rsidRDefault="00D60B9D" w:rsidP="00DC03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DC0327">
        <w:rPr>
          <w:rFonts w:ascii="Times New Roman" w:hAnsi="Times New Roman"/>
          <w:b/>
          <w:bCs/>
          <w:lang w:eastAsia="tr-TR"/>
        </w:rPr>
        <w:t xml:space="preserve">     </w:t>
      </w:r>
      <w:r w:rsidRPr="00DC0327">
        <w:rPr>
          <w:rFonts w:ascii="Times New Roman" w:hAnsi="Times New Roman"/>
          <w:bCs/>
          <w:lang w:eastAsia="tr-TR"/>
        </w:rPr>
        <w:t xml:space="preserve">A) </w:t>
      </w:r>
      <w:r w:rsidRPr="00DC0327">
        <w:rPr>
          <w:rFonts w:ascii="Times New Roman" w:hAnsi="Times New Roman"/>
          <w:lang w:eastAsia="tr-TR"/>
        </w:rPr>
        <w:t>Müslümanın gerekli tedbirleri aldıktan sonra sonuç konusunda Allah’a güvenmesi</w:t>
      </w:r>
    </w:p>
    <w:p w:rsidR="00D60B9D" w:rsidRPr="00DC0327" w:rsidRDefault="00D60B9D" w:rsidP="00DC03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DC0327">
        <w:rPr>
          <w:rFonts w:ascii="Times New Roman" w:hAnsi="Times New Roman"/>
          <w:bCs/>
          <w:lang w:eastAsia="tr-TR"/>
        </w:rPr>
        <w:t xml:space="preserve">     B) </w:t>
      </w:r>
      <w:r w:rsidRPr="00DC0327">
        <w:rPr>
          <w:rFonts w:ascii="Times New Roman" w:hAnsi="Times New Roman"/>
          <w:lang w:eastAsia="tr-TR"/>
        </w:rPr>
        <w:t>Müslümanın ibadetlerini zamanında ve tam yapmaya gayret etmesi</w:t>
      </w:r>
    </w:p>
    <w:p w:rsidR="00D60B9D" w:rsidRPr="00DC0327" w:rsidRDefault="00D60B9D" w:rsidP="00DC03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DC0327">
        <w:rPr>
          <w:rFonts w:ascii="Times New Roman" w:hAnsi="Times New Roman"/>
          <w:bCs/>
          <w:lang w:eastAsia="tr-TR"/>
        </w:rPr>
        <w:t xml:space="preserve">     C) </w:t>
      </w:r>
      <w:r w:rsidRPr="00DC0327">
        <w:rPr>
          <w:rFonts w:ascii="Times New Roman" w:hAnsi="Times New Roman"/>
          <w:lang w:eastAsia="tr-TR"/>
        </w:rPr>
        <w:t>Müslümanın, kendisine sıkıntı ve zorluk çıkaranlara beddua etmesi</w:t>
      </w:r>
    </w:p>
    <w:p w:rsidR="00D60B9D" w:rsidRPr="00DC0327" w:rsidRDefault="00D60B9D" w:rsidP="00DC03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DC0327">
        <w:rPr>
          <w:rFonts w:ascii="Times New Roman" w:hAnsi="Times New Roman"/>
          <w:bCs/>
          <w:lang w:eastAsia="tr-TR"/>
        </w:rPr>
        <w:t xml:space="preserve">     D) </w:t>
      </w:r>
      <w:r w:rsidRPr="00DC0327">
        <w:rPr>
          <w:rFonts w:ascii="Times New Roman" w:hAnsi="Times New Roman"/>
          <w:lang w:eastAsia="tr-TR"/>
        </w:rPr>
        <w:t>Müslümanın, İslam’ın emirlerine tam bir şekilde uyması</w:t>
      </w:r>
    </w:p>
    <w:p w:rsidR="00D60B9D" w:rsidRPr="00DC0327" w:rsidRDefault="00D60B9D" w:rsidP="00DC03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D60B9D" w:rsidRDefault="00D60B9D" w:rsidP="00DC0327">
      <w:pPr>
        <w:spacing w:after="0" w:line="240" w:lineRule="auto"/>
        <w:rPr>
          <w:rFonts w:ascii="Times New Roman" w:hAnsi="Times New Roman"/>
          <w:b/>
        </w:rPr>
      </w:pPr>
    </w:p>
    <w:p w:rsidR="00D60B9D" w:rsidRDefault="00D60B9D" w:rsidP="00DC0327">
      <w:pPr>
        <w:spacing w:after="0" w:line="240" w:lineRule="auto"/>
        <w:rPr>
          <w:rFonts w:ascii="Times New Roman" w:hAnsi="Times New Roman"/>
          <w:b/>
        </w:rPr>
      </w:pPr>
    </w:p>
    <w:p w:rsidR="00D60B9D" w:rsidRDefault="00D60B9D" w:rsidP="00DC0327">
      <w:pPr>
        <w:spacing w:after="0" w:line="240" w:lineRule="auto"/>
        <w:rPr>
          <w:rFonts w:ascii="Times New Roman" w:hAnsi="Times New Roman"/>
          <w:b/>
        </w:rPr>
      </w:pPr>
    </w:p>
    <w:p w:rsidR="00D60B9D" w:rsidRDefault="00D60B9D" w:rsidP="00DC0327">
      <w:pPr>
        <w:spacing w:after="0" w:line="240" w:lineRule="auto"/>
        <w:rPr>
          <w:rFonts w:ascii="Times New Roman" w:hAnsi="Times New Roman"/>
          <w:b/>
        </w:rPr>
      </w:pPr>
    </w:p>
    <w:p w:rsidR="00D60B9D" w:rsidRDefault="00D60B9D" w:rsidP="00DC0327">
      <w:pPr>
        <w:spacing w:after="0" w:line="240" w:lineRule="auto"/>
        <w:rPr>
          <w:rFonts w:ascii="Times New Roman" w:hAnsi="Times New Roman"/>
          <w:b/>
        </w:rPr>
      </w:pPr>
    </w:p>
    <w:p w:rsidR="00D60B9D" w:rsidRDefault="00D60B9D" w:rsidP="00DC0327">
      <w:pPr>
        <w:spacing w:after="0" w:line="240" w:lineRule="auto"/>
        <w:rPr>
          <w:rFonts w:ascii="Times New Roman" w:hAnsi="Times New Roman"/>
          <w:b/>
        </w:rPr>
      </w:pP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4</w:t>
      </w:r>
      <w:r w:rsidRPr="00DC0327">
        <w:rPr>
          <w:rFonts w:ascii="Times New Roman" w:hAnsi="Times New Roman"/>
          <w:b/>
        </w:rPr>
        <w:t xml:space="preserve">. Aşağıdakilerden hangisi Peygamberimizin (s.a.v.) ümmeti hakkında korktuğu şeylerden </w:t>
      </w:r>
      <w:r w:rsidRPr="00DC0327">
        <w:rPr>
          <w:rFonts w:ascii="Times New Roman" w:hAnsi="Times New Roman"/>
          <w:b/>
          <w:u w:val="single"/>
        </w:rPr>
        <w:t>değildir?</w:t>
      </w:r>
      <w:r w:rsidRPr="00DC0327">
        <w:rPr>
          <w:rFonts w:ascii="Times New Roman" w:hAnsi="Times New Roman"/>
          <w:b/>
        </w:rPr>
        <w:t xml:space="preserve"> (4 P.)</w:t>
      </w: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  <w:b/>
        </w:rPr>
      </w:pP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</w:rPr>
      </w:pPr>
      <w:r w:rsidRPr="00DC0327">
        <w:rPr>
          <w:rFonts w:ascii="Times New Roman" w:hAnsi="Times New Roman"/>
        </w:rPr>
        <w:t xml:space="preserve">     A) Tembellik                      B) Vefasızlık     </w:t>
      </w: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</w:rPr>
      </w:pPr>
      <w:r w:rsidRPr="00DC0327">
        <w:rPr>
          <w:rFonts w:ascii="Times New Roman" w:hAnsi="Times New Roman"/>
        </w:rPr>
        <w:t xml:space="preserve">     C) Şişmanlamak                 D) Çok uyku</w:t>
      </w: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</w:rPr>
      </w:pP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</w:t>
      </w:r>
      <w:r w:rsidRPr="00DC0327">
        <w:rPr>
          <w:rFonts w:ascii="Times New Roman" w:hAnsi="Times New Roman"/>
          <w:b/>
        </w:rPr>
        <w:t xml:space="preserve"> Aşağıdakilerden hangisi ölçülü beslenmenin önemini anlatmaktadır? </w:t>
      </w: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  <w:b/>
        </w:rPr>
      </w:pP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</w:rPr>
      </w:pPr>
      <w:r w:rsidRPr="00DC0327">
        <w:rPr>
          <w:rFonts w:ascii="Times New Roman" w:hAnsi="Times New Roman"/>
        </w:rPr>
        <w:t xml:space="preserve">     A) “Sizden biri yemek yediği zaman midesinin 1/3’ini yemeğe, 1/3’ini içmeye, 1/3’ini de nefes almaya ayırsın.”</w:t>
      </w: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</w:rPr>
      </w:pPr>
      <w:r w:rsidRPr="00DC0327">
        <w:rPr>
          <w:rFonts w:ascii="Times New Roman" w:hAnsi="Times New Roman"/>
          <w:lang w:eastAsia="tr-TR"/>
        </w:rPr>
        <w:t xml:space="preserve">     B) </w:t>
      </w:r>
      <w:r w:rsidRPr="00DC0327">
        <w:rPr>
          <w:rFonts w:ascii="Times New Roman" w:hAnsi="Times New Roman"/>
        </w:rPr>
        <w:t>“Ben, bir şeye dayandığım halde yemek yemem.”</w:t>
      </w: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</w:rPr>
      </w:pPr>
      <w:r w:rsidRPr="00DC0327">
        <w:rPr>
          <w:rFonts w:ascii="Times New Roman" w:hAnsi="Times New Roman"/>
          <w:lang w:eastAsia="tr-TR"/>
        </w:rPr>
        <w:t xml:space="preserve">     C) “Ey Aişe, değerli olana saygı göster. Çünkü ekmek, değerini bilmedikleri için ellerinden kaçıran hiçbir topluma kesinlikle geri dönmemiştir.”</w:t>
      </w: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  <w:color w:val="000000"/>
        </w:rPr>
      </w:pPr>
      <w:r w:rsidRPr="00DC0327">
        <w:rPr>
          <w:rFonts w:ascii="Times New Roman" w:hAnsi="Times New Roman"/>
          <w:color w:val="000000"/>
        </w:rPr>
        <w:t xml:space="preserve">     D) “Ya Rab, açlıktan sana sığınırım; açlık insanı hareketsiz bırakan ne kötü bir haldir!”</w:t>
      </w: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  <w:color w:val="000000"/>
        </w:rPr>
      </w:pP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  <w:b/>
        </w:rPr>
      </w:pPr>
      <w:r w:rsidRPr="00DC0327">
        <w:rPr>
          <w:rFonts w:ascii="Times New Roman" w:hAnsi="Times New Roman"/>
          <w:b/>
          <w:bCs/>
        </w:rPr>
        <w:t xml:space="preserve">     </w:t>
      </w:r>
      <w:r>
        <w:rPr>
          <w:rFonts w:ascii="Times New Roman" w:hAnsi="Times New Roman"/>
          <w:b/>
          <w:bCs/>
        </w:rPr>
        <w:t>6.</w:t>
      </w:r>
      <w:r w:rsidRPr="00DC0327">
        <w:rPr>
          <w:rFonts w:ascii="Times New Roman" w:hAnsi="Times New Roman"/>
          <w:b/>
          <w:bCs/>
        </w:rPr>
        <w:t xml:space="preserve"> </w:t>
      </w:r>
      <w:r w:rsidRPr="00DC0327">
        <w:rPr>
          <w:rFonts w:ascii="Times New Roman" w:hAnsi="Times New Roman"/>
          <w:b/>
        </w:rPr>
        <w:t xml:space="preserve">Peygamberimizin (s.a.v.) beslenmeyle ilgili tavsiyelerine uyarak aşağıdakilerden hangisini </w:t>
      </w:r>
      <w:r w:rsidRPr="00DC0327">
        <w:rPr>
          <w:rFonts w:ascii="Times New Roman" w:hAnsi="Times New Roman"/>
          <w:b/>
          <w:color w:val="000000"/>
          <w:u w:val="single"/>
        </w:rPr>
        <w:t>yapmamalı</w:t>
      </w:r>
      <w:r w:rsidRPr="00DC0327">
        <w:rPr>
          <w:rFonts w:ascii="Times New Roman" w:hAnsi="Times New Roman"/>
          <w:b/>
          <w:color w:val="000000"/>
          <w:u w:val="single"/>
        </w:rPr>
        <w:softHyphen/>
        <w:t>yız</w:t>
      </w:r>
      <w:r w:rsidRPr="00DC0327">
        <w:rPr>
          <w:rFonts w:ascii="Times New Roman" w:hAnsi="Times New Roman"/>
          <w:b/>
        </w:rPr>
        <w:t xml:space="preserve">? </w:t>
      </w: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</w:rPr>
      </w:pPr>
    </w:p>
    <w:p w:rsidR="00D60B9D" w:rsidRPr="00DC0327" w:rsidRDefault="00D60B9D" w:rsidP="00DC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C0327">
        <w:rPr>
          <w:rFonts w:ascii="Times New Roman" w:hAnsi="Times New Roman"/>
          <w:b/>
          <w:bCs/>
        </w:rPr>
        <w:t xml:space="preserve">     </w:t>
      </w:r>
      <w:r w:rsidRPr="00DC0327">
        <w:rPr>
          <w:rFonts w:ascii="Times New Roman" w:hAnsi="Times New Roman"/>
          <w:bCs/>
        </w:rPr>
        <w:t xml:space="preserve">A) </w:t>
      </w:r>
      <w:r w:rsidRPr="00DC0327">
        <w:rPr>
          <w:rFonts w:ascii="Times New Roman" w:hAnsi="Times New Roman"/>
        </w:rPr>
        <w:t>Canımızın çektiği her şeyi yemeliyiz.</w:t>
      </w:r>
    </w:p>
    <w:p w:rsidR="00D60B9D" w:rsidRPr="00DC0327" w:rsidRDefault="00D60B9D" w:rsidP="00DC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C0327">
        <w:rPr>
          <w:rFonts w:ascii="Times New Roman" w:hAnsi="Times New Roman"/>
          <w:bCs/>
        </w:rPr>
        <w:t xml:space="preserve">     B) </w:t>
      </w:r>
      <w:r w:rsidRPr="00DC0327">
        <w:rPr>
          <w:rFonts w:ascii="Times New Roman" w:hAnsi="Times New Roman"/>
        </w:rPr>
        <w:t xml:space="preserve">İsraftan kaçınmalıyız. </w:t>
      </w:r>
    </w:p>
    <w:p w:rsidR="00D60B9D" w:rsidRPr="00DC0327" w:rsidRDefault="00D60B9D" w:rsidP="00DC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C0327">
        <w:rPr>
          <w:rFonts w:ascii="Times New Roman" w:hAnsi="Times New Roman"/>
          <w:bCs/>
        </w:rPr>
        <w:t xml:space="preserve">     C) </w:t>
      </w:r>
      <w:r w:rsidRPr="00DC0327">
        <w:rPr>
          <w:rFonts w:ascii="Times New Roman" w:hAnsi="Times New Roman"/>
        </w:rPr>
        <w:t xml:space="preserve">Temiz ve sağlıklı gıdalarla beslenmeliyiz. </w:t>
      </w: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</w:rPr>
      </w:pPr>
      <w:r w:rsidRPr="00DC0327">
        <w:rPr>
          <w:rFonts w:ascii="Times New Roman" w:hAnsi="Times New Roman"/>
          <w:bCs/>
        </w:rPr>
        <w:t xml:space="preserve">     </w:t>
      </w:r>
      <w:r w:rsidRPr="00DC0327">
        <w:rPr>
          <w:rFonts w:ascii="Times New Roman" w:hAnsi="Times New Roman"/>
          <w:bCs/>
          <w:sz w:val="2"/>
        </w:rPr>
        <w:t xml:space="preserve">  </w:t>
      </w:r>
      <w:r w:rsidRPr="00DC0327">
        <w:rPr>
          <w:rFonts w:ascii="Times New Roman" w:hAnsi="Times New Roman"/>
          <w:bCs/>
        </w:rPr>
        <w:t xml:space="preserve">D) </w:t>
      </w:r>
      <w:r w:rsidRPr="00DC0327">
        <w:rPr>
          <w:rFonts w:ascii="Times New Roman" w:hAnsi="Times New Roman"/>
        </w:rPr>
        <w:t xml:space="preserve">Tıka basa yemek yememeliyiz. </w:t>
      </w:r>
    </w:p>
    <w:p w:rsidR="00D60B9D" w:rsidRPr="00DC0327" w:rsidRDefault="00D60B9D" w:rsidP="00DC0327">
      <w:pPr>
        <w:spacing w:after="0" w:line="240" w:lineRule="auto"/>
        <w:rPr>
          <w:rFonts w:ascii="Times New Roman" w:hAnsi="Times New Roman"/>
        </w:rPr>
      </w:pP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7.</w:t>
      </w:r>
      <w:r w:rsidRPr="00C3168B">
        <w:rPr>
          <w:rFonts w:ascii="Times New Roman" w:hAnsi="Times New Roman"/>
          <w:b/>
        </w:rPr>
        <w:t xml:space="preserve"> Peygamberimizin (s.a.v.) gençlik yıllarında Hılfül Fudul’e katılması neye önem verdiğini gösterir?</w:t>
      </w: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  <w:b/>
        </w:rPr>
      </w:pP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</w:rPr>
      </w:pPr>
      <w:r w:rsidRPr="00C3168B">
        <w:rPr>
          <w:rFonts w:ascii="Times New Roman" w:hAnsi="Times New Roman"/>
        </w:rPr>
        <w:t>a)Eğitime</w:t>
      </w:r>
      <w:r w:rsidRPr="00C3168B">
        <w:rPr>
          <w:rFonts w:ascii="Times New Roman" w:hAnsi="Times New Roman"/>
        </w:rPr>
        <w:tab/>
      </w:r>
      <w:r w:rsidRPr="00C3168B">
        <w:rPr>
          <w:rFonts w:ascii="Times New Roman" w:hAnsi="Times New Roman"/>
        </w:rPr>
        <w:tab/>
        <w:t>b)Adalete</w:t>
      </w: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</w:rPr>
      </w:pPr>
      <w:r w:rsidRPr="00C3168B">
        <w:rPr>
          <w:rFonts w:ascii="Times New Roman" w:hAnsi="Times New Roman"/>
        </w:rPr>
        <w:t>c)Kardeşliğe</w:t>
      </w:r>
      <w:r w:rsidRPr="00C3168B">
        <w:rPr>
          <w:rFonts w:ascii="Times New Roman" w:hAnsi="Times New Roman"/>
        </w:rPr>
        <w:tab/>
      </w:r>
      <w:r w:rsidRPr="00C3168B">
        <w:rPr>
          <w:rFonts w:ascii="Times New Roman" w:hAnsi="Times New Roman"/>
        </w:rPr>
        <w:tab/>
        <w:t>d)Sevgi ve saygıya</w:t>
      </w: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</w:rPr>
      </w:pP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8.</w:t>
      </w:r>
      <w:r w:rsidRPr="00C3168B">
        <w:rPr>
          <w:rFonts w:ascii="Times New Roman" w:hAnsi="Times New Roman"/>
          <w:b/>
        </w:rPr>
        <w:t xml:space="preserve"> Veda hutbesi ne zaman ve nerede gerçekleşmiştir?</w:t>
      </w: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  <w:b/>
        </w:rPr>
      </w:pP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</w:rPr>
      </w:pPr>
      <w:r w:rsidRPr="00C3168B">
        <w:rPr>
          <w:rFonts w:ascii="Times New Roman" w:hAnsi="Times New Roman"/>
        </w:rPr>
        <w:t>a) Medine-632</w:t>
      </w:r>
      <w:r w:rsidRPr="00C3168B">
        <w:rPr>
          <w:rFonts w:ascii="Times New Roman" w:hAnsi="Times New Roman"/>
        </w:rPr>
        <w:tab/>
      </w:r>
      <w:r w:rsidRPr="00C3168B">
        <w:rPr>
          <w:rFonts w:ascii="Times New Roman" w:hAnsi="Times New Roman"/>
        </w:rPr>
        <w:tab/>
        <w:t>b)Medine-630</w:t>
      </w: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</w:rPr>
      </w:pPr>
      <w:r w:rsidRPr="00C3168B">
        <w:rPr>
          <w:rFonts w:ascii="Times New Roman" w:hAnsi="Times New Roman"/>
        </w:rPr>
        <w:t>c)Mekke-632</w:t>
      </w:r>
      <w:r w:rsidRPr="00C3168B">
        <w:rPr>
          <w:rFonts w:ascii="Times New Roman" w:hAnsi="Times New Roman"/>
        </w:rPr>
        <w:tab/>
      </w:r>
      <w:r w:rsidRPr="00C3168B">
        <w:rPr>
          <w:rFonts w:ascii="Times New Roman" w:hAnsi="Times New Roman"/>
        </w:rPr>
        <w:tab/>
        <w:t>d) Mekke-571</w:t>
      </w:r>
      <w:r w:rsidRPr="00C3168B">
        <w:rPr>
          <w:rFonts w:ascii="Times New Roman" w:hAnsi="Times New Roman"/>
        </w:rPr>
        <w:tab/>
      </w: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  <w:color w:val="FF0000"/>
        </w:rPr>
      </w:pP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9.</w:t>
      </w:r>
      <w:r w:rsidRPr="00C3168B">
        <w:rPr>
          <w:rFonts w:ascii="Times New Roman" w:hAnsi="Times New Roman"/>
          <w:b/>
        </w:rPr>
        <w:t xml:space="preserve"> Veda hutbesinde aşağıdaki konulardan hangisine </w:t>
      </w:r>
      <w:r w:rsidRPr="00C3168B">
        <w:rPr>
          <w:rFonts w:ascii="Times New Roman" w:hAnsi="Times New Roman"/>
          <w:b/>
          <w:u w:val="single"/>
        </w:rPr>
        <w:t>değinilmemiştir?</w:t>
      </w: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  <w:b/>
        </w:rPr>
      </w:pP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</w:rPr>
      </w:pPr>
      <w:r w:rsidRPr="00C3168B">
        <w:rPr>
          <w:rFonts w:ascii="Times New Roman" w:hAnsi="Times New Roman"/>
        </w:rPr>
        <w:t>a)İnsanların eşit olduğuna            b)Zekat vermeye</w:t>
      </w: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</w:rPr>
      </w:pPr>
      <w:r w:rsidRPr="00C3168B">
        <w:rPr>
          <w:rFonts w:ascii="Times New Roman" w:hAnsi="Times New Roman"/>
        </w:rPr>
        <w:t>c)Kadın haklarına                         d)Can ve mal güvenliğine</w:t>
      </w: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</w:rPr>
      </w:pP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10.</w:t>
      </w:r>
      <w:r w:rsidRPr="00C3168B">
        <w:rPr>
          <w:rFonts w:ascii="Times New Roman" w:hAnsi="Times New Roman"/>
          <w:b/>
        </w:rPr>
        <w:t xml:space="preserve"> Mescid-i Nebi’nin içerisinde yer alan okulun adı ve burada eğitim gören öğrencilere ne denir?</w:t>
      </w: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  <w:b/>
        </w:rPr>
      </w:pP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</w:rPr>
      </w:pPr>
      <w:r w:rsidRPr="00C3168B">
        <w:rPr>
          <w:rFonts w:ascii="Times New Roman" w:hAnsi="Times New Roman"/>
        </w:rPr>
        <w:t xml:space="preserve">a)Suffa </w:t>
      </w:r>
      <w:r w:rsidRPr="00C3168B">
        <w:rPr>
          <w:rFonts w:ascii="Times New Roman" w:hAnsi="Times New Roman"/>
        </w:rPr>
        <w:tab/>
        <w:t>- Ashabı suffa</w:t>
      </w:r>
      <w:r w:rsidRPr="00C3168B">
        <w:rPr>
          <w:rFonts w:ascii="Times New Roman" w:hAnsi="Times New Roman"/>
        </w:rPr>
        <w:tab/>
      </w:r>
      <w:r w:rsidRPr="00C3168B">
        <w:rPr>
          <w:rFonts w:ascii="Times New Roman" w:hAnsi="Times New Roman"/>
        </w:rPr>
        <w:tab/>
        <w:t>b)Ensar</w:t>
      </w:r>
      <w:r w:rsidRPr="00C3168B">
        <w:rPr>
          <w:rFonts w:ascii="Times New Roman" w:hAnsi="Times New Roman"/>
        </w:rPr>
        <w:tab/>
        <w:t xml:space="preserve"> - Ashab</w:t>
      </w:r>
      <w:r w:rsidRPr="00C3168B">
        <w:rPr>
          <w:rFonts w:ascii="Times New Roman" w:hAnsi="Times New Roman"/>
        </w:rPr>
        <w:tab/>
      </w: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</w:rPr>
      </w:pPr>
      <w:r w:rsidRPr="00C3168B">
        <w:rPr>
          <w:rFonts w:ascii="Times New Roman" w:hAnsi="Times New Roman"/>
        </w:rPr>
        <w:t>c)Gazve - Sahabe</w:t>
      </w:r>
      <w:r w:rsidRPr="00C3168B">
        <w:rPr>
          <w:rFonts w:ascii="Times New Roman" w:hAnsi="Times New Roman"/>
        </w:rPr>
        <w:tab/>
      </w:r>
      <w:r w:rsidRPr="00C3168B">
        <w:rPr>
          <w:rFonts w:ascii="Times New Roman" w:hAnsi="Times New Roman"/>
        </w:rPr>
        <w:tab/>
        <w:t>d)Sahabe - Ashabı suffa</w:t>
      </w:r>
      <w:r w:rsidRPr="00C3168B">
        <w:rPr>
          <w:rFonts w:ascii="Times New Roman" w:hAnsi="Times New Roman"/>
        </w:rPr>
        <w:tab/>
      </w:r>
    </w:p>
    <w:p w:rsidR="00D60B9D" w:rsidRPr="00C3168B" w:rsidRDefault="00D60B9D" w:rsidP="00C3168B">
      <w:pPr>
        <w:spacing w:after="0" w:line="240" w:lineRule="auto"/>
        <w:rPr>
          <w:rFonts w:ascii="Times New Roman" w:hAnsi="Times New Roman"/>
          <w:b/>
        </w:rPr>
      </w:pPr>
    </w:p>
    <w:p w:rsidR="00D60B9D" w:rsidRPr="007E06E1" w:rsidRDefault="00D60B9D" w:rsidP="007E06E1">
      <w:pPr>
        <w:spacing w:after="0" w:line="240" w:lineRule="auto"/>
        <w:rPr>
          <w:rFonts w:ascii="Times New Roman" w:hAnsi="Times New Roman"/>
        </w:rPr>
      </w:pPr>
      <w:r w:rsidRPr="007E06E1">
        <w:rPr>
          <w:rFonts w:ascii="Times New Roman" w:hAnsi="Times New Roman"/>
        </w:rPr>
        <w:t xml:space="preserve">Hicretten hemen önceki yıldı. Medine’den gelen Müslümanlar, peygamberimizle buluşmuşlar ve O’na kendisini koruyacaklarına, asla terk etmeyeceklerine dair söz vermişlerdi. </w:t>
      </w:r>
    </w:p>
    <w:p w:rsidR="00D60B9D" w:rsidRPr="007E06E1" w:rsidRDefault="00D60B9D" w:rsidP="007E06E1">
      <w:pPr>
        <w:spacing w:after="0" w:line="240" w:lineRule="auto"/>
        <w:rPr>
          <w:rFonts w:ascii="Times New Roman" w:hAnsi="Times New Roman"/>
          <w:b/>
        </w:rPr>
      </w:pPr>
      <w:r w:rsidRPr="007E06E1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1</w:t>
      </w:r>
      <w:r w:rsidRPr="007E06E1">
        <w:rPr>
          <w:rFonts w:ascii="Times New Roman" w:hAnsi="Times New Roman"/>
          <w:b/>
        </w:rPr>
        <w:t>. Peygamberimiz ve Medineli Müslümanlar arasında yapılan bu sözleşmeye ne ad verilir?</w:t>
      </w:r>
    </w:p>
    <w:p w:rsidR="00D60B9D" w:rsidRPr="007E06E1" w:rsidRDefault="00D60B9D" w:rsidP="007E06E1">
      <w:pPr>
        <w:spacing w:after="0" w:line="240" w:lineRule="auto"/>
        <w:rPr>
          <w:rFonts w:ascii="Times New Roman" w:hAnsi="Times New Roman"/>
          <w:b/>
        </w:rPr>
      </w:pPr>
    </w:p>
    <w:p w:rsidR="00D60B9D" w:rsidRPr="007E06E1" w:rsidRDefault="00D60B9D" w:rsidP="007E06E1">
      <w:pPr>
        <w:spacing w:after="0" w:line="240" w:lineRule="auto"/>
        <w:rPr>
          <w:rFonts w:ascii="Times New Roman" w:hAnsi="Times New Roman"/>
        </w:rPr>
      </w:pPr>
      <w:r w:rsidRPr="007E06E1">
        <w:rPr>
          <w:rFonts w:ascii="Times New Roman" w:hAnsi="Times New Roman"/>
        </w:rPr>
        <w:t>A)Medine vesikası</w:t>
      </w:r>
      <w:r w:rsidRPr="007E06E1">
        <w:rPr>
          <w:rFonts w:ascii="Times New Roman" w:hAnsi="Times New Roman"/>
        </w:rPr>
        <w:tab/>
      </w:r>
      <w:r w:rsidRPr="007E06E1">
        <w:rPr>
          <w:rFonts w:ascii="Times New Roman" w:hAnsi="Times New Roman"/>
        </w:rPr>
        <w:tab/>
        <w:t>B)Mekke antlaşması</w:t>
      </w:r>
    </w:p>
    <w:p w:rsidR="00D60B9D" w:rsidRDefault="00D60B9D" w:rsidP="007E06E1">
      <w:pPr>
        <w:spacing w:after="0" w:line="240" w:lineRule="auto"/>
        <w:rPr>
          <w:rFonts w:ascii="Times New Roman" w:hAnsi="Times New Roman"/>
        </w:rPr>
      </w:pPr>
      <w:r w:rsidRPr="007E06E1">
        <w:rPr>
          <w:rFonts w:ascii="Times New Roman" w:hAnsi="Times New Roman"/>
        </w:rPr>
        <w:t>C)Akabe biatı</w:t>
      </w:r>
      <w:r w:rsidRPr="007E06E1">
        <w:rPr>
          <w:rFonts w:ascii="Times New Roman" w:hAnsi="Times New Roman"/>
        </w:rPr>
        <w:tab/>
      </w:r>
      <w:r w:rsidRPr="007E06E1">
        <w:rPr>
          <w:rFonts w:ascii="Times New Roman" w:hAnsi="Times New Roman"/>
        </w:rPr>
        <w:tab/>
      </w:r>
      <w:r w:rsidRPr="007E06E1">
        <w:rPr>
          <w:rFonts w:ascii="Times New Roman" w:hAnsi="Times New Roman"/>
        </w:rPr>
        <w:tab/>
        <w:t>D)Hudeybiye antlaşması</w:t>
      </w:r>
    </w:p>
    <w:p w:rsidR="00D60B9D" w:rsidRDefault="00D60B9D" w:rsidP="007E06E1">
      <w:pPr>
        <w:spacing w:after="0" w:line="240" w:lineRule="auto"/>
        <w:rPr>
          <w:rFonts w:ascii="Times New Roman" w:hAnsi="Times New Roman"/>
        </w:rPr>
      </w:pPr>
    </w:p>
    <w:p w:rsidR="00D60B9D" w:rsidRDefault="00D60B9D" w:rsidP="002A6D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tr-TR"/>
        </w:rPr>
      </w:pPr>
    </w:p>
    <w:p w:rsidR="00D60B9D" w:rsidRPr="002A6D6A" w:rsidRDefault="00D60B9D" w:rsidP="002A6D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tr-TR"/>
        </w:rPr>
      </w:pPr>
      <w:r w:rsidRPr="002A6D6A">
        <w:rPr>
          <w:rFonts w:ascii="Times New Roman" w:hAnsi="Times New Roman"/>
          <w:b/>
          <w:bCs/>
          <w:lang w:eastAsia="tr-TR"/>
        </w:rPr>
        <w:t>1</w:t>
      </w:r>
      <w:r>
        <w:rPr>
          <w:rFonts w:ascii="Times New Roman" w:hAnsi="Times New Roman"/>
          <w:b/>
          <w:bCs/>
          <w:lang w:eastAsia="tr-TR"/>
        </w:rPr>
        <w:t>2</w:t>
      </w:r>
      <w:r w:rsidRPr="002A6D6A">
        <w:rPr>
          <w:rFonts w:ascii="Times New Roman" w:hAnsi="Times New Roman"/>
          <w:b/>
          <w:bCs/>
          <w:lang w:eastAsia="tr-TR"/>
        </w:rPr>
        <w:t xml:space="preserve">. </w:t>
      </w:r>
      <w:r w:rsidRPr="002A6D6A">
        <w:rPr>
          <w:rFonts w:ascii="Times New Roman" w:hAnsi="Times New Roman"/>
          <w:lang w:eastAsia="tr-TR"/>
        </w:rPr>
        <w:t>Peygamberimiz, telaşlanan yol arkadaşı Hz. Ebu Bekir’e “Tasalanma! Allah bizimle beraberdir.”diyerek onu sakinleştirmiş, tam bir teslimiyetle Allah’a güvenmiştir.</w:t>
      </w:r>
      <w:r w:rsidRPr="002A6D6A">
        <w:rPr>
          <w:rFonts w:ascii="Times New Roman" w:hAnsi="Times New Roman"/>
          <w:b/>
          <w:lang w:eastAsia="tr-TR"/>
        </w:rPr>
        <w:t xml:space="preserve"> Peygamberimizin bu tavrını anlatan kavram aşağıdakilerden hangisidir?</w:t>
      </w:r>
    </w:p>
    <w:p w:rsidR="00D60B9D" w:rsidRPr="002A6D6A" w:rsidRDefault="00D60B9D" w:rsidP="002A6D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D60B9D" w:rsidRPr="002A6D6A" w:rsidRDefault="00D60B9D" w:rsidP="002A6D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2A6D6A">
        <w:rPr>
          <w:rFonts w:ascii="Times New Roman" w:hAnsi="Times New Roman"/>
          <w:b/>
          <w:bCs/>
          <w:lang w:eastAsia="tr-TR"/>
        </w:rPr>
        <w:t xml:space="preserve">a) </w:t>
      </w:r>
      <w:r w:rsidRPr="002A6D6A">
        <w:rPr>
          <w:rFonts w:ascii="Times New Roman" w:hAnsi="Times New Roman"/>
          <w:lang w:eastAsia="tr-TR"/>
        </w:rPr>
        <w:t xml:space="preserve">Azim </w:t>
      </w:r>
      <w:r w:rsidRPr="002A6D6A">
        <w:rPr>
          <w:rFonts w:ascii="Times New Roman" w:hAnsi="Times New Roman"/>
          <w:lang w:eastAsia="tr-TR"/>
        </w:rPr>
        <w:tab/>
      </w:r>
      <w:r w:rsidRPr="002A6D6A">
        <w:rPr>
          <w:rFonts w:ascii="Times New Roman" w:hAnsi="Times New Roman"/>
          <w:b/>
          <w:bCs/>
          <w:lang w:eastAsia="tr-TR"/>
        </w:rPr>
        <w:t xml:space="preserve">b) </w:t>
      </w:r>
      <w:r w:rsidRPr="002A6D6A">
        <w:rPr>
          <w:rFonts w:ascii="Times New Roman" w:hAnsi="Times New Roman"/>
          <w:lang w:eastAsia="tr-TR"/>
        </w:rPr>
        <w:t xml:space="preserve">Tevekkül </w:t>
      </w:r>
      <w:r w:rsidRPr="002A6D6A">
        <w:rPr>
          <w:rFonts w:ascii="Times New Roman" w:hAnsi="Times New Roman"/>
          <w:lang w:eastAsia="tr-TR"/>
        </w:rPr>
        <w:tab/>
      </w:r>
      <w:r w:rsidRPr="002A6D6A">
        <w:rPr>
          <w:rFonts w:ascii="Times New Roman" w:hAnsi="Times New Roman"/>
          <w:b/>
          <w:bCs/>
          <w:lang w:eastAsia="tr-TR"/>
        </w:rPr>
        <w:t xml:space="preserve">c) </w:t>
      </w:r>
      <w:r w:rsidRPr="002A6D6A">
        <w:rPr>
          <w:rFonts w:ascii="Times New Roman" w:hAnsi="Times New Roman"/>
          <w:lang w:eastAsia="tr-TR"/>
        </w:rPr>
        <w:t>Şükür</w:t>
      </w:r>
      <w:r w:rsidRPr="002A6D6A">
        <w:rPr>
          <w:rFonts w:ascii="Times New Roman" w:hAnsi="Times New Roman"/>
          <w:lang w:eastAsia="tr-TR"/>
        </w:rPr>
        <w:tab/>
        <w:t xml:space="preserve"> </w:t>
      </w:r>
      <w:r w:rsidRPr="002A6D6A">
        <w:rPr>
          <w:rFonts w:ascii="Times New Roman" w:hAnsi="Times New Roman"/>
          <w:b/>
          <w:bCs/>
          <w:lang w:eastAsia="tr-TR"/>
        </w:rPr>
        <w:t xml:space="preserve">d) </w:t>
      </w:r>
      <w:r w:rsidRPr="002A6D6A">
        <w:rPr>
          <w:rFonts w:ascii="Times New Roman" w:hAnsi="Times New Roman"/>
          <w:lang w:eastAsia="tr-TR"/>
        </w:rPr>
        <w:t>Zikir</w:t>
      </w:r>
    </w:p>
    <w:p w:rsidR="00D60B9D" w:rsidRPr="002A6D6A" w:rsidRDefault="00D60B9D" w:rsidP="002A6D6A">
      <w:pPr>
        <w:spacing w:after="0" w:line="240" w:lineRule="auto"/>
        <w:rPr>
          <w:rFonts w:ascii="Times New Roman" w:hAnsi="Times New Roman"/>
        </w:rPr>
      </w:pPr>
      <w:r w:rsidRPr="002A6D6A">
        <w:rPr>
          <w:rFonts w:ascii="Times New Roman" w:hAnsi="Times New Roman"/>
        </w:rPr>
        <w:t xml:space="preserve"> </w:t>
      </w:r>
    </w:p>
    <w:p w:rsidR="00D60B9D" w:rsidRPr="002A6D6A" w:rsidRDefault="00D60B9D" w:rsidP="002A6D6A">
      <w:pPr>
        <w:spacing w:after="0" w:line="240" w:lineRule="auto"/>
        <w:rPr>
          <w:rFonts w:ascii="Times New Roman" w:hAnsi="Times New Roman"/>
        </w:rPr>
      </w:pPr>
      <w:r w:rsidRPr="002A6D6A">
        <w:rPr>
          <w:rFonts w:ascii="Times New Roman" w:hAnsi="Times New Roman"/>
        </w:rPr>
        <w:t xml:space="preserve">Müslümanların zor zamanlarıydı. Bir gece Hz. Muhammed Kâbe’de idi. Önce Kudüs ‘teki Mescid-i Aksa’ya oradan da Allah’ın huzuruna götürüldü. O gece namaz 5 vakit olarak yeniden emredildi. </w:t>
      </w:r>
    </w:p>
    <w:p w:rsidR="00D60B9D" w:rsidRPr="002A6D6A" w:rsidRDefault="00D60B9D" w:rsidP="002A6D6A">
      <w:pPr>
        <w:spacing w:after="0" w:line="240" w:lineRule="auto"/>
        <w:rPr>
          <w:rFonts w:ascii="Times New Roman" w:hAnsi="Times New Roman"/>
          <w:b/>
        </w:rPr>
      </w:pPr>
      <w:r w:rsidRPr="002A6D6A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3</w:t>
      </w:r>
      <w:r w:rsidRPr="002A6D6A">
        <w:rPr>
          <w:rFonts w:ascii="Times New Roman" w:hAnsi="Times New Roman"/>
          <w:b/>
        </w:rPr>
        <w:t>. Yukarıdaki yazıda aşağıdaki hangi tanım açıklanmıştır?</w:t>
      </w:r>
    </w:p>
    <w:p w:rsidR="00D60B9D" w:rsidRPr="002A6D6A" w:rsidRDefault="00D60B9D" w:rsidP="002A6D6A">
      <w:pPr>
        <w:spacing w:after="0" w:line="240" w:lineRule="auto"/>
        <w:rPr>
          <w:rFonts w:ascii="Times New Roman" w:hAnsi="Times New Roman"/>
          <w:b/>
        </w:rPr>
      </w:pPr>
    </w:p>
    <w:p w:rsidR="00D60B9D" w:rsidRPr="002A6D6A" w:rsidRDefault="00D60B9D" w:rsidP="002A6D6A">
      <w:pPr>
        <w:spacing w:after="0" w:line="240" w:lineRule="auto"/>
        <w:rPr>
          <w:rFonts w:ascii="Times New Roman" w:hAnsi="Times New Roman"/>
        </w:rPr>
      </w:pPr>
      <w:r w:rsidRPr="002A6D6A">
        <w:rPr>
          <w:rFonts w:ascii="Times New Roman" w:hAnsi="Times New Roman"/>
        </w:rPr>
        <w:t>A) İsra- Miraç</w:t>
      </w:r>
      <w:r w:rsidRPr="002A6D6A">
        <w:rPr>
          <w:rFonts w:ascii="Times New Roman" w:hAnsi="Times New Roman"/>
        </w:rPr>
        <w:tab/>
      </w:r>
      <w:r w:rsidRPr="002A6D6A">
        <w:rPr>
          <w:rFonts w:ascii="Times New Roman" w:hAnsi="Times New Roman"/>
        </w:rPr>
        <w:tab/>
        <w:t xml:space="preserve">             B) Muhacir- Ensar</w:t>
      </w:r>
    </w:p>
    <w:p w:rsidR="00D60B9D" w:rsidRPr="002A6D6A" w:rsidRDefault="00D60B9D" w:rsidP="002A6D6A">
      <w:pPr>
        <w:spacing w:after="0" w:line="240" w:lineRule="auto"/>
        <w:rPr>
          <w:rFonts w:ascii="Times New Roman" w:hAnsi="Times New Roman"/>
        </w:rPr>
      </w:pPr>
      <w:r w:rsidRPr="002A6D6A">
        <w:rPr>
          <w:rFonts w:ascii="Times New Roman" w:hAnsi="Times New Roman"/>
        </w:rPr>
        <w:t>C) Mevlit- Kandil</w:t>
      </w:r>
      <w:r w:rsidRPr="002A6D6A">
        <w:rPr>
          <w:rFonts w:ascii="Times New Roman" w:hAnsi="Times New Roman"/>
        </w:rPr>
        <w:tab/>
      </w:r>
      <w:r w:rsidRPr="002A6D6A">
        <w:rPr>
          <w:rFonts w:ascii="Times New Roman" w:hAnsi="Times New Roman"/>
        </w:rPr>
        <w:tab/>
        <w:t>D) Akabe- Biat</w:t>
      </w:r>
    </w:p>
    <w:p w:rsidR="00D60B9D" w:rsidRPr="002A6D6A" w:rsidRDefault="00D60B9D" w:rsidP="002A6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/>
          <w:bCs/>
          <w:color w:val="000000"/>
        </w:rPr>
      </w:pPr>
    </w:p>
    <w:p w:rsidR="00D60B9D" w:rsidRPr="002A6D6A" w:rsidRDefault="00D60B9D" w:rsidP="002A6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2A6D6A">
        <w:rPr>
          <w:rFonts w:ascii="Times New Roman" w:hAnsi="Times New Roman"/>
          <w:b/>
          <w:bCs/>
          <w:color w:val="000000"/>
        </w:rPr>
        <w:t>1</w:t>
      </w:r>
      <w:r>
        <w:rPr>
          <w:rFonts w:ascii="Times New Roman" w:hAnsi="Times New Roman"/>
          <w:b/>
          <w:bCs/>
          <w:color w:val="000000"/>
        </w:rPr>
        <w:t>4.</w:t>
      </w:r>
      <w:r w:rsidRPr="002A6D6A">
        <w:rPr>
          <w:rFonts w:ascii="Times New Roman" w:hAnsi="Times New Roman"/>
          <w:bCs/>
          <w:color w:val="000000"/>
        </w:rPr>
        <w:t xml:space="preserve"> Peygamber Efendimiz, "Beni vefatımdan sonra ziyaret edenler, hayatımda ziyaret etmiş gibidirler." buyurmaktadır. </w:t>
      </w:r>
      <w:r w:rsidRPr="002A6D6A">
        <w:rPr>
          <w:rFonts w:ascii="Times New Roman" w:hAnsi="Times New Roman"/>
          <w:b/>
          <w:bCs/>
          <w:color w:val="000000"/>
        </w:rPr>
        <w:t>Müslümanlar bu sözün mutluluğunu ve sevincini yaşamak için nereye giderler?</w:t>
      </w:r>
    </w:p>
    <w:p w:rsidR="00D60B9D" w:rsidRPr="002A6D6A" w:rsidRDefault="00D60B9D" w:rsidP="002A6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/>
          <w:bCs/>
          <w:color w:val="000000"/>
        </w:rPr>
      </w:pPr>
    </w:p>
    <w:p w:rsidR="00D60B9D" w:rsidRPr="002A6D6A" w:rsidRDefault="00D60B9D" w:rsidP="002A6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/>
          <w:bCs/>
          <w:color w:val="000000"/>
        </w:rPr>
      </w:pPr>
      <w:r w:rsidRPr="002A6D6A">
        <w:rPr>
          <w:rFonts w:ascii="Times New Roman" w:hAnsi="Times New Roman"/>
          <w:color w:val="000000"/>
        </w:rPr>
        <w:t xml:space="preserve">A) Mescid-i Nebevi'ye            B) Mescid-i Aksa'ya   </w:t>
      </w:r>
    </w:p>
    <w:p w:rsidR="00D60B9D" w:rsidRPr="002A6D6A" w:rsidRDefault="00D60B9D" w:rsidP="002A6D6A">
      <w:pPr>
        <w:tabs>
          <w:tab w:val="left" w:pos="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/>
          <w:color w:val="000000"/>
        </w:rPr>
      </w:pPr>
      <w:r w:rsidRPr="002A6D6A">
        <w:rPr>
          <w:rFonts w:ascii="Times New Roman" w:hAnsi="Times New Roman"/>
          <w:color w:val="000000"/>
        </w:rPr>
        <w:t>C) Mescid-i Küba'ya               D) Mescid-i Haram'a</w:t>
      </w:r>
    </w:p>
    <w:p w:rsidR="00D60B9D" w:rsidRPr="002A6D6A" w:rsidRDefault="00D60B9D" w:rsidP="002A6D6A">
      <w:pPr>
        <w:spacing w:after="0" w:line="240" w:lineRule="auto"/>
        <w:rPr>
          <w:rFonts w:ascii="Times New Roman" w:hAnsi="Times New Roman"/>
        </w:rPr>
      </w:pPr>
    </w:p>
    <w:p w:rsidR="00D60B9D" w:rsidRDefault="00D60B9D" w:rsidP="007E06E1">
      <w:pPr>
        <w:spacing w:after="0" w:line="240" w:lineRule="auto"/>
        <w:rPr>
          <w:rFonts w:ascii="Times New Roman" w:hAnsi="Times New Roman"/>
        </w:rPr>
      </w:pPr>
    </w:p>
    <w:p w:rsidR="00D60B9D" w:rsidRDefault="00D60B9D" w:rsidP="008503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15</w:t>
      </w:r>
      <w:r w:rsidRPr="003F1FC2">
        <w:rPr>
          <w:rFonts w:ascii="Times New Roman" w:hAnsi="Times New Roman"/>
          <w:b/>
          <w:lang w:eastAsia="tr-TR"/>
        </w:rPr>
        <w:t>.Taif dönüşü Cebrail Peygamberimize, “Ey Allah’ın Resûlü! Emir ver de bu kavmi yok edeyim!” dedi. Peygamberimiz (s.a.v.) ise o anda şöyle dua ediyordu:“…Allah’ım! Sen kavmime doğru yolu göster, onlar bilmiyorlar.” Bu olay peygamberimizin hangi özelliğini anlatmaktadır?</w:t>
      </w:r>
    </w:p>
    <w:p w:rsidR="00D60B9D" w:rsidRPr="003F1FC2" w:rsidRDefault="00D60B9D" w:rsidP="008503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tr-TR"/>
        </w:rPr>
      </w:pPr>
    </w:p>
    <w:p w:rsidR="00D60B9D" w:rsidRPr="003F1FC2" w:rsidRDefault="00D60B9D" w:rsidP="008503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3F1FC2">
        <w:rPr>
          <w:rFonts w:ascii="Times New Roman" w:hAnsi="Times New Roman"/>
          <w:lang w:eastAsia="tr-TR"/>
        </w:rPr>
        <w:t>A)Azmi-Şükrü</w:t>
      </w:r>
      <w:r w:rsidRPr="003F1FC2">
        <w:rPr>
          <w:rFonts w:ascii="Times New Roman" w:hAnsi="Times New Roman"/>
          <w:lang w:eastAsia="tr-TR"/>
        </w:rPr>
        <w:tab/>
      </w:r>
      <w:r w:rsidRPr="003F1FC2">
        <w:rPr>
          <w:rFonts w:ascii="Times New Roman" w:hAnsi="Times New Roman"/>
          <w:lang w:eastAsia="tr-TR"/>
        </w:rPr>
        <w:tab/>
        <w:t>B)Sabrı -Merhameti</w:t>
      </w:r>
      <w:r w:rsidRPr="003F1FC2">
        <w:rPr>
          <w:rFonts w:ascii="Times New Roman" w:hAnsi="Times New Roman"/>
          <w:lang w:eastAsia="tr-TR"/>
        </w:rPr>
        <w:tab/>
        <w:t xml:space="preserve"> </w:t>
      </w:r>
    </w:p>
    <w:p w:rsidR="00D60B9D" w:rsidRDefault="00D60B9D" w:rsidP="00850376">
      <w:pPr>
        <w:spacing w:after="0" w:line="240" w:lineRule="auto"/>
        <w:rPr>
          <w:rFonts w:ascii="Times New Roman" w:hAnsi="Times New Roman"/>
          <w:lang w:eastAsia="tr-TR"/>
        </w:rPr>
      </w:pPr>
      <w:r w:rsidRPr="003F1FC2">
        <w:rPr>
          <w:rFonts w:ascii="Times New Roman" w:hAnsi="Times New Roman"/>
          <w:lang w:eastAsia="tr-TR"/>
        </w:rPr>
        <w:t>C)</w:t>
      </w:r>
      <w:r w:rsidRPr="00850376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>Zikri-Şükr</w:t>
      </w:r>
      <w:r w:rsidRPr="00850376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 xml:space="preserve">               </w:t>
      </w:r>
      <w:r w:rsidRPr="003F1FC2">
        <w:rPr>
          <w:rFonts w:ascii="Times New Roman" w:hAnsi="Times New Roman"/>
          <w:lang w:eastAsia="tr-TR"/>
        </w:rPr>
        <w:t>D)Tevekkülü-Cömertliği</w:t>
      </w:r>
    </w:p>
    <w:p w:rsidR="00D60B9D" w:rsidRDefault="00D60B9D" w:rsidP="00850376">
      <w:pPr>
        <w:spacing w:after="0" w:line="240" w:lineRule="auto"/>
        <w:rPr>
          <w:rFonts w:ascii="Times New Roman" w:hAnsi="Times New Roman"/>
          <w:lang w:eastAsia="tr-TR"/>
        </w:rPr>
      </w:pPr>
    </w:p>
    <w:p w:rsidR="00D60B9D" w:rsidRDefault="00D60B9D" w:rsidP="00850376">
      <w:pPr>
        <w:spacing w:after="0" w:line="240" w:lineRule="auto"/>
        <w:rPr>
          <w:rFonts w:ascii="Times New Roman" w:hAnsi="Times New Roman"/>
          <w:lang w:eastAsia="tr-TR"/>
        </w:rPr>
      </w:pPr>
    </w:p>
    <w:p w:rsidR="00D60B9D" w:rsidRDefault="00D60B9D" w:rsidP="00850376">
      <w:pPr>
        <w:spacing w:after="0" w:line="240" w:lineRule="auto"/>
        <w:rPr>
          <w:rFonts w:ascii="Times New Roman" w:hAnsi="Times New Roman"/>
          <w:lang w:eastAsia="tr-TR"/>
        </w:rPr>
      </w:pPr>
    </w:p>
    <w:p w:rsidR="00D60B9D" w:rsidRDefault="00D60B9D" w:rsidP="00175F4E">
      <w:pPr>
        <w:spacing w:after="0" w:line="240" w:lineRule="auto"/>
        <w:rPr>
          <w:rFonts w:ascii="Times New Roman" w:hAnsi="Times New Roman"/>
          <w:b/>
          <w:bCs/>
        </w:rPr>
      </w:pPr>
      <w:r w:rsidRPr="00175F4E">
        <w:rPr>
          <w:rFonts w:ascii="Times New Roman" w:hAnsi="Times New Roman"/>
          <w:b/>
          <w:bCs/>
        </w:rPr>
        <w:t xml:space="preserve"> </w:t>
      </w:r>
    </w:p>
    <w:p w:rsidR="00D60B9D" w:rsidRPr="00F2498E" w:rsidRDefault="00D60B9D" w:rsidP="00F24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bCs/>
          <w:lang w:eastAsia="tr-TR"/>
        </w:rPr>
        <w:t>16</w:t>
      </w:r>
      <w:r w:rsidRPr="00F2498E">
        <w:rPr>
          <w:rFonts w:ascii="Times New Roman" w:hAnsi="Times New Roman"/>
          <w:b/>
          <w:bCs/>
          <w:lang w:eastAsia="tr-TR"/>
        </w:rPr>
        <w:t>.</w:t>
      </w:r>
      <w:r w:rsidRPr="00F2498E">
        <w:rPr>
          <w:rFonts w:ascii="Times New Roman" w:hAnsi="Times New Roman"/>
          <w:bCs/>
          <w:lang w:eastAsia="tr-TR"/>
        </w:rPr>
        <w:t xml:space="preserve"> </w:t>
      </w:r>
      <w:r w:rsidRPr="00F2498E">
        <w:rPr>
          <w:rFonts w:ascii="Times New Roman" w:hAnsi="Times New Roman"/>
          <w:lang w:eastAsia="tr-TR"/>
        </w:rPr>
        <w:t>“Sağ elime güneşi, sol elime ayı verseler yine de bu davadan dönmeyeceğim. Ya Allah bu dini üstün kılar ya da ben bu uğurda ölüp giderim.”</w:t>
      </w:r>
    </w:p>
    <w:p w:rsidR="00D60B9D" w:rsidRPr="00F2498E" w:rsidRDefault="00D60B9D" w:rsidP="00F24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tr-TR"/>
        </w:rPr>
      </w:pPr>
      <w:r w:rsidRPr="00F2498E">
        <w:rPr>
          <w:rFonts w:ascii="Times New Roman" w:hAnsi="Times New Roman"/>
          <w:b/>
          <w:lang w:eastAsia="tr-TR"/>
        </w:rPr>
        <w:t>Yukarıdaki hadis-i şerif Peygamber Efendimizin (s.a.v.) hangi yönünü anlatmaktadır?</w:t>
      </w:r>
    </w:p>
    <w:p w:rsidR="00D60B9D" w:rsidRPr="00F2498E" w:rsidRDefault="00D60B9D" w:rsidP="00F24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tr-TR"/>
        </w:rPr>
      </w:pPr>
    </w:p>
    <w:p w:rsidR="00D60B9D" w:rsidRPr="00F2498E" w:rsidRDefault="00D60B9D" w:rsidP="00F24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F2498E">
        <w:rPr>
          <w:rFonts w:ascii="Times New Roman" w:hAnsi="Times New Roman"/>
          <w:b/>
          <w:bCs/>
          <w:lang w:eastAsia="tr-TR"/>
        </w:rPr>
        <w:t xml:space="preserve">a) </w:t>
      </w:r>
      <w:r w:rsidRPr="00F2498E">
        <w:rPr>
          <w:rFonts w:ascii="Times New Roman" w:hAnsi="Times New Roman"/>
          <w:lang w:eastAsia="tr-TR"/>
        </w:rPr>
        <w:t>Cömertlik ve kibarlığını</w:t>
      </w:r>
    </w:p>
    <w:p w:rsidR="00D60B9D" w:rsidRPr="00F2498E" w:rsidRDefault="00D60B9D" w:rsidP="00F24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F2498E">
        <w:rPr>
          <w:rFonts w:ascii="Times New Roman" w:hAnsi="Times New Roman"/>
          <w:lang w:eastAsia="tr-TR"/>
        </w:rPr>
        <w:t xml:space="preserve"> </w:t>
      </w:r>
      <w:r w:rsidRPr="00F2498E">
        <w:rPr>
          <w:rFonts w:ascii="Times New Roman" w:hAnsi="Times New Roman"/>
          <w:b/>
          <w:bCs/>
          <w:lang w:eastAsia="tr-TR"/>
        </w:rPr>
        <w:t xml:space="preserve">b) </w:t>
      </w:r>
      <w:r w:rsidRPr="00F2498E">
        <w:rPr>
          <w:rFonts w:ascii="Times New Roman" w:hAnsi="Times New Roman"/>
          <w:lang w:eastAsia="tr-TR"/>
        </w:rPr>
        <w:t>Allah’a olan güveni ve davasına bağlılığını</w:t>
      </w:r>
    </w:p>
    <w:p w:rsidR="00D60B9D" w:rsidRPr="00F2498E" w:rsidRDefault="00D60B9D" w:rsidP="00F24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bCs/>
          <w:lang w:eastAsia="tr-TR"/>
        </w:rPr>
        <w:t xml:space="preserve"> </w:t>
      </w:r>
      <w:r w:rsidRPr="00F2498E">
        <w:rPr>
          <w:rFonts w:ascii="Times New Roman" w:hAnsi="Times New Roman"/>
          <w:b/>
          <w:bCs/>
          <w:lang w:eastAsia="tr-TR"/>
        </w:rPr>
        <w:t xml:space="preserve">c) </w:t>
      </w:r>
      <w:r w:rsidRPr="00F2498E">
        <w:rPr>
          <w:rFonts w:ascii="Times New Roman" w:hAnsi="Times New Roman"/>
          <w:lang w:eastAsia="tr-TR"/>
        </w:rPr>
        <w:t>Sabırlı ve kanaatkâr oluşunu</w:t>
      </w:r>
    </w:p>
    <w:p w:rsidR="00D60B9D" w:rsidRPr="00F2498E" w:rsidRDefault="00D60B9D" w:rsidP="00F24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F2498E">
        <w:rPr>
          <w:rFonts w:ascii="Times New Roman" w:hAnsi="Times New Roman"/>
          <w:lang w:eastAsia="tr-TR"/>
        </w:rPr>
        <w:t xml:space="preserve"> </w:t>
      </w:r>
      <w:r w:rsidRPr="00F2498E">
        <w:rPr>
          <w:rFonts w:ascii="Times New Roman" w:hAnsi="Times New Roman"/>
          <w:b/>
          <w:bCs/>
          <w:lang w:eastAsia="tr-TR"/>
        </w:rPr>
        <w:t xml:space="preserve">d) </w:t>
      </w:r>
      <w:r w:rsidRPr="00F2498E">
        <w:rPr>
          <w:rFonts w:ascii="Times New Roman" w:hAnsi="Times New Roman"/>
          <w:lang w:eastAsia="tr-TR"/>
        </w:rPr>
        <w:t>Cesaretli ve adil oluşunu</w:t>
      </w:r>
    </w:p>
    <w:p w:rsidR="00D60B9D" w:rsidRPr="00F2498E" w:rsidRDefault="00D60B9D" w:rsidP="00F24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D60B9D" w:rsidRPr="003F1FC2" w:rsidRDefault="00D60B9D" w:rsidP="003F1F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3F1FC2">
        <w:rPr>
          <w:rFonts w:ascii="Times New Roman" w:hAnsi="Times New Roman"/>
          <w:b/>
          <w:bCs/>
          <w:lang w:eastAsia="tr-TR"/>
        </w:rPr>
        <w:t xml:space="preserve">I. </w:t>
      </w:r>
      <w:r w:rsidRPr="003F1FC2">
        <w:rPr>
          <w:rFonts w:ascii="Times New Roman" w:hAnsi="Times New Roman"/>
          <w:lang w:eastAsia="tr-TR"/>
        </w:rPr>
        <w:t>“Allah’ım! Beni, senin sevginle ve sevgisi senin katında bana fayda verecek şeyin sevgisiyle rızıklandır.”</w:t>
      </w:r>
    </w:p>
    <w:p w:rsidR="00D60B9D" w:rsidRPr="003F1FC2" w:rsidRDefault="00D60B9D" w:rsidP="003F1F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3F1FC2">
        <w:rPr>
          <w:rFonts w:ascii="Times New Roman" w:hAnsi="Times New Roman"/>
          <w:b/>
          <w:bCs/>
          <w:lang w:eastAsia="tr-TR"/>
        </w:rPr>
        <w:t xml:space="preserve"> II.</w:t>
      </w:r>
      <w:r w:rsidRPr="003F1FC2">
        <w:rPr>
          <w:rFonts w:ascii="Times New Roman" w:hAnsi="Times New Roman"/>
          <w:lang w:eastAsia="tr-TR"/>
        </w:rPr>
        <w:t>“Kim sevdiğini Allah için sever, kızdığına Allah için kızarsa imanı olgunlaşmış demektir.”</w:t>
      </w:r>
    </w:p>
    <w:p w:rsidR="00D60B9D" w:rsidRPr="003F1FC2" w:rsidRDefault="00D60B9D" w:rsidP="003F1F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3F1FC2">
        <w:rPr>
          <w:rFonts w:ascii="Times New Roman" w:hAnsi="Times New Roman"/>
          <w:b/>
          <w:bCs/>
          <w:lang w:eastAsia="tr-TR"/>
        </w:rPr>
        <w:t xml:space="preserve"> III.</w:t>
      </w:r>
      <w:r w:rsidRPr="003F1FC2">
        <w:rPr>
          <w:rFonts w:ascii="Times New Roman" w:hAnsi="Times New Roman"/>
          <w:lang w:eastAsia="tr-TR"/>
        </w:rPr>
        <w:t>“Bizi yedirip içiren ve bizi Müslümanlardan kılan Allah’a hamdolsun.”</w:t>
      </w:r>
    </w:p>
    <w:p w:rsidR="00D60B9D" w:rsidRPr="003F1FC2" w:rsidRDefault="00D60B9D" w:rsidP="003F1F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3F1FC2">
        <w:rPr>
          <w:rFonts w:ascii="Times New Roman" w:hAnsi="Times New Roman"/>
          <w:b/>
          <w:bCs/>
          <w:lang w:eastAsia="tr-TR"/>
        </w:rPr>
        <w:t xml:space="preserve"> IV.</w:t>
      </w:r>
      <w:r w:rsidRPr="003F1FC2">
        <w:rPr>
          <w:rFonts w:ascii="Times New Roman" w:hAnsi="Times New Roman"/>
          <w:lang w:eastAsia="tr-TR"/>
        </w:rPr>
        <w:t>“Allah’ım senden seni sevmeyi, seni seven kişiyi sevmeyi, senin sevgine ulaştıran ameli yapmayı</w:t>
      </w:r>
    </w:p>
    <w:p w:rsidR="00D60B9D" w:rsidRDefault="00D60B9D" w:rsidP="003F1F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3F1FC2">
        <w:rPr>
          <w:rFonts w:ascii="Times New Roman" w:hAnsi="Times New Roman"/>
          <w:lang w:eastAsia="tr-TR"/>
        </w:rPr>
        <w:t>isterim....”</w:t>
      </w:r>
    </w:p>
    <w:p w:rsidR="00D60B9D" w:rsidRPr="003F1FC2" w:rsidRDefault="00D60B9D" w:rsidP="003F1F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D60B9D" w:rsidRPr="003F1FC2" w:rsidRDefault="00D60B9D" w:rsidP="003F1F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tr-TR"/>
        </w:rPr>
      </w:pPr>
      <w:r w:rsidRPr="003F1FC2">
        <w:rPr>
          <w:rFonts w:ascii="Times New Roman" w:hAnsi="Times New Roman"/>
          <w:b/>
          <w:bCs/>
          <w:lang w:eastAsia="tr-TR"/>
        </w:rPr>
        <w:t>1</w:t>
      </w:r>
      <w:r>
        <w:rPr>
          <w:rFonts w:ascii="Times New Roman" w:hAnsi="Times New Roman"/>
          <w:b/>
          <w:bCs/>
          <w:lang w:eastAsia="tr-TR"/>
        </w:rPr>
        <w:t>7</w:t>
      </w:r>
      <w:r w:rsidRPr="003F1FC2">
        <w:rPr>
          <w:rFonts w:ascii="Times New Roman" w:hAnsi="Times New Roman"/>
          <w:b/>
          <w:bCs/>
          <w:lang w:eastAsia="tr-TR"/>
        </w:rPr>
        <w:t xml:space="preserve">. </w:t>
      </w:r>
      <w:r w:rsidRPr="003F1FC2">
        <w:rPr>
          <w:rFonts w:ascii="Times New Roman" w:hAnsi="Times New Roman"/>
          <w:b/>
          <w:lang w:eastAsia="tr-TR"/>
        </w:rPr>
        <w:t>Yukarıdaki hadis-i şeriflerden hangisi peygamberimizin Allah’a olan sevgisini anlatmaktadır?</w:t>
      </w:r>
    </w:p>
    <w:p w:rsidR="00D60B9D" w:rsidRPr="003F1FC2" w:rsidRDefault="00D60B9D" w:rsidP="003F1F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D60B9D" w:rsidRPr="003F1FC2" w:rsidRDefault="00D60B9D" w:rsidP="003F1F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 w:rsidRPr="003F1FC2">
        <w:rPr>
          <w:rFonts w:ascii="Times New Roman" w:hAnsi="Times New Roman"/>
          <w:lang w:eastAsia="tr-TR"/>
        </w:rPr>
        <w:t>A)I-II-III     B)I-II-IV       C)I-III-IV       D)II-III-IV</w:t>
      </w:r>
    </w:p>
    <w:p w:rsidR="00D60B9D" w:rsidRPr="003F1FC2" w:rsidRDefault="00D60B9D" w:rsidP="003F1F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D60B9D" w:rsidRDefault="00D60B9D" w:rsidP="00312E57">
      <w:pPr>
        <w:spacing w:after="0" w:line="240" w:lineRule="auto"/>
        <w:rPr>
          <w:rFonts w:ascii="Times New Roman" w:hAnsi="Times New Roman"/>
        </w:rPr>
      </w:pPr>
    </w:p>
    <w:p w:rsidR="00D60B9D" w:rsidRPr="00312E57" w:rsidRDefault="00D60B9D" w:rsidP="00312E57">
      <w:pPr>
        <w:spacing w:after="0" w:line="240" w:lineRule="auto"/>
        <w:rPr>
          <w:rFonts w:ascii="Times New Roman" w:hAnsi="Times New Roman"/>
        </w:rPr>
      </w:pPr>
      <w:r w:rsidRPr="00312E57">
        <w:rPr>
          <w:rFonts w:ascii="Times New Roman" w:hAnsi="Times New Roman"/>
        </w:rPr>
        <w:t xml:space="preserve">- Haksızlıklar çok yaygındı.    </w:t>
      </w:r>
    </w:p>
    <w:p w:rsidR="00D60B9D" w:rsidRPr="00312E57" w:rsidRDefault="00D60B9D" w:rsidP="00312E57">
      <w:pPr>
        <w:spacing w:after="0" w:line="240" w:lineRule="auto"/>
        <w:rPr>
          <w:rFonts w:ascii="Times New Roman" w:hAnsi="Times New Roman"/>
        </w:rPr>
      </w:pPr>
      <w:r w:rsidRPr="00312E57">
        <w:rPr>
          <w:rFonts w:ascii="Times New Roman" w:hAnsi="Times New Roman"/>
        </w:rPr>
        <w:t>- İnsanların çoğu putperestti.</w:t>
      </w:r>
    </w:p>
    <w:p w:rsidR="00D60B9D" w:rsidRPr="00312E57" w:rsidRDefault="00D60B9D" w:rsidP="00312E57">
      <w:pPr>
        <w:spacing w:after="0" w:line="240" w:lineRule="auto"/>
        <w:rPr>
          <w:rFonts w:ascii="Times New Roman" w:hAnsi="Times New Roman"/>
        </w:rPr>
      </w:pPr>
      <w:r w:rsidRPr="00312E57">
        <w:rPr>
          <w:rFonts w:ascii="Times New Roman" w:hAnsi="Times New Roman"/>
        </w:rPr>
        <w:t>- Kabileler halinde yaşarlardı.</w:t>
      </w:r>
    </w:p>
    <w:p w:rsidR="00D60B9D" w:rsidRPr="00312E57" w:rsidRDefault="00D60B9D" w:rsidP="00312E57">
      <w:pPr>
        <w:spacing w:after="0" w:line="240" w:lineRule="auto"/>
        <w:rPr>
          <w:rFonts w:ascii="Times New Roman" w:hAnsi="Times New Roman"/>
        </w:rPr>
      </w:pPr>
      <w:r w:rsidRPr="00312E57">
        <w:rPr>
          <w:rFonts w:ascii="Times New Roman" w:hAnsi="Times New Roman"/>
        </w:rPr>
        <w:t>- Kadınlara değer verilmezdi.</w:t>
      </w:r>
    </w:p>
    <w:p w:rsidR="00D60B9D" w:rsidRDefault="00D60B9D" w:rsidP="00312E57">
      <w:pPr>
        <w:spacing w:after="0" w:line="240" w:lineRule="auto"/>
        <w:rPr>
          <w:rFonts w:ascii="Times New Roman" w:hAnsi="Times New Roman"/>
          <w:b/>
        </w:rPr>
      </w:pPr>
      <w:hyperlink r:id="rId4" w:history="1">
        <w:r w:rsidRPr="00D640B4">
          <w:rPr>
            <w:rStyle w:val="Hyperlink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D60B9D" w:rsidRPr="00312E57" w:rsidRDefault="00D60B9D" w:rsidP="00312E5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312E57">
        <w:rPr>
          <w:rFonts w:ascii="Times New Roman" w:hAnsi="Times New Roman"/>
          <w:b/>
        </w:rPr>
        <w:t>8. Yukarıda anlatılan özellikler hangi döneme aittir?</w:t>
      </w:r>
    </w:p>
    <w:p w:rsidR="00D60B9D" w:rsidRPr="00312E57" w:rsidRDefault="00D60B9D" w:rsidP="00312E57">
      <w:pPr>
        <w:spacing w:after="0" w:line="240" w:lineRule="auto"/>
        <w:rPr>
          <w:rFonts w:ascii="Times New Roman" w:hAnsi="Times New Roman"/>
          <w:b/>
        </w:rPr>
      </w:pPr>
    </w:p>
    <w:p w:rsidR="00D60B9D" w:rsidRDefault="00D60B9D" w:rsidP="00312E57">
      <w:pPr>
        <w:spacing w:after="0" w:line="240" w:lineRule="auto"/>
        <w:rPr>
          <w:rFonts w:ascii="Times New Roman" w:hAnsi="Times New Roman"/>
        </w:rPr>
      </w:pPr>
      <w:r w:rsidRPr="00312E57">
        <w:rPr>
          <w:rFonts w:ascii="Times New Roman" w:hAnsi="Times New Roman"/>
          <w:b/>
        </w:rPr>
        <w:t>A)</w:t>
      </w:r>
      <w:r>
        <w:rPr>
          <w:rFonts w:ascii="Times New Roman" w:hAnsi="Times New Roman"/>
          <w:b/>
        </w:rPr>
        <w:t xml:space="preserve">  </w:t>
      </w:r>
      <w:r w:rsidRPr="00312E57">
        <w:rPr>
          <w:rFonts w:ascii="Times New Roman" w:hAnsi="Times New Roman"/>
        </w:rPr>
        <w:t>Asr-ı Saadet     B)Yeniçağ      C) Cahiliye   D)Yakınçağ</w:t>
      </w:r>
    </w:p>
    <w:p w:rsidR="00D60B9D" w:rsidRPr="00312E57" w:rsidRDefault="00D60B9D" w:rsidP="00312E57">
      <w:pPr>
        <w:spacing w:after="0" w:line="240" w:lineRule="auto"/>
        <w:rPr>
          <w:rFonts w:ascii="Times New Roman" w:hAnsi="Times New Roman"/>
        </w:rPr>
      </w:pPr>
    </w:p>
    <w:p w:rsidR="00D60B9D" w:rsidRPr="003F1FC2" w:rsidRDefault="00D60B9D" w:rsidP="003F1F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D60B9D" w:rsidRDefault="00D60B9D">
      <w:pPr>
        <w:sectPr w:rsidR="00D60B9D" w:rsidSect="00AD3963">
          <w:type w:val="continuous"/>
          <w:pgSz w:w="11906" w:h="16838"/>
          <w:pgMar w:top="227" w:right="227" w:bottom="227" w:left="426" w:header="709" w:footer="709" w:gutter="0"/>
          <w:cols w:num="2" w:space="709"/>
          <w:docGrid w:linePitch="360"/>
        </w:sectPr>
      </w:pPr>
    </w:p>
    <w:p w:rsidR="00D60B9D" w:rsidRDefault="00D60B9D">
      <w:r w:rsidRPr="004922C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34.75pt;height:250.5pt;visibility:visible">
            <v:imagedata r:id="rId5" o:title="" croptop="1160f" cropbottom="1546f" cropright="1645f"/>
          </v:shape>
        </w:pict>
      </w:r>
    </w:p>
    <w:p w:rsidR="00D60B9D" w:rsidRDefault="00D60B9D" w:rsidP="004A11C6">
      <w:pPr>
        <w:jc w:val="center"/>
      </w:pPr>
      <w:r w:rsidRPr="00120C2E">
        <w:t>- En üstün iman nerede olursan ol Allah’ın seninle beraber olduğunu bilmendir. (Hadis-</w:t>
      </w:r>
      <w:bookmarkStart w:id="0" w:name="_GoBack"/>
      <w:bookmarkEnd w:id="0"/>
      <w:r w:rsidRPr="00120C2E">
        <w:t>i Şerif)</w:t>
      </w:r>
    </w:p>
    <w:p w:rsidR="00D60B9D" w:rsidRDefault="00D60B9D" w:rsidP="004A11C6">
      <w:pPr>
        <w:jc w:val="center"/>
      </w:pPr>
      <w:r>
        <w:t>Başarılar dilerim.</w:t>
      </w:r>
    </w:p>
    <w:sectPr w:rsidR="00D60B9D" w:rsidSect="00695A85">
      <w:type w:val="continuous"/>
      <w:pgSz w:w="11906" w:h="16838"/>
      <w:pgMar w:top="227" w:right="227" w:bottom="227" w:left="426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3C2"/>
    <w:rsid w:val="00077409"/>
    <w:rsid w:val="000B0BA7"/>
    <w:rsid w:val="00120C2E"/>
    <w:rsid w:val="0012341A"/>
    <w:rsid w:val="00175F4E"/>
    <w:rsid w:val="001E7796"/>
    <w:rsid w:val="00221E18"/>
    <w:rsid w:val="00254ACB"/>
    <w:rsid w:val="00261518"/>
    <w:rsid w:val="00267DA2"/>
    <w:rsid w:val="00271A07"/>
    <w:rsid w:val="002A6D6A"/>
    <w:rsid w:val="002B6204"/>
    <w:rsid w:val="002C4EE0"/>
    <w:rsid w:val="002F02DE"/>
    <w:rsid w:val="00312E57"/>
    <w:rsid w:val="003201CF"/>
    <w:rsid w:val="003F1FC2"/>
    <w:rsid w:val="004922C0"/>
    <w:rsid w:val="004955E6"/>
    <w:rsid w:val="004A11C6"/>
    <w:rsid w:val="004E6D32"/>
    <w:rsid w:val="004E798D"/>
    <w:rsid w:val="00553454"/>
    <w:rsid w:val="00572DC4"/>
    <w:rsid w:val="0061061F"/>
    <w:rsid w:val="006745D5"/>
    <w:rsid w:val="00695A85"/>
    <w:rsid w:val="006D7A5B"/>
    <w:rsid w:val="006F1416"/>
    <w:rsid w:val="007900CB"/>
    <w:rsid w:val="007E06E1"/>
    <w:rsid w:val="00844ECA"/>
    <w:rsid w:val="00850376"/>
    <w:rsid w:val="008B477C"/>
    <w:rsid w:val="009763F3"/>
    <w:rsid w:val="00992ABD"/>
    <w:rsid w:val="00A054EF"/>
    <w:rsid w:val="00A76D63"/>
    <w:rsid w:val="00A83B7E"/>
    <w:rsid w:val="00AD2FF1"/>
    <w:rsid w:val="00AD3963"/>
    <w:rsid w:val="00B25EC3"/>
    <w:rsid w:val="00B97098"/>
    <w:rsid w:val="00BA1A5D"/>
    <w:rsid w:val="00BA4733"/>
    <w:rsid w:val="00BF6974"/>
    <w:rsid w:val="00C028A4"/>
    <w:rsid w:val="00C03925"/>
    <w:rsid w:val="00C3168B"/>
    <w:rsid w:val="00C36256"/>
    <w:rsid w:val="00C454F2"/>
    <w:rsid w:val="00C62E90"/>
    <w:rsid w:val="00D60B9D"/>
    <w:rsid w:val="00D640B4"/>
    <w:rsid w:val="00DC0327"/>
    <w:rsid w:val="00E03C01"/>
    <w:rsid w:val="00E314B1"/>
    <w:rsid w:val="00E31545"/>
    <w:rsid w:val="00E54805"/>
    <w:rsid w:val="00E77801"/>
    <w:rsid w:val="00F2498E"/>
    <w:rsid w:val="00FC3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79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548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E5480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6F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141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E6D3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1024</Words>
  <Characters>5838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İsrafil YILDIZ</dc:creator>
  <cp:keywords>www.sorubak.com</cp:keywords>
  <dc:description/>
  <cp:lastModifiedBy>edanur</cp:lastModifiedBy>
  <cp:revision>5</cp:revision>
  <dcterms:created xsi:type="dcterms:W3CDTF">2015-01-06T19:18:00Z</dcterms:created>
  <dcterms:modified xsi:type="dcterms:W3CDTF">2015-01-14T17:33:00Z</dcterms:modified>
</cp:coreProperties>
</file>