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96D" w:rsidRPr="005176A3" w:rsidRDefault="00DC796D" w:rsidP="00A173B1">
      <w:pPr>
        <w:spacing w:after="0"/>
        <w:rPr>
          <w:b/>
        </w:rPr>
      </w:pPr>
      <w:r>
        <w:rPr>
          <w:noProof/>
          <w:lang w:eastAsia="tr-TR"/>
        </w:rPr>
        <w:pict>
          <v:line id="Düz Bağlayıcı 4" o:spid="_x0000_s1026" style="position:absolute;z-index:251658240;visibility:visible" from="217.15pt,1.35pt" to="217.15pt,64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" strokecolor="#4579b8"/>
        </w:pict>
      </w:r>
      <w:r w:rsidRPr="005176A3">
        <w:rPr>
          <w:b/>
        </w:rPr>
        <w:t>1.Aşağıdakilerden hangisi toplu olarak  (cemaatle)  kılınmak zorunda olan namazlardan biri</w:t>
      </w:r>
      <w:r w:rsidRPr="005176A3">
        <w:rPr>
          <w:b/>
          <w:i/>
          <w:u w:val="single"/>
        </w:rPr>
        <w:t xml:space="preserve"> değildir</w:t>
      </w:r>
      <w:r w:rsidRPr="005176A3">
        <w:rPr>
          <w:b/>
        </w:rPr>
        <w:t xml:space="preserve"> ?</w:t>
      </w:r>
    </w:p>
    <w:p w:rsidR="00DC796D" w:rsidRPr="005176A3" w:rsidRDefault="00DC796D" w:rsidP="00A173B1">
      <w:pPr>
        <w:spacing w:after="0"/>
      </w:pPr>
      <w:r>
        <w:t>a) Tesbih Namazı</w:t>
      </w:r>
      <w:r>
        <w:tab/>
        <w:t xml:space="preserve">    </w:t>
      </w:r>
      <w:r w:rsidRPr="005176A3">
        <w:t xml:space="preserve">b) Cuma Namazı         </w:t>
      </w:r>
    </w:p>
    <w:p w:rsidR="00DC796D" w:rsidRPr="005176A3" w:rsidRDefault="00DC796D" w:rsidP="00A173B1">
      <w:pPr>
        <w:spacing w:after="0"/>
      </w:pPr>
      <w:r w:rsidRPr="005176A3">
        <w:t xml:space="preserve">c) Cenaze namazı              </w:t>
      </w:r>
      <w:r>
        <w:t xml:space="preserve"> </w:t>
      </w:r>
      <w:r w:rsidRPr="005176A3">
        <w:t>d) Bayram namazı</w:t>
      </w:r>
    </w:p>
    <w:p w:rsidR="00DC796D" w:rsidRPr="005176A3" w:rsidRDefault="00DC796D" w:rsidP="00A173B1">
      <w:pPr>
        <w:spacing w:after="0"/>
        <w:rPr>
          <w:b/>
        </w:rPr>
      </w:pPr>
      <w:r w:rsidRPr="005176A3">
        <w:rPr>
          <w:b/>
        </w:rPr>
        <w:t>2.Bayram namazı senede kaç defa kılınır?</w:t>
      </w:r>
    </w:p>
    <w:p w:rsidR="00DC796D" w:rsidRPr="005176A3" w:rsidRDefault="00DC796D" w:rsidP="00A173B1">
      <w:pPr>
        <w:spacing w:after="0"/>
      </w:pPr>
      <w:r w:rsidRPr="005176A3">
        <w:t>a) 1                b) 2                 c) 3                d) 4</w:t>
      </w:r>
    </w:p>
    <w:p w:rsidR="00DC796D" w:rsidRPr="005176A3" w:rsidRDefault="00DC796D" w:rsidP="00A173B1">
      <w:pPr>
        <w:spacing w:after="0"/>
        <w:rPr>
          <w:b/>
        </w:rPr>
      </w:pPr>
      <w:r w:rsidRPr="005176A3">
        <w:rPr>
          <w:b/>
        </w:rPr>
        <w:t xml:space="preserve">3.Aşağıdakilerden hangisi namazın insana kazandırdıkları arasında </w:t>
      </w:r>
      <w:r w:rsidRPr="005176A3">
        <w:rPr>
          <w:b/>
          <w:i/>
          <w:u w:val="single"/>
        </w:rPr>
        <w:t>sayılamaz?</w:t>
      </w:r>
    </w:p>
    <w:p w:rsidR="00DC796D" w:rsidRPr="005176A3" w:rsidRDefault="00DC796D" w:rsidP="00A173B1">
      <w:pPr>
        <w:spacing w:after="0"/>
      </w:pPr>
      <w:r w:rsidRPr="005176A3">
        <w:t xml:space="preserve">a) İnsanın duygu dünyasını zenginleştirir            </w:t>
      </w:r>
    </w:p>
    <w:p w:rsidR="00DC796D" w:rsidRPr="005176A3" w:rsidRDefault="00DC796D" w:rsidP="00A173B1">
      <w:pPr>
        <w:spacing w:after="0"/>
      </w:pPr>
      <w:r w:rsidRPr="005176A3">
        <w:t>b) İnsanlardan uzak durmayı sağlar</w:t>
      </w:r>
    </w:p>
    <w:p w:rsidR="00DC796D" w:rsidRPr="005176A3" w:rsidRDefault="00DC796D" w:rsidP="00A173B1">
      <w:pPr>
        <w:spacing w:after="0"/>
      </w:pPr>
      <w:r w:rsidRPr="005176A3">
        <w:t xml:space="preserve">c) İnsana temizlik alışkanlığı kazandırır         </w:t>
      </w:r>
    </w:p>
    <w:p w:rsidR="00DC796D" w:rsidRPr="005176A3" w:rsidRDefault="00DC796D" w:rsidP="00A173B1">
      <w:pPr>
        <w:spacing w:after="0"/>
      </w:pPr>
      <w:r w:rsidRPr="005176A3">
        <w:t>d) İnsanın davranışlarının bilinçli olmasını</w:t>
      </w:r>
    </w:p>
    <w:p w:rsidR="00DC796D" w:rsidRPr="005176A3" w:rsidRDefault="00DC796D" w:rsidP="00A173B1">
      <w:pPr>
        <w:spacing w:after="0"/>
      </w:pPr>
      <w:r w:rsidRPr="005176A3">
        <w:rPr>
          <w:b/>
        </w:rPr>
        <w:t xml:space="preserve">4.Hz.Muhammed (s.a.v)’in bildirdiğine göre “dinin direği” olan ibadet aşağıdakilerden hangisidir? </w:t>
      </w:r>
    </w:p>
    <w:p w:rsidR="00DC796D" w:rsidRPr="005176A3" w:rsidRDefault="00DC796D" w:rsidP="00A173B1">
      <w:pPr>
        <w:spacing w:after="0"/>
      </w:pPr>
      <w:r w:rsidRPr="005176A3">
        <w:t>a) Oruç</w:t>
      </w:r>
      <w:r>
        <w:tab/>
        <w:t xml:space="preserve">       b) Zekât         </w:t>
      </w:r>
      <w:r w:rsidRPr="005176A3">
        <w:t xml:space="preserve"> c) Nama</w:t>
      </w:r>
      <w:r>
        <w:t>z</w:t>
      </w:r>
      <w:r w:rsidRPr="005176A3">
        <w:t xml:space="preserve">        d) Hac</w:t>
      </w:r>
    </w:p>
    <w:p w:rsidR="00DC796D" w:rsidRPr="005176A3" w:rsidRDefault="00DC796D" w:rsidP="00A173B1">
      <w:pPr>
        <w:spacing w:after="0"/>
        <w:rPr>
          <w:b/>
        </w:rPr>
      </w:pPr>
      <w:r w:rsidRPr="005176A3">
        <w:rPr>
          <w:b/>
        </w:rPr>
        <w:t>5.Aşağıdaki namazların hangisinde rüku ve secde</w:t>
      </w:r>
      <w:r>
        <w:rPr>
          <w:b/>
        </w:rPr>
        <w:t xml:space="preserve"> </w:t>
      </w:r>
      <w:r w:rsidRPr="005176A3">
        <w:rPr>
          <w:b/>
          <w:i/>
          <w:u w:val="single"/>
        </w:rPr>
        <w:t>yoktur.</w:t>
      </w:r>
    </w:p>
    <w:p w:rsidR="00DC796D" w:rsidRPr="005176A3" w:rsidRDefault="00DC796D" w:rsidP="00A173B1">
      <w:pPr>
        <w:spacing w:after="0"/>
      </w:pPr>
      <w:r w:rsidRPr="005176A3">
        <w:t>a) Bayram namazı               b) Cuma namazı</w:t>
      </w:r>
    </w:p>
    <w:p w:rsidR="00DC796D" w:rsidRPr="005176A3" w:rsidRDefault="00DC796D" w:rsidP="00A173B1">
      <w:pPr>
        <w:spacing w:after="0"/>
      </w:pPr>
      <w:r w:rsidRPr="005176A3">
        <w:t xml:space="preserve">c) Teravih namazı           </w:t>
      </w:r>
      <w:r>
        <w:t xml:space="preserve">    </w:t>
      </w:r>
      <w:r w:rsidRPr="005176A3">
        <w:t>d) Cenaze namazı</w:t>
      </w:r>
    </w:p>
    <w:p w:rsidR="00DC796D" w:rsidRPr="005176A3" w:rsidRDefault="00DC796D" w:rsidP="00A173B1">
      <w:pPr>
        <w:spacing w:after="0"/>
        <w:rPr>
          <w:b/>
          <w:i/>
        </w:rPr>
      </w:pPr>
      <w:r>
        <w:rPr>
          <w:b/>
          <w:i/>
        </w:rPr>
        <w:t>6.</w:t>
      </w:r>
      <w:r w:rsidRPr="005176A3">
        <w:rPr>
          <w:b/>
          <w:i/>
        </w:rPr>
        <w:t>Bütün vakit namazl</w:t>
      </w:r>
      <w:r>
        <w:rPr>
          <w:b/>
          <w:i/>
        </w:rPr>
        <w:t xml:space="preserve">arının ilk rekâtlarında başlama </w:t>
      </w:r>
      <w:r>
        <w:rPr>
          <w:b/>
        </w:rPr>
        <w:t>tekbirinden hemen sonra …….</w:t>
      </w:r>
      <w:r w:rsidRPr="005176A3">
        <w:rPr>
          <w:b/>
        </w:rPr>
        <w:t xml:space="preserve"> okunur.</w:t>
      </w:r>
    </w:p>
    <w:p w:rsidR="00DC796D" w:rsidRPr="005176A3" w:rsidRDefault="00DC796D" w:rsidP="00A173B1">
      <w:pPr>
        <w:spacing w:after="0"/>
        <w:rPr>
          <w:b/>
        </w:rPr>
      </w:pPr>
      <w:r w:rsidRPr="005176A3">
        <w:rPr>
          <w:b/>
        </w:rPr>
        <w:t>Yukarıdaki ifadenin doğru olması için noktalı kısma aşağıdakilerden hangisi gelmelidir?</w:t>
      </w:r>
    </w:p>
    <w:p w:rsidR="00DC796D" w:rsidRPr="005176A3" w:rsidRDefault="00DC796D" w:rsidP="00A173B1">
      <w:pPr>
        <w:spacing w:after="0"/>
      </w:pPr>
      <w:r w:rsidRPr="005176A3">
        <w:rPr>
          <w:bCs/>
        </w:rPr>
        <w:t>a) Sübhaneke</w:t>
      </w:r>
      <w:r>
        <w:t xml:space="preserve"> Duası            </w:t>
      </w:r>
      <w:r w:rsidRPr="005176A3">
        <w:t xml:space="preserve">b)Fatiha Suresi                        </w:t>
      </w:r>
    </w:p>
    <w:p w:rsidR="00DC796D" w:rsidRPr="005176A3" w:rsidRDefault="00DC796D" w:rsidP="00A173B1">
      <w:pPr>
        <w:spacing w:after="0"/>
      </w:pPr>
      <w:r w:rsidRPr="005176A3">
        <w:t>c) Tahiyyat</w:t>
      </w:r>
      <w:r>
        <w:t xml:space="preserve"> Duası                </w:t>
      </w:r>
      <w:r w:rsidRPr="005176A3">
        <w:t xml:space="preserve"> d) İhlâs Suresi</w:t>
      </w:r>
    </w:p>
    <w:p w:rsidR="00DC796D" w:rsidRPr="005176A3" w:rsidRDefault="00DC796D" w:rsidP="00A173B1">
      <w:pPr>
        <w:spacing w:after="0"/>
        <w:rPr>
          <w:b/>
        </w:rPr>
      </w:pPr>
      <w:r w:rsidRPr="005176A3">
        <w:rPr>
          <w:b/>
        </w:rPr>
        <w:t>7.Sabah ezanına aşağıdakilerden hangisi eklenir?</w:t>
      </w:r>
    </w:p>
    <w:p w:rsidR="00DC796D" w:rsidRDefault="00DC796D" w:rsidP="00A173B1">
      <w:pPr>
        <w:spacing w:after="0"/>
      </w:pPr>
      <w:r>
        <w:t>a) Kad kametis-salah</w:t>
      </w:r>
      <w:r>
        <w:tab/>
        <w:t xml:space="preserve"> </w:t>
      </w:r>
    </w:p>
    <w:p w:rsidR="00DC796D" w:rsidRPr="005176A3" w:rsidRDefault="00DC796D" w:rsidP="00A173B1">
      <w:pPr>
        <w:spacing w:after="0"/>
      </w:pPr>
      <w:r w:rsidRPr="005176A3">
        <w:t>b) Hayye alel felah</w:t>
      </w:r>
    </w:p>
    <w:p w:rsidR="00DC796D" w:rsidRDefault="00DC796D" w:rsidP="00A173B1">
      <w:pPr>
        <w:spacing w:after="0"/>
      </w:pPr>
      <w:r w:rsidRPr="005176A3">
        <w:t>c) Essalatü h</w:t>
      </w:r>
      <w:r>
        <w:t xml:space="preserve">ayrun minen nevm </w:t>
      </w:r>
    </w:p>
    <w:p w:rsidR="00DC796D" w:rsidRPr="005176A3" w:rsidRDefault="00DC796D" w:rsidP="00A173B1">
      <w:pPr>
        <w:spacing w:after="0"/>
      </w:pPr>
      <w:r w:rsidRPr="005176A3">
        <w:t>d)La ilahe illallah</w:t>
      </w:r>
    </w:p>
    <w:p w:rsidR="00DC796D" w:rsidRPr="005176A3" w:rsidRDefault="00DC796D" w:rsidP="00A173B1">
      <w:pPr>
        <w:spacing w:after="0"/>
        <w:rPr>
          <w:b/>
        </w:rPr>
      </w:pPr>
      <w:r w:rsidRPr="005176A3">
        <w:rPr>
          <w:b/>
        </w:rPr>
        <w:t>8.Namazın her rekâtında okuduğumuz sure aşağıdakilerden hangisidir?</w:t>
      </w:r>
    </w:p>
    <w:p w:rsidR="00DC796D" w:rsidRDefault="00DC796D" w:rsidP="00A173B1">
      <w:pPr>
        <w:spacing w:after="0"/>
      </w:pPr>
      <w:r w:rsidRPr="005176A3">
        <w:t xml:space="preserve">a)Sübhaneke      </w:t>
      </w:r>
      <w:r>
        <w:t xml:space="preserve">                 </w:t>
      </w:r>
      <w:r w:rsidRPr="005176A3">
        <w:t>b)Fatih</w:t>
      </w:r>
      <w:r>
        <w:t>a</w:t>
      </w:r>
      <w:r w:rsidRPr="005176A3">
        <w:t xml:space="preserve">  </w:t>
      </w:r>
    </w:p>
    <w:p w:rsidR="00DC796D" w:rsidRPr="005176A3" w:rsidRDefault="00DC796D" w:rsidP="00A173B1">
      <w:pPr>
        <w:spacing w:after="0"/>
      </w:pPr>
      <w:r w:rsidRPr="005176A3">
        <w:t xml:space="preserve">c) Fil Suresi  </w:t>
      </w:r>
      <w:r>
        <w:t xml:space="preserve">                       </w:t>
      </w:r>
      <w:r w:rsidRPr="005176A3">
        <w:t>d) Zammı sure</w:t>
      </w:r>
    </w:p>
    <w:p w:rsidR="00DC796D" w:rsidRPr="005176A3" w:rsidRDefault="00DC796D" w:rsidP="00A173B1">
      <w:pPr>
        <w:spacing w:after="0"/>
        <w:rPr>
          <w:b/>
        </w:rPr>
      </w:pPr>
      <w:r w:rsidRPr="005176A3">
        <w:rPr>
          <w:b/>
        </w:rPr>
        <w:t>9.</w:t>
      </w:r>
      <w:r w:rsidRPr="005176A3">
        <w:t xml:space="preserve"> </w:t>
      </w:r>
      <w:r w:rsidRPr="005176A3">
        <w:rPr>
          <w:b/>
        </w:rPr>
        <w:t>Kunut duaları hangi namazda okunur?</w:t>
      </w:r>
    </w:p>
    <w:p w:rsidR="00DC796D" w:rsidRPr="005176A3" w:rsidRDefault="00DC796D" w:rsidP="00A173B1">
      <w:pPr>
        <w:spacing w:after="0"/>
      </w:pPr>
      <w:r w:rsidRPr="005176A3">
        <w:t>a) Cuma namaz</w:t>
      </w:r>
      <w:r>
        <w:t xml:space="preserve">ı                 </w:t>
      </w:r>
      <w:r w:rsidRPr="005176A3">
        <w:t>b) Teravih namaz</w:t>
      </w:r>
    </w:p>
    <w:p w:rsidR="00DC796D" w:rsidRPr="005176A3" w:rsidRDefault="00DC796D" w:rsidP="00A173B1">
      <w:pPr>
        <w:spacing w:after="0"/>
      </w:pPr>
      <w:r w:rsidRPr="005176A3">
        <w:t xml:space="preserve">c) Vitir namaz  </w:t>
      </w:r>
      <w:r>
        <w:t xml:space="preserve">                  </w:t>
      </w:r>
      <w:r w:rsidRPr="005176A3">
        <w:t xml:space="preserve"> d) Cenaze namazı</w:t>
      </w:r>
    </w:p>
    <w:p w:rsidR="00DC796D" w:rsidRDefault="00DC796D" w:rsidP="00595D6A">
      <w:pPr>
        <w:spacing w:after="0"/>
        <w:rPr>
          <w:b/>
        </w:rPr>
      </w:pPr>
    </w:p>
    <w:p w:rsidR="00DC796D" w:rsidRDefault="00DC796D" w:rsidP="00595D6A">
      <w:pPr>
        <w:spacing w:after="0"/>
        <w:rPr>
          <w:b/>
        </w:rPr>
      </w:pPr>
    </w:p>
    <w:p w:rsidR="00DC796D" w:rsidRDefault="00DC796D" w:rsidP="00595D6A">
      <w:pPr>
        <w:spacing w:after="0"/>
        <w:rPr>
          <w:b/>
        </w:rPr>
      </w:pPr>
      <w:r w:rsidRPr="005176A3">
        <w:rPr>
          <w:b/>
        </w:rPr>
        <w:t xml:space="preserve">10. Cenaze namazı kılınırken Sübhaneke </w:t>
      </w:r>
    </w:p>
    <w:p w:rsidR="00DC796D" w:rsidRPr="005176A3" w:rsidRDefault="00DC796D" w:rsidP="00595D6A">
      <w:pPr>
        <w:spacing w:after="0"/>
        <w:rPr>
          <w:b/>
        </w:rPr>
      </w:pPr>
      <w:r w:rsidRPr="005176A3">
        <w:rPr>
          <w:b/>
        </w:rPr>
        <w:t>duasına aşağıdakilerden hangisi eklenir?</w:t>
      </w:r>
    </w:p>
    <w:p w:rsidR="00DC796D" w:rsidRPr="005176A3" w:rsidRDefault="00DC796D" w:rsidP="00595D6A">
      <w:pPr>
        <w:spacing w:after="0"/>
      </w:pPr>
      <w:r>
        <w:t>a</w:t>
      </w:r>
      <w:r w:rsidRPr="005176A3">
        <w:t>) Allahü</w:t>
      </w:r>
      <w:r>
        <w:t xml:space="preserve"> Ekber                  b</w:t>
      </w:r>
      <w:r w:rsidRPr="005176A3">
        <w:t xml:space="preserve">) Vecelle Senaük                   </w:t>
      </w:r>
    </w:p>
    <w:p w:rsidR="00DC796D" w:rsidRPr="005176A3" w:rsidRDefault="00DC796D" w:rsidP="00595D6A">
      <w:pPr>
        <w:spacing w:after="0"/>
      </w:pPr>
      <w:r>
        <w:t>c</w:t>
      </w:r>
      <w:r w:rsidRPr="005176A3">
        <w:t>) El</w:t>
      </w:r>
      <w:r>
        <w:t>hamdü lillahi              d</w:t>
      </w:r>
      <w:r w:rsidRPr="005176A3">
        <w:t>) Allahümme</w:t>
      </w:r>
    </w:p>
    <w:p w:rsidR="00DC796D" w:rsidRPr="005176A3" w:rsidRDefault="00DC796D" w:rsidP="00595D6A">
      <w:pPr>
        <w:spacing w:after="0"/>
        <w:rPr>
          <w:bCs/>
        </w:rPr>
      </w:pPr>
      <w:r w:rsidRPr="005176A3">
        <w:rPr>
          <w:b/>
          <w:bCs/>
        </w:rPr>
        <w:t>11.Namaz kimlere farzdır</w:t>
      </w:r>
      <w:r w:rsidRPr="005176A3">
        <w:rPr>
          <w:bCs/>
        </w:rPr>
        <w:t>?</w:t>
      </w:r>
    </w:p>
    <w:p w:rsidR="00DC796D" w:rsidRPr="005176A3" w:rsidRDefault="00DC796D" w:rsidP="00595D6A">
      <w:pPr>
        <w:spacing w:after="0"/>
        <w:rPr>
          <w:bCs/>
        </w:rPr>
      </w:pPr>
      <w:r>
        <w:rPr>
          <w:bCs/>
        </w:rPr>
        <w:t>a</w:t>
      </w:r>
      <w:r w:rsidRPr="005176A3">
        <w:rPr>
          <w:bCs/>
        </w:rPr>
        <w:t xml:space="preserve">) Zamanı olan yaşlılara. </w:t>
      </w:r>
    </w:p>
    <w:p w:rsidR="00DC796D" w:rsidRPr="005176A3" w:rsidRDefault="00DC796D" w:rsidP="00595D6A">
      <w:pPr>
        <w:spacing w:after="0"/>
        <w:rPr>
          <w:bCs/>
        </w:rPr>
      </w:pPr>
      <w:r>
        <w:rPr>
          <w:bCs/>
        </w:rPr>
        <w:t>b</w:t>
      </w:r>
      <w:r w:rsidRPr="005176A3">
        <w:rPr>
          <w:bCs/>
        </w:rPr>
        <w:t xml:space="preserve">) Emekli olan insanlara. </w:t>
      </w:r>
    </w:p>
    <w:p w:rsidR="00DC796D" w:rsidRPr="005176A3" w:rsidRDefault="00DC796D" w:rsidP="00595D6A">
      <w:pPr>
        <w:spacing w:after="0"/>
        <w:rPr>
          <w:bCs/>
        </w:rPr>
      </w:pPr>
      <w:r>
        <w:rPr>
          <w:bCs/>
        </w:rPr>
        <w:t>c</w:t>
      </w:r>
      <w:r w:rsidRPr="005176A3">
        <w:rPr>
          <w:bCs/>
        </w:rPr>
        <w:t xml:space="preserve">) Akıllı ve çalışkanlara. </w:t>
      </w:r>
    </w:p>
    <w:p w:rsidR="00DC796D" w:rsidRPr="005176A3" w:rsidRDefault="00DC796D" w:rsidP="00595D6A">
      <w:pPr>
        <w:spacing w:after="0"/>
        <w:rPr>
          <w:bCs/>
        </w:rPr>
      </w:pPr>
      <w:r>
        <w:rPr>
          <w:bCs/>
        </w:rPr>
        <w:t>d</w:t>
      </w:r>
      <w:r w:rsidRPr="005176A3">
        <w:rPr>
          <w:bCs/>
        </w:rPr>
        <w:t>) Akıllı olup ergenlik çağına girenlere</w:t>
      </w:r>
    </w:p>
    <w:p w:rsidR="00DC796D" w:rsidRPr="005176A3" w:rsidRDefault="00DC796D" w:rsidP="002A2472">
      <w:pPr>
        <w:spacing w:after="0"/>
        <w:rPr>
          <w:b/>
          <w:bCs/>
        </w:rPr>
      </w:pPr>
      <w:r w:rsidRPr="005176A3">
        <w:rPr>
          <w:b/>
          <w:bCs/>
        </w:rPr>
        <w:t>12.İslam dini temizlik dinidir. Temizlik açısından namaz ibadetini yerine getirebilmek için ne yapmak gerekir?</w:t>
      </w:r>
    </w:p>
    <w:p w:rsidR="00DC796D" w:rsidRPr="005176A3" w:rsidRDefault="00DC796D" w:rsidP="002A2472">
      <w:pPr>
        <w:spacing w:after="0"/>
        <w:rPr>
          <w:bCs/>
        </w:rPr>
      </w:pPr>
      <w:r>
        <w:rPr>
          <w:bCs/>
        </w:rPr>
        <w:t>a</w:t>
      </w:r>
      <w:r w:rsidRPr="005176A3">
        <w:rPr>
          <w:bCs/>
        </w:rPr>
        <w:t>) Camiye gitmek</w:t>
      </w:r>
      <w:r w:rsidRPr="005176A3">
        <w:rPr>
          <w:bCs/>
        </w:rPr>
        <w:tab/>
      </w:r>
      <w:r>
        <w:rPr>
          <w:bCs/>
        </w:rPr>
        <w:t>b</w:t>
      </w:r>
      <w:r w:rsidRPr="005176A3">
        <w:rPr>
          <w:bCs/>
        </w:rPr>
        <w:t xml:space="preserve">) Abdest almak </w:t>
      </w:r>
    </w:p>
    <w:p w:rsidR="00DC796D" w:rsidRPr="005176A3" w:rsidRDefault="00DC796D" w:rsidP="002A2472">
      <w:pPr>
        <w:spacing w:after="0"/>
        <w:rPr>
          <w:bCs/>
        </w:rPr>
      </w:pPr>
      <w:r>
        <w:rPr>
          <w:bCs/>
        </w:rPr>
        <w:t>c</w:t>
      </w:r>
      <w:r w:rsidRPr="005176A3">
        <w:rPr>
          <w:bCs/>
        </w:rPr>
        <w:t>) Örtünmek</w:t>
      </w:r>
      <w:r w:rsidRPr="005176A3">
        <w:rPr>
          <w:bCs/>
        </w:rPr>
        <w:tab/>
      </w:r>
      <w:r w:rsidRPr="005176A3">
        <w:rPr>
          <w:bCs/>
        </w:rPr>
        <w:tab/>
      </w:r>
      <w:r>
        <w:rPr>
          <w:bCs/>
        </w:rPr>
        <w:t>d</w:t>
      </w:r>
      <w:r w:rsidRPr="005176A3">
        <w:rPr>
          <w:bCs/>
        </w:rPr>
        <w:t>) Kıbleye dönmek</w:t>
      </w:r>
    </w:p>
    <w:p w:rsidR="00DC796D" w:rsidRPr="005176A3" w:rsidRDefault="00DC796D" w:rsidP="00FA7C4B">
      <w:pPr>
        <w:spacing w:after="0"/>
        <w:rPr>
          <w:b/>
          <w:bCs/>
          <w:u w:val="single"/>
        </w:rPr>
      </w:pPr>
      <w:r w:rsidRPr="005176A3">
        <w:rPr>
          <w:b/>
          <w:bCs/>
        </w:rPr>
        <w:t>13.</w:t>
      </w:r>
      <w:r w:rsidRPr="005176A3">
        <w:rPr>
          <w:rFonts w:ascii="Lucida Sans Unicode" w:hAnsi="Lucida Sans Unicode" w:cs="Lucida Sans Unicode"/>
          <w:b/>
          <w:bCs/>
          <w:lang w:eastAsia="tr-TR"/>
        </w:rPr>
        <w:t xml:space="preserve"> </w:t>
      </w:r>
      <w:r w:rsidRPr="005176A3">
        <w:rPr>
          <w:b/>
          <w:bCs/>
        </w:rPr>
        <w:t xml:space="preserve">Aşağıdakilerden hangisi namaz abdestinin farzlarından biri </w:t>
      </w:r>
      <w:r w:rsidRPr="005176A3">
        <w:rPr>
          <w:b/>
          <w:bCs/>
          <w:u w:val="single"/>
        </w:rPr>
        <w:t>değildir?</w:t>
      </w:r>
    </w:p>
    <w:p w:rsidR="00DC796D" w:rsidRDefault="00DC796D" w:rsidP="00FA7C4B">
      <w:pPr>
        <w:spacing w:after="0"/>
        <w:rPr>
          <w:bCs/>
        </w:rPr>
      </w:pPr>
      <w:r>
        <w:rPr>
          <w:bCs/>
        </w:rPr>
        <w:t xml:space="preserve">a) Yüzü yıkamak              </w:t>
      </w:r>
    </w:p>
    <w:p w:rsidR="00DC796D" w:rsidRPr="005176A3" w:rsidRDefault="00DC796D" w:rsidP="00FA7C4B">
      <w:pPr>
        <w:spacing w:after="0"/>
        <w:rPr>
          <w:bCs/>
        </w:rPr>
      </w:pPr>
      <w:r>
        <w:rPr>
          <w:bCs/>
        </w:rPr>
        <w:t>b</w:t>
      </w:r>
      <w:r w:rsidRPr="005176A3">
        <w:rPr>
          <w:bCs/>
        </w:rPr>
        <w:t>) Kolları yıkamak</w:t>
      </w:r>
    </w:p>
    <w:p w:rsidR="00DC796D" w:rsidRDefault="00DC796D" w:rsidP="00FA7C4B">
      <w:pPr>
        <w:spacing w:after="0"/>
        <w:rPr>
          <w:bCs/>
        </w:rPr>
      </w:pPr>
      <w:r>
        <w:rPr>
          <w:bCs/>
        </w:rPr>
        <w:t>c</w:t>
      </w:r>
      <w:r w:rsidRPr="005176A3">
        <w:rPr>
          <w:bCs/>
        </w:rPr>
        <w:t xml:space="preserve">) Bütün bedeni yıkamak  </w:t>
      </w:r>
      <w:r w:rsidRPr="005176A3">
        <w:rPr>
          <w:bCs/>
        </w:rPr>
        <w:tab/>
      </w:r>
    </w:p>
    <w:p w:rsidR="00DC796D" w:rsidRPr="005176A3" w:rsidRDefault="00DC796D" w:rsidP="00FA7C4B">
      <w:pPr>
        <w:spacing w:after="0"/>
        <w:rPr>
          <w:bCs/>
        </w:rPr>
      </w:pPr>
      <w:r>
        <w:rPr>
          <w:bCs/>
        </w:rPr>
        <w:t>d</w:t>
      </w:r>
      <w:r w:rsidRPr="005176A3">
        <w:rPr>
          <w:bCs/>
        </w:rPr>
        <w:t>) Ayakları yıkamak</w:t>
      </w:r>
    </w:p>
    <w:p w:rsidR="00DC796D" w:rsidRPr="005176A3" w:rsidRDefault="00DC796D" w:rsidP="00FA7C4B">
      <w:pPr>
        <w:spacing w:after="0"/>
        <w:rPr>
          <w:bCs/>
        </w:rPr>
      </w:pPr>
      <w:r w:rsidRPr="005176A3">
        <w:rPr>
          <w:b/>
          <w:bCs/>
        </w:rPr>
        <w:t>14.</w:t>
      </w:r>
      <w:r w:rsidRPr="005176A3">
        <w:rPr>
          <w:rFonts w:ascii="Lucida Sans Unicode" w:hAnsi="Lucida Sans Unicode" w:cs="Lucida Sans Unicode"/>
          <w:b/>
          <w:bCs/>
          <w:lang w:eastAsia="tr-TR"/>
        </w:rPr>
        <w:t xml:space="preserve"> </w:t>
      </w:r>
      <w:r w:rsidRPr="005176A3">
        <w:rPr>
          <w:b/>
          <w:bCs/>
        </w:rPr>
        <w:t>Su bulunmadığı durumlarda toprak veya toprak cinsinden bir madde ile yapılan temizliğe ne denir</w:t>
      </w:r>
      <w:r w:rsidRPr="005176A3">
        <w:rPr>
          <w:bCs/>
        </w:rPr>
        <w:t>?</w:t>
      </w:r>
    </w:p>
    <w:p w:rsidR="00DC796D" w:rsidRPr="005176A3" w:rsidRDefault="00DC796D" w:rsidP="00FA7C4B">
      <w:pPr>
        <w:spacing w:after="0"/>
        <w:rPr>
          <w:bCs/>
        </w:rPr>
      </w:pPr>
      <w:r>
        <w:rPr>
          <w:bCs/>
        </w:rPr>
        <w:t>a</w:t>
      </w:r>
      <w:r w:rsidRPr="005176A3">
        <w:rPr>
          <w:bCs/>
        </w:rPr>
        <w:t>)T</w:t>
      </w:r>
      <w:r>
        <w:rPr>
          <w:bCs/>
        </w:rPr>
        <w:t xml:space="preserve">eyemmüm </w:t>
      </w:r>
      <w:r>
        <w:rPr>
          <w:bCs/>
        </w:rPr>
        <w:tab/>
      </w:r>
      <w:r>
        <w:rPr>
          <w:bCs/>
        </w:rPr>
        <w:tab/>
        <w:t xml:space="preserve">         b</w:t>
      </w:r>
      <w:r w:rsidRPr="005176A3">
        <w:rPr>
          <w:bCs/>
        </w:rPr>
        <w:t xml:space="preserve">)Abdest  </w:t>
      </w:r>
    </w:p>
    <w:p w:rsidR="00DC796D" w:rsidRPr="005176A3" w:rsidRDefault="00DC796D" w:rsidP="00FA7C4B">
      <w:pPr>
        <w:spacing w:after="0"/>
        <w:rPr>
          <w:bCs/>
        </w:rPr>
      </w:pPr>
      <w:r>
        <w:rPr>
          <w:bCs/>
        </w:rPr>
        <w:t xml:space="preserve">c)Tefekkür   </w:t>
      </w:r>
      <w:r>
        <w:rPr>
          <w:bCs/>
        </w:rPr>
        <w:tab/>
        <w:t xml:space="preserve">                       d</w:t>
      </w:r>
      <w:r w:rsidRPr="005176A3">
        <w:rPr>
          <w:bCs/>
        </w:rPr>
        <w:t>)Taharet</w:t>
      </w:r>
    </w:p>
    <w:p w:rsidR="00DC796D" w:rsidRPr="005176A3" w:rsidRDefault="00DC796D" w:rsidP="00FA7C4B">
      <w:pPr>
        <w:spacing w:after="0"/>
        <w:rPr>
          <w:b/>
          <w:bCs/>
        </w:rPr>
      </w:pPr>
      <w:r w:rsidRPr="005176A3">
        <w:rPr>
          <w:b/>
          <w:bCs/>
        </w:rPr>
        <w:t>15.</w:t>
      </w:r>
      <w:r w:rsidRPr="005176A3">
        <w:rPr>
          <w:rFonts w:ascii="Lucida Sans Unicode" w:hAnsi="Lucida Sans Unicode" w:cs="Lucida Sans Unicode"/>
          <w:bCs/>
          <w:i/>
          <w:lang w:eastAsia="tr-TR"/>
        </w:rPr>
        <w:t xml:space="preserve"> </w:t>
      </w:r>
      <w:r w:rsidRPr="005176A3">
        <w:rPr>
          <w:b/>
          <w:bCs/>
        </w:rPr>
        <w:t>Kuru bir yer kalmamak üzere, tepeden tırnağa bütün bedeni yıkamaya____ denir.”</w:t>
      </w:r>
      <w:r w:rsidRPr="005176A3">
        <w:rPr>
          <w:bCs/>
        </w:rPr>
        <w:t xml:space="preserve">  </w:t>
      </w:r>
      <w:r w:rsidRPr="005176A3">
        <w:rPr>
          <w:b/>
          <w:bCs/>
        </w:rPr>
        <w:t>Boşluğa hangisi gelmelidir?</w:t>
      </w:r>
    </w:p>
    <w:p w:rsidR="00DC796D" w:rsidRDefault="00DC796D" w:rsidP="00FA7C4B">
      <w:pPr>
        <w:spacing w:after="0"/>
        <w:rPr>
          <w:bCs/>
        </w:rPr>
      </w:pPr>
      <w:r>
        <w:rPr>
          <w:bCs/>
        </w:rPr>
        <w:t>a</w:t>
      </w:r>
      <w:r w:rsidRPr="005176A3">
        <w:rPr>
          <w:bCs/>
        </w:rPr>
        <w:t>) N</w:t>
      </w:r>
      <w:r>
        <w:rPr>
          <w:bCs/>
        </w:rPr>
        <w:t>amaz abdesti                     b) Boy abdesti</w:t>
      </w:r>
    </w:p>
    <w:p w:rsidR="00DC796D" w:rsidRPr="005176A3" w:rsidRDefault="00DC796D" w:rsidP="00FA7C4B">
      <w:pPr>
        <w:spacing w:after="0"/>
        <w:rPr>
          <w:bCs/>
        </w:rPr>
      </w:pPr>
      <w:r>
        <w:rPr>
          <w:bCs/>
        </w:rPr>
        <w:t xml:space="preserve">c) Genel temizlik   </w:t>
      </w:r>
      <w:r>
        <w:rPr>
          <w:bCs/>
        </w:rPr>
        <w:tab/>
        <w:t xml:space="preserve">         d</w:t>
      </w:r>
      <w:r w:rsidRPr="005176A3">
        <w:rPr>
          <w:bCs/>
        </w:rPr>
        <w:t xml:space="preserve">) Taharet    </w:t>
      </w:r>
    </w:p>
    <w:p w:rsidR="00DC796D" w:rsidRPr="005176A3" w:rsidRDefault="00DC796D" w:rsidP="00AD2199">
      <w:pPr>
        <w:spacing w:after="0"/>
        <w:rPr>
          <w:bCs/>
        </w:rPr>
      </w:pPr>
      <w:r w:rsidRPr="005176A3">
        <w:rPr>
          <w:b/>
          <w:bCs/>
        </w:rPr>
        <w:t>16.</w:t>
      </w:r>
      <w:r w:rsidRPr="005176A3">
        <w:rPr>
          <w:rFonts w:ascii="Tahoma" w:hAnsi="Tahoma" w:cs="Tahoma"/>
          <w:color w:val="000000"/>
          <w:lang w:eastAsia="tr-TR"/>
        </w:rPr>
        <w:t xml:space="preserve"> </w:t>
      </w:r>
      <w:r w:rsidRPr="005176A3">
        <w:rPr>
          <w:b/>
          <w:bCs/>
        </w:rPr>
        <w:t>Aşağıdakilerden hangisi İslam’ın beş temel esaslarından biri değildir</w:t>
      </w:r>
      <w:r w:rsidRPr="005176A3">
        <w:rPr>
          <w:bCs/>
        </w:rPr>
        <w:t>?</w:t>
      </w:r>
    </w:p>
    <w:p w:rsidR="00DC796D" w:rsidRDefault="00DC796D" w:rsidP="00AD2199">
      <w:pPr>
        <w:spacing w:after="0"/>
        <w:rPr>
          <w:bCs/>
        </w:rPr>
      </w:pPr>
      <w:r>
        <w:rPr>
          <w:bCs/>
        </w:rPr>
        <w:t>a</w:t>
      </w:r>
      <w:r w:rsidRPr="005176A3">
        <w:rPr>
          <w:bCs/>
        </w:rPr>
        <w:t xml:space="preserve">) Kelime-i şehâdet getirmek </w:t>
      </w:r>
    </w:p>
    <w:p w:rsidR="00DC796D" w:rsidRDefault="00DC796D" w:rsidP="00AD2199">
      <w:pPr>
        <w:spacing w:after="0"/>
        <w:rPr>
          <w:bCs/>
        </w:rPr>
      </w:pPr>
      <w:r>
        <w:rPr>
          <w:bCs/>
        </w:rPr>
        <w:t>b</w:t>
      </w:r>
      <w:r w:rsidRPr="005176A3">
        <w:rPr>
          <w:bCs/>
        </w:rPr>
        <w:t xml:space="preserve">) Oruç tutmak </w:t>
      </w:r>
    </w:p>
    <w:p w:rsidR="00DC796D" w:rsidRDefault="00DC796D" w:rsidP="00AD2199">
      <w:pPr>
        <w:spacing w:after="0"/>
        <w:rPr>
          <w:bCs/>
        </w:rPr>
      </w:pPr>
      <w:r>
        <w:rPr>
          <w:bCs/>
        </w:rPr>
        <w:t>c</w:t>
      </w:r>
      <w:r w:rsidRPr="005176A3">
        <w:rPr>
          <w:bCs/>
        </w:rPr>
        <w:t xml:space="preserve">) Medine’ye gitmek </w:t>
      </w:r>
    </w:p>
    <w:p w:rsidR="00DC796D" w:rsidRDefault="00DC796D" w:rsidP="00AD2199">
      <w:pPr>
        <w:spacing w:after="0"/>
        <w:rPr>
          <w:bCs/>
        </w:rPr>
      </w:pPr>
      <w:r>
        <w:rPr>
          <w:bCs/>
        </w:rPr>
        <w:t>d</w:t>
      </w:r>
      <w:r w:rsidRPr="005176A3">
        <w:rPr>
          <w:bCs/>
        </w:rPr>
        <w:t>) Zekât vermek</w:t>
      </w:r>
    </w:p>
    <w:p w:rsidR="00DC796D" w:rsidRDefault="00DC796D" w:rsidP="00AD2199">
      <w:pPr>
        <w:spacing w:after="0"/>
        <w:rPr>
          <w:bCs/>
        </w:rPr>
      </w:pPr>
    </w:p>
    <w:p w:rsidR="00DC796D" w:rsidRDefault="00DC796D" w:rsidP="00AD2199">
      <w:pPr>
        <w:spacing w:after="0"/>
        <w:rPr>
          <w:bCs/>
        </w:rPr>
      </w:pPr>
    </w:p>
    <w:p w:rsidR="00DC796D" w:rsidRDefault="00DC796D" w:rsidP="00AD2199">
      <w:pPr>
        <w:spacing w:after="0"/>
        <w:rPr>
          <w:bCs/>
        </w:rPr>
      </w:pPr>
    </w:p>
    <w:p w:rsidR="00DC796D" w:rsidRDefault="00DC796D" w:rsidP="00AD2199">
      <w:pPr>
        <w:spacing w:after="0"/>
        <w:rPr>
          <w:bCs/>
        </w:rPr>
      </w:pPr>
    </w:p>
    <w:p w:rsidR="00DC796D" w:rsidRDefault="00DC796D" w:rsidP="00AD2199">
      <w:pPr>
        <w:spacing w:after="0"/>
        <w:rPr>
          <w:bCs/>
        </w:rPr>
      </w:pPr>
    </w:p>
    <w:p w:rsidR="00DC796D" w:rsidRDefault="00DC796D" w:rsidP="00AD2199">
      <w:pPr>
        <w:spacing w:after="0"/>
        <w:rPr>
          <w:bCs/>
        </w:rPr>
      </w:pPr>
    </w:p>
    <w:p w:rsidR="00DC796D" w:rsidRPr="005176A3" w:rsidRDefault="00DC796D" w:rsidP="00AD2199">
      <w:pPr>
        <w:spacing w:after="0"/>
        <w:rPr>
          <w:bCs/>
        </w:rPr>
      </w:pPr>
    </w:p>
    <w:p w:rsidR="00DC796D" w:rsidRDefault="00DC796D" w:rsidP="00424E0B">
      <w:pPr>
        <w:spacing w:after="0"/>
        <w:rPr>
          <w:b/>
          <w:bCs/>
        </w:rPr>
      </w:pPr>
      <w:r>
        <w:rPr>
          <w:noProof/>
          <w:lang w:eastAsia="tr-TR"/>
        </w:rPr>
        <w:pict>
          <v:line id="Düz Bağlayıcı 5" o:spid="_x0000_s1027" style="position:absolute;z-index:251659264;visibility:visible" from="218.65pt,-.35pt" to="218.65pt,5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" strokecolor="#4579b8"/>
        </w:pict>
      </w:r>
      <w:r w:rsidRPr="005176A3">
        <w:rPr>
          <w:b/>
          <w:bCs/>
        </w:rPr>
        <w:t>17.</w:t>
      </w:r>
      <w:r w:rsidRPr="005176A3">
        <w:rPr>
          <w:rFonts w:ascii="Tahoma" w:hAnsi="Tahoma" w:cs="Tahoma"/>
          <w:b/>
          <w:color w:val="000000"/>
          <w:lang w:eastAsia="tr-TR"/>
        </w:rPr>
        <w:t xml:space="preserve"> </w:t>
      </w:r>
      <w:r w:rsidRPr="005176A3">
        <w:rPr>
          <w:b/>
          <w:bCs/>
        </w:rPr>
        <w:t xml:space="preserve">1-Burun, 2-Eller, 3- Niyet, 4-Ayaklar, </w:t>
      </w:r>
    </w:p>
    <w:p w:rsidR="00DC796D" w:rsidRDefault="00DC796D" w:rsidP="00424E0B">
      <w:pPr>
        <w:spacing w:after="0"/>
        <w:rPr>
          <w:b/>
          <w:bCs/>
        </w:rPr>
      </w:pPr>
      <w:r>
        <w:rPr>
          <w:b/>
          <w:bCs/>
        </w:rPr>
        <w:t xml:space="preserve"> </w:t>
      </w:r>
      <w:r w:rsidRPr="005176A3">
        <w:rPr>
          <w:b/>
          <w:bCs/>
        </w:rPr>
        <w:t>5-Baş, 6-Kollar, 7-Boyun, 8-Ağız,</w:t>
      </w:r>
    </w:p>
    <w:p w:rsidR="00DC796D" w:rsidRPr="005176A3" w:rsidRDefault="00DC796D" w:rsidP="00424E0B">
      <w:pPr>
        <w:spacing w:after="0"/>
        <w:rPr>
          <w:b/>
          <w:bCs/>
        </w:rPr>
      </w:pPr>
      <w:r w:rsidRPr="005176A3">
        <w:rPr>
          <w:b/>
          <w:bCs/>
        </w:rPr>
        <w:t xml:space="preserve"> 9-Kulaklar, 10-Yüz</w:t>
      </w:r>
    </w:p>
    <w:p w:rsidR="00DC796D" w:rsidRPr="005176A3" w:rsidRDefault="00DC796D" w:rsidP="00424E0B">
      <w:pPr>
        <w:spacing w:after="0"/>
        <w:rPr>
          <w:bCs/>
        </w:rPr>
      </w:pPr>
      <w:r w:rsidRPr="005176A3">
        <w:rPr>
          <w:b/>
          <w:bCs/>
        </w:rPr>
        <w:t>Yukarıda vücudumuzun abdestte yıkanan ve mesh edilen yerleri verilmiştir. Doğru</w:t>
      </w:r>
      <w:r w:rsidRPr="005176A3">
        <w:rPr>
          <w:bCs/>
        </w:rPr>
        <w:t xml:space="preserve"> </w:t>
      </w:r>
      <w:r w:rsidRPr="005176A3">
        <w:rPr>
          <w:b/>
          <w:bCs/>
        </w:rPr>
        <w:t>sıralama hangisidir?</w:t>
      </w:r>
      <w:r w:rsidRPr="005176A3">
        <w:rPr>
          <w:bCs/>
        </w:rPr>
        <w:t xml:space="preserve"> </w:t>
      </w:r>
    </w:p>
    <w:p w:rsidR="00DC796D" w:rsidRDefault="00DC796D" w:rsidP="00424E0B">
      <w:pPr>
        <w:spacing w:after="0"/>
        <w:rPr>
          <w:bCs/>
        </w:rPr>
      </w:pPr>
      <w:r>
        <w:rPr>
          <w:bCs/>
        </w:rPr>
        <w:t>a</w:t>
      </w:r>
      <w:r w:rsidRPr="005176A3">
        <w:rPr>
          <w:bCs/>
        </w:rPr>
        <w:t xml:space="preserve">)3-2-6-7-10-8-9-1-4-5.   </w:t>
      </w:r>
    </w:p>
    <w:p w:rsidR="00DC796D" w:rsidRDefault="00DC796D" w:rsidP="00424E0B">
      <w:pPr>
        <w:spacing w:after="0"/>
        <w:rPr>
          <w:bCs/>
        </w:rPr>
      </w:pPr>
      <w:r>
        <w:rPr>
          <w:bCs/>
        </w:rPr>
        <w:t>b</w:t>
      </w:r>
      <w:r w:rsidRPr="005176A3">
        <w:rPr>
          <w:bCs/>
        </w:rPr>
        <w:t xml:space="preserve">)4-8-10-3-5-1-2-7-6-9.  </w:t>
      </w:r>
    </w:p>
    <w:p w:rsidR="00DC796D" w:rsidRDefault="00DC796D" w:rsidP="00424E0B">
      <w:pPr>
        <w:spacing w:after="0"/>
        <w:rPr>
          <w:bCs/>
        </w:rPr>
      </w:pPr>
      <w:r>
        <w:rPr>
          <w:bCs/>
        </w:rPr>
        <w:t>c</w:t>
      </w:r>
      <w:r w:rsidRPr="005176A3">
        <w:rPr>
          <w:bCs/>
        </w:rPr>
        <w:t xml:space="preserve">)3-2-8-1-10-6-5-9-7-4.   </w:t>
      </w:r>
    </w:p>
    <w:p w:rsidR="00DC796D" w:rsidRDefault="00DC796D" w:rsidP="00424E0B">
      <w:pPr>
        <w:spacing w:after="0"/>
        <w:rPr>
          <w:bCs/>
        </w:rPr>
      </w:pPr>
      <w:r>
        <w:rPr>
          <w:bCs/>
        </w:rPr>
        <w:t>d)</w:t>
      </w:r>
      <w:r w:rsidRPr="005176A3">
        <w:rPr>
          <w:bCs/>
        </w:rPr>
        <w:t>3-2-8-1-5-9-4-7-6-10.</w:t>
      </w:r>
    </w:p>
    <w:p w:rsidR="00DC796D" w:rsidRPr="005176A3" w:rsidRDefault="00DC796D" w:rsidP="00AA4A09">
      <w:pPr>
        <w:spacing w:after="0"/>
        <w:rPr>
          <w:b/>
          <w:bCs/>
        </w:rPr>
      </w:pPr>
      <w:r w:rsidRPr="005176A3">
        <w:rPr>
          <w:b/>
          <w:bCs/>
        </w:rPr>
        <w:t>18.</w:t>
      </w:r>
      <w:r w:rsidRPr="005176A3">
        <w:rPr>
          <w:rFonts w:ascii="Tahoma" w:hAnsi="Tahoma" w:cs="Tahoma"/>
          <w:b/>
          <w:color w:val="000000"/>
          <w:lang w:eastAsia="tr-TR"/>
        </w:rPr>
        <w:t xml:space="preserve"> </w:t>
      </w:r>
      <w:r w:rsidRPr="005176A3">
        <w:rPr>
          <w:b/>
          <w:bCs/>
        </w:rPr>
        <w:t>Aşağıdakilerden hangisi abdestin faydalarından olamaz?</w:t>
      </w:r>
    </w:p>
    <w:p w:rsidR="00DC796D" w:rsidRPr="005176A3" w:rsidRDefault="00DC796D" w:rsidP="00AA4A09">
      <w:pPr>
        <w:spacing w:after="0"/>
        <w:rPr>
          <w:bCs/>
        </w:rPr>
      </w:pPr>
      <w:r w:rsidRPr="005176A3">
        <w:rPr>
          <w:bCs/>
        </w:rPr>
        <w:t>A)Günahlarımızın silinmesine yardımcı olması. B)Dışarıyla temas eden yerlerimizin temizliğini sağlaması.</w:t>
      </w:r>
    </w:p>
    <w:p w:rsidR="00DC796D" w:rsidRPr="005176A3" w:rsidRDefault="00DC796D" w:rsidP="00AA4A09">
      <w:pPr>
        <w:spacing w:after="0"/>
        <w:rPr>
          <w:bCs/>
        </w:rPr>
      </w:pPr>
      <w:r w:rsidRPr="005176A3">
        <w:rPr>
          <w:bCs/>
        </w:rPr>
        <w:t xml:space="preserve">C)Vücudumuzu rahatlatıp dinçleştirmesi         D)İnsan sağlığına olumlu bir katkısının olmaması. </w:t>
      </w:r>
    </w:p>
    <w:p w:rsidR="00DC796D" w:rsidRPr="005176A3" w:rsidRDefault="00DC796D" w:rsidP="002B3759">
      <w:pPr>
        <w:spacing w:after="0"/>
        <w:rPr>
          <w:b/>
          <w:bCs/>
        </w:rPr>
      </w:pPr>
      <w:r w:rsidRPr="005176A3">
        <w:rPr>
          <w:b/>
          <w:bCs/>
        </w:rPr>
        <w:t>19.</w:t>
      </w:r>
      <w:r w:rsidRPr="005176A3">
        <w:rPr>
          <w:rFonts w:ascii="Tahoma" w:hAnsi="Tahoma" w:cs="Tahoma"/>
          <w:b/>
          <w:color w:val="000000"/>
          <w:lang w:eastAsia="tr-TR"/>
        </w:rPr>
        <w:t xml:space="preserve"> </w:t>
      </w:r>
      <w:r w:rsidRPr="005176A3">
        <w:rPr>
          <w:b/>
          <w:bCs/>
        </w:rPr>
        <w:t xml:space="preserve"> “Namazda gerekli yerleri örtmek-Vücudu, elbiseyi, namaz kılınacak yeri temizlemek” ifadeleri hangi anlamlara gelmektedir?</w:t>
      </w:r>
    </w:p>
    <w:p w:rsidR="00DC796D" w:rsidRPr="005176A3" w:rsidRDefault="00DC796D" w:rsidP="002B3759">
      <w:pPr>
        <w:spacing w:after="0"/>
        <w:rPr>
          <w:bCs/>
        </w:rPr>
      </w:pPr>
      <w:r w:rsidRPr="005176A3">
        <w:rPr>
          <w:bCs/>
        </w:rPr>
        <w:t xml:space="preserve">A) İstikbali kıble-Necasetten taharet  </w:t>
      </w:r>
    </w:p>
    <w:p w:rsidR="00DC796D" w:rsidRPr="005176A3" w:rsidRDefault="00DC796D" w:rsidP="002B3759">
      <w:pPr>
        <w:spacing w:after="0"/>
        <w:rPr>
          <w:bCs/>
        </w:rPr>
      </w:pPr>
      <w:r w:rsidRPr="005176A3">
        <w:rPr>
          <w:bCs/>
        </w:rPr>
        <w:t xml:space="preserve">B) Hadesten taharet-Necasetten taharet </w:t>
      </w:r>
    </w:p>
    <w:p w:rsidR="00DC796D" w:rsidRPr="005176A3" w:rsidRDefault="00DC796D" w:rsidP="002B3759">
      <w:pPr>
        <w:spacing w:after="0"/>
        <w:rPr>
          <w:bCs/>
        </w:rPr>
      </w:pPr>
      <w:r w:rsidRPr="005176A3">
        <w:rPr>
          <w:bCs/>
        </w:rPr>
        <w:t xml:space="preserve">C) Setr-i Avret- Necasetten taharet   </w:t>
      </w:r>
    </w:p>
    <w:p w:rsidR="00DC796D" w:rsidRDefault="00DC796D" w:rsidP="002B3759">
      <w:pPr>
        <w:spacing w:after="0"/>
        <w:rPr>
          <w:bCs/>
        </w:rPr>
      </w:pPr>
      <w:r w:rsidRPr="005176A3">
        <w:rPr>
          <w:bCs/>
        </w:rPr>
        <w:t>D)Setr-i Avret-Hadesten taharet</w:t>
      </w:r>
    </w:p>
    <w:p w:rsidR="00DC796D" w:rsidRPr="005176A3" w:rsidRDefault="00DC796D" w:rsidP="009D10AD">
      <w:pPr>
        <w:spacing w:after="0"/>
        <w:rPr>
          <w:b/>
          <w:bCs/>
        </w:rPr>
      </w:pPr>
      <w:r w:rsidRPr="005176A3">
        <w:rPr>
          <w:b/>
          <w:bCs/>
        </w:rPr>
        <w:t>20.Şüphesiz ki namaz müminlere vakitleri belirlenmiş bir farzdır” ayetinden hangisi çıkarılamaz?</w:t>
      </w:r>
    </w:p>
    <w:p w:rsidR="00DC796D" w:rsidRPr="005176A3" w:rsidRDefault="00DC796D" w:rsidP="009D10AD">
      <w:pPr>
        <w:spacing w:after="0"/>
        <w:rPr>
          <w:bCs/>
        </w:rPr>
      </w:pPr>
      <w:r w:rsidRPr="005176A3">
        <w:rPr>
          <w:bCs/>
        </w:rPr>
        <w:t>A)Namaz kılmanın dinen gerekli olduğu.</w:t>
      </w:r>
    </w:p>
    <w:p w:rsidR="00DC796D" w:rsidRPr="005176A3" w:rsidRDefault="00DC796D" w:rsidP="009D10AD">
      <w:pPr>
        <w:spacing w:after="0"/>
        <w:rPr>
          <w:bCs/>
        </w:rPr>
      </w:pPr>
      <w:r w:rsidRPr="005176A3">
        <w:rPr>
          <w:bCs/>
        </w:rPr>
        <w:t>B)Beş vakit namazın bir arada kılınabileceği.</w:t>
      </w:r>
    </w:p>
    <w:p w:rsidR="00DC796D" w:rsidRPr="005176A3" w:rsidRDefault="00DC796D" w:rsidP="009D10AD">
      <w:pPr>
        <w:spacing w:after="0"/>
        <w:rPr>
          <w:bCs/>
        </w:rPr>
      </w:pPr>
      <w:r w:rsidRPr="005176A3">
        <w:rPr>
          <w:bCs/>
        </w:rPr>
        <w:t xml:space="preserve">C)Namaz kılmanın müslümanlar üzerine farz olduğu. </w:t>
      </w:r>
    </w:p>
    <w:p w:rsidR="00DC796D" w:rsidRDefault="00DC796D" w:rsidP="009D10AD">
      <w:pPr>
        <w:spacing w:after="0"/>
        <w:rPr>
          <w:bCs/>
        </w:rPr>
      </w:pPr>
      <w:r w:rsidRPr="005176A3">
        <w:rPr>
          <w:bCs/>
        </w:rPr>
        <w:t xml:space="preserve">D)Namazın önemli bir ibadet olduğu.   </w:t>
      </w:r>
    </w:p>
    <w:p w:rsidR="00DC796D" w:rsidRDefault="00DC796D" w:rsidP="009D10AD">
      <w:pPr>
        <w:spacing w:after="0"/>
        <w:rPr>
          <w:bCs/>
        </w:rPr>
      </w:pPr>
    </w:p>
    <w:p w:rsidR="00DC796D" w:rsidRDefault="00DC796D" w:rsidP="009D10AD">
      <w:pPr>
        <w:spacing w:after="0"/>
        <w:rPr>
          <w:bCs/>
        </w:rPr>
      </w:pPr>
    </w:p>
    <w:p w:rsidR="00DC796D" w:rsidRDefault="00DC796D" w:rsidP="009D10AD">
      <w:pPr>
        <w:spacing w:after="0"/>
        <w:rPr>
          <w:bCs/>
        </w:rPr>
      </w:pPr>
    </w:p>
    <w:p w:rsidR="00DC796D" w:rsidRDefault="00DC796D" w:rsidP="009D10AD">
      <w:pPr>
        <w:spacing w:after="0"/>
        <w:rPr>
          <w:bCs/>
        </w:rPr>
      </w:pPr>
    </w:p>
    <w:p w:rsidR="00DC796D" w:rsidRDefault="00DC796D" w:rsidP="009D10AD">
      <w:pPr>
        <w:spacing w:after="0"/>
        <w:rPr>
          <w:bCs/>
        </w:rPr>
      </w:pPr>
    </w:p>
    <w:p w:rsidR="00DC796D" w:rsidRDefault="00DC796D" w:rsidP="009D10AD">
      <w:pPr>
        <w:spacing w:after="0"/>
        <w:rPr>
          <w:bCs/>
        </w:rPr>
      </w:pPr>
    </w:p>
    <w:p w:rsidR="00DC796D" w:rsidRDefault="00DC796D" w:rsidP="009D10AD">
      <w:pPr>
        <w:spacing w:after="0"/>
        <w:rPr>
          <w:bCs/>
        </w:rPr>
      </w:pPr>
    </w:p>
    <w:p w:rsidR="00DC796D" w:rsidRDefault="00DC796D" w:rsidP="009D10AD">
      <w:pPr>
        <w:spacing w:after="0"/>
        <w:rPr>
          <w:bCs/>
        </w:rPr>
      </w:pPr>
    </w:p>
    <w:p w:rsidR="00DC796D" w:rsidRPr="005176A3" w:rsidRDefault="00DC796D" w:rsidP="00DC2630">
      <w:pPr>
        <w:spacing w:after="0"/>
        <w:rPr>
          <w:b/>
          <w:bCs/>
        </w:rPr>
      </w:pPr>
      <w:r w:rsidRPr="005176A3">
        <w:rPr>
          <w:b/>
          <w:bCs/>
        </w:rPr>
        <w:t>21.</w:t>
      </w:r>
      <w:r w:rsidRPr="005176A3">
        <w:rPr>
          <w:rFonts w:ascii="Tahoma" w:hAnsi="Tahoma" w:cs="Tahoma"/>
          <w:b/>
          <w:color w:val="000000"/>
          <w:lang w:eastAsia="tr-TR"/>
        </w:rPr>
        <w:t xml:space="preserve"> </w:t>
      </w:r>
      <w:r w:rsidRPr="005176A3">
        <w:rPr>
          <w:b/>
          <w:bCs/>
        </w:rPr>
        <w:t>Namazda ayaktayken Kur’andan birkaç ayet okumaya ne denir?</w:t>
      </w:r>
    </w:p>
    <w:p w:rsidR="00DC796D" w:rsidRDefault="00DC796D" w:rsidP="00DC2630">
      <w:pPr>
        <w:spacing w:after="0"/>
        <w:rPr>
          <w:bCs/>
        </w:rPr>
      </w:pPr>
      <w:r w:rsidRPr="005176A3">
        <w:rPr>
          <w:bCs/>
        </w:rPr>
        <w:t xml:space="preserve">A)Kıraat      </w:t>
      </w:r>
      <w:r>
        <w:rPr>
          <w:bCs/>
        </w:rPr>
        <w:t xml:space="preserve"> </w:t>
      </w:r>
      <w:r w:rsidRPr="005176A3">
        <w:rPr>
          <w:bCs/>
        </w:rPr>
        <w:t xml:space="preserve">B)Kıyam     C)Rüku     </w:t>
      </w:r>
      <w:r>
        <w:rPr>
          <w:bCs/>
        </w:rPr>
        <w:t xml:space="preserve">   </w:t>
      </w:r>
      <w:r w:rsidRPr="005176A3">
        <w:rPr>
          <w:bCs/>
        </w:rPr>
        <w:t xml:space="preserve"> D) Secde</w:t>
      </w:r>
    </w:p>
    <w:p w:rsidR="00DC796D" w:rsidRPr="00EB5D23" w:rsidRDefault="00DC796D" w:rsidP="00EB5D23">
      <w:pPr>
        <w:spacing w:after="0"/>
        <w:rPr>
          <w:b/>
          <w:bCs/>
        </w:rPr>
      </w:pPr>
      <w:r>
        <w:rPr>
          <w:b/>
          <w:bCs/>
        </w:rPr>
        <w:t xml:space="preserve">22. </w:t>
      </w:r>
      <w:r w:rsidRPr="00EB5D23">
        <w:rPr>
          <w:b/>
          <w:bCs/>
        </w:rPr>
        <w:t xml:space="preserve">Aşağıdakilerden hangisi namaz kılmak için gerekli şartlardan </w:t>
      </w:r>
      <w:r w:rsidRPr="00EB5D23">
        <w:rPr>
          <w:b/>
          <w:bCs/>
          <w:i/>
          <w:iCs/>
          <w:u w:val="single"/>
        </w:rPr>
        <w:t>değildir</w:t>
      </w:r>
      <w:r w:rsidRPr="00EB5D23">
        <w:rPr>
          <w:b/>
          <w:bCs/>
          <w:i/>
          <w:iCs/>
        </w:rPr>
        <w:t>?</w:t>
      </w:r>
    </w:p>
    <w:p w:rsidR="00DC796D" w:rsidRPr="00EB5D23" w:rsidRDefault="00DC796D" w:rsidP="00EB5D23">
      <w:pPr>
        <w:spacing w:after="0"/>
        <w:rPr>
          <w:bCs/>
        </w:rPr>
      </w:pPr>
      <w:r w:rsidRPr="00EB5D23">
        <w:rPr>
          <w:bCs/>
        </w:rPr>
        <w:t xml:space="preserve">A) Müslüman olmak </w:t>
      </w:r>
    </w:p>
    <w:p w:rsidR="00DC796D" w:rsidRPr="00EB5D23" w:rsidRDefault="00DC796D" w:rsidP="00EB5D23">
      <w:pPr>
        <w:spacing w:after="0"/>
        <w:rPr>
          <w:bCs/>
        </w:rPr>
      </w:pPr>
      <w:r w:rsidRPr="00EB5D23">
        <w:rPr>
          <w:bCs/>
        </w:rPr>
        <w:t>B) Akıllı olmak</w:t>
      </w:r>
    </w:p>
    <w:p w:rsidR="00DC796D" w:rsidRPr="00EB5D23" w:rsidRDefault="00DC796D" w:rsidP="00EB5D23">
      <w:pPr>
        <w:spacing w:after="0"/>
        <w:rPr>
          <w:bCs/>
        </w:rPr>
      </w:pPr>
      <w:r w:rsidRPr="00EB5D23">
        <w:rPr>
          <w:bCs/>
        </w:rPr>
        <w:t xml:space="preserve">C) Ergenlik dönemine girmiş olmak </w:t>
      </w:r>
    </w:p>
    <w:p w:rsidR="00DC796D" w:rsidRDefault="00DC796D" w:rsidP="00EB5D23">
      <w:pPr>
        <w:spacing w:after="0"/>
        <w:rPr>
          <w:bCs/>
          <w:i/>
          <w:iCs/>
        </w:rPr>
      </w:pPr>
      <w:r w:rsidRPr="00EB5D23">
        <w:rPr>
          <w:bCs/>
          <w:i/>
          <w:iCs/>
        </w:rPr>
        <w:t>D) Erkek olmak</w:t>
      </w:r>
    </w:p>
    <w:p w:rsidR="00DC796D" w:rsidRPr="003B4139" w:rsidRDefault="00DC796D" w:rsidP="003B4139">
      <w:pPr>
        <w:spacing w:after="0"/>
        <w:rPr>
          <w:b/>
          <w:bCs/>
          <w:iCs/>
        </w:rPr>
      </w:pPr>
      <w:r w:rsidRPr="003B4139">
        <w:rPr>
          <w:b/>
          <w:bCs/>
          <w:iCs/>
        </w:rPr>
        <w:t>23.</w:t>
      </w:r>
      <w:r w:rsidRPr="003B4139">
        <w:rPr>
          <w:rFonts w:ascii="Arial" w:hAnsi="Arial" w:cs="Arial"/>
          <w:b/>
          <w:color w:val="0027F7"/>
          <w:sz w:val="36"/>
          <w:szCs w:val="36"/>
          <w:lang w:eastAsia="tr-TR"/>
        </w:rPr>
        <w:t xml:space="preserve"> </w:t>
      </w:r>
      <w:r w:rsidRPr="003B4139">
        <w:rPr>
          <w:b/>
          <w:bCs/>
          <w:iCs/>
        </w:rPr>
        <w:t>“Senin için kılınan; ama senin kılamadığın namaza _______________ namazı denir.”</w:t>
      </w:r>
    </w:p>
    <w:p w:rsidR="00DC796D" w:rsidRPr="003B4139" w:rsidRDefault="00DC796D" w:rsidP="003B4139">
      <w:pPr>
        <w:spacing w:after="0"/>
        <w:rPr>
          <w:b/>
          <w:bCs/>
          <w:iCs/>
        </w:rPr>
      </w:pPr>
      <w:r w:rsidRPr="003B4139">
        <w:rPr>
          <w:b/>
          <w:bCs/>
          <w:iCs/>
        </w:rPr>
        <w:t>Yukarıdaki boşluk hangisiyle doğru olarak tamamlanır?</w:t>
      </w:r>
    </w:p>
    <w:p w:rsidR="00DC796D" w:rsidRDefault="00DC796D" w:rsidP="003B4139">
      <w:pPr>
        <w:spacing w:after="0"/>
        <w:rPr>
          <w:bCs/>
          <w:iCs/>
        </w:rPr>
      </w:pPr>
      <w:r w:rsidRPr="003B4139">
        <w:rPr>
          <w:bCs/>
          <w:iCs/>
        </w:rPr>
        <w:t xml:space="preserve">A) Bayram </w:t>
      </w:r>
      <w:r>
        <w:rPr>
          <w:bCs/>
          <w:iCs/>
        </w:rPr>
        <w:t xml:space="preserve">     </w:t>
      </w:r>
      <w:r w:rsidRPr="003B4139">
        <w:rPr>
          <w:bCs/>
          <w:iCs/>
        </w:rPr>
        <w:t xml:space="preserve">B) Vitir </w:t>
      </w:r>
      <w:r>
        <w:rPr>
          <w:bCs/>
          <w:iCs/>
        </w:rPr>
        <w:t xml:space="preserve">    </w:t>
      </w:r>
      <w:r w:rsidRPr="003B4139">
        <w:rPr>
          <w:bCs/>
          <w:iCs/>
        </w:rPr>
        <w:t xml:space="preserve">C) Cenaze </w:t>
      </w:r>
      <w:r>
        <w:rPr>
          <w:bCs/>
          <w:iCs/>
        </w:rPr>
        <w:t xml:space="preserve">    </w:t>
      </w:r>
      <w:r w:rsidRPr="003B4139">
        <w:rPr>
          <w:bCs/>
          <w:iCs/>
        </w:rPr>
        <w:t>D) Sabah</w:t>
      </w:r>
    </w:p>
    <w:p w:rsidR="00DC796D" w:rsidRPr="00C441CB" w:rsidRDefault="00DC796D" w:rsidP="00C441CB">
      <w:pPr>
        <w:spacing w:after="0"/>
        <w:rPr>
          <w:b/>
          <w:bCs/>
          <w:iCs/>
        </w:rPr>
      </w:pPr>
      <w:r w:rsidRPr="00C441CB">
        <w:rPr>
          <w:b/>
          <w:bCs/>
          <w:iCs/>
        </w:rPr>
        <w:t>24.</w:t>
      </w:r>
      <w:r w:rsidRPr="00C441CB">
        <w:rPr>
          <w:rFonts w:ascii="Arial" w:hAnsi="Arial" w:cs="Arial"/>
          <w:b/>
          <w:color w:val="0027F7"/>
          <w:sz w:val="36"/>
          <w:szCs w:val="36"/>
          <w:lang w:eastAsia="tr-TR"/>
        </w:rPr>
        <w:t xml:space="preserve"> </w:t>
      </w:r>
      <w:r w:rsidRPr="00C441CB">
        <w:rPr>
          <w:b/>
          <w:bCs/>
          <w:iCs/>
        </w:rPr>
        <w:t xml:space="preserve">Aşağıdaki hangi durumda </w:t>
      </w:r>
      <w:r w:rsidRPr="00C441CB">
        <w:rPr>
          <w:b/>
          <w:bCs/>
          <w:iCs/>
          <w:u w:val="single"/>
        </w:rPr>
        <w:t>hem namaz hem de abdest bozulur?</w:t>
      </w:r>
      <w:r w:rsidRPr="00C441CB">
        <w:rPr>
          <w:b/>
          <w:bCs/>
          <w:iCs/>
        </w:rPr>
        <w:t xml:space="preserve"> </w:t>
      </w:r>
    </w:p>
    <w:p w:rsidR="00DC796D" w:rsidRPr="00C441CB" w:rsidRDefault="00DC796D" w:rsidP="00C441CB">
      <w:pPr>
        <w:spacing w:after="0"/>
        <w:rPr>
          <w:bCs/>
          <w:iCs/>
        </w:rPr>
      </w:pPr>
      <w:r w:rsidRPr="00C441CB">
        <w:rPr>
          <w:bCs/>
          <w:iCs/>
        </w:rPr>
        <w:t xml:space="preserve">A) Namaz kılarken bir şey yiyip içersek </w:t>
      </w:r>
    </w:p>
    <w:p w:rsidR="00DC796D" w:rsidRPr="00C441CB" w:rsidRDefault="00DC796D" w:rsidP="00C441CB">
      <w:pPr>
        <w:spacing w:after="0"/>
        <w:rPr>
          <w:bCs/>
          <w:iCs/>
        </w:rPr>
      </w:pPr>
      <w:r w:rsidRPr="00C441CB">
        <w:rPr>
          <w:bCs/>
          <w:i/>
          <w:iCs/>
        </w:rPr>
        <w:t xml:space="preserve">B) Namaz kılarken yanımızdaki duyacak kadar gülersek </w:t>
      </w:r>
    </w:p>
    <w:p w:rsidR="00DC796D" w:rsidRPr="00C441CB" w:rsidRDefault="00DC796D" w:rsidP="00C441CB">
      <w:pPr>
        <w:spacing w:after="0"/>
        <w:rPr>
          <w:bCs/>
          <w:iCs/>
        </w:rPr>
      </w:pPr>
      <w:r w:rsidRPr="00C441CB">
        <w:rPr>
          <w:bCs/>
          <w:iCs/>
        </w:rPr>
        <w:t xml:space="preserve">C) Namaz kılarken yalnız kendimiz duyacak kadar gülersek </w:t>
      </w:r>
    </w:p>
    <w:p w:rsidR="00DC796D" w:rsidRPr="00C441CB" w:rsidRDefault="00DC796D" w:rsidP="00C441CB">
      <w:pPr>
        <w:spacing w:after="0"/>
        <w:rPr>
          <w:b/>
          <w:bCs/>
          <w:iCs/>
        </w:rPr>
      </w:pPr>
      <w:r w:rsidRPr="00C441CB">
        <w:rPr>
          <w:bCs/>
          <w:iCs/>
        </w:rPr>
        <w:t>D) Namaz kılarken konuşursak</w:t>
      </w:r>
    </w:p>
    <w:p w:rsidR="00DC796D" w:rsidRPr="00C441CB" w:rsidRDefault="00DC796D" w:rsidP="00C441CB">
      <w:pPr>
        <w:spacing w:after="0"/>
        <w:rPr>
          <w:b/>
          <w:bCs/>
          <w:iCs/>
        </w:rPr>
      </w:pPr>
      <w:r w:rsidRPr="00C441CB">
        <w:rPr>
          <w:b/>
          <w:bCs/>
          <w:iCs/>
        </w:rPr>
        <w:t>25.</w:t>
      </w:r>
      <w:r w:rsidRPr="00C441CB">
        <w:rPr>
          <w:rFonts w:ascii="Arial" w:hAnsi="Arial" w:cs="Arial"/>
          <w:b/>
          <w:color w:val="0027F7"/>
          <w:sz w:val="36"/>
          <w:szCs w:val="36"/>
          <w:lang w:eastAsia="tr-TR"/>
        </w:rPr>
        <w:t xml:space="preserve"> </w:t>
      </w:r>
      <w:r w:rsidRPr="00C441CB">
        <w:rPr>
          <w:b/>
          <w:bCs/>
          <w:iCs/>
        </w:rPr>
        <w:t>Hangi namazın kazası yoktur?</w:t>
      </w:r>
    </w:p>
    <w:p w:rsidR="00DC796D" w:rsidRPr="00C441CB" w:rsidRDefault="00DC796D" w:rsidP="00C441CB">
      <w:pPr>
        <w:spacing w:after="0"/>
        <w:rPr>
          <w:bCs/>
          <w:iCs/>
        </w:rPr>
      </w:pPr>
      <w:r w:rsidRPr="00C441CB">
        <w:rPr>
          <w:bCs/>
          <w:i/>
          <w:iCs/>
        </w:rPr>
        <w:t>a) bayram</w:t>
      </w:r>
      <w:r w:rsidRPr="00C441CB">
        <w:rPr>
          <w:bCs/>
          <w:iCs/>
        </w:rPr>
        <w:t xml:space="preserve"> </w:t>
      </w:r>
      <w:r>
        <w:rPr>
          <w:bCs/>
          <w:iCs/>
        </w:rPr>
        <w:t xml:space="preserve">  </w:t>
      </w:r>
      <w:r w:rsidRPr="00C441CB">
        <w:rPr>
          <w:bCs/>
          <w:iCs/>
        </w:rPr>
        <w:t>b) vitir</w:t>
      </w:r>
      <w:r>
        <w:rPr>
          <w:bCs/>
          <w:iCs/>
        </w:rPr>
        <w:t xml:space="preserve">       </w:t>
      </w:r>
      <w:r w:rsidRPr="00C441CB">
        <w:rPr>
          <w:bCs/>
          <w:iCs/>
        </w:rPr>
        <w:t xml:space="preserve">c) sabah </w:t>
      </w:r>
      <w:r>
        <w:rPr>
          <w:bCs/>
          <w:iCs/>
        </w:rPr>
        <w:t xml:space="preserve">   </w:t>
      </w:r>
      <w:r w:rsidRPr="00C441CB">
        <w:rPr>
          <w:bCs/>
          <w:iCs/>
        </w:rPr>
        <w:t>d) yatsı</w:t>
      </w:r>
    </w:p>
    <w:p w:rsidR="00DC796D" w:rsidRPr="00F76CBD" w:rsidRDefault="00DC796D" w:rsidP="00DA74EC">
      <w:pPr>
        <w:jc w:val="both"/>
        <w:rPr>
          <w:b/>
          <w:sz w:val="20"/>
          <w:szCs w:val="20"/>
        </w:rPr>
      </w:pPr>
      <w:hyperlink r:id="rId7" w:history="1">
        <w:r w:rsidRPr="003F291B">
          <w:rPr>
            <w:rStyle w:val="Hyperlink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</w:p>
    <w:p w:rsidR="00DC796D" w:rsidRDefault="00DC796D" w:rsidP="003B4139">
      <w:pPr>
        <w:spacing w:after="0"/>
        <w:rPr>
          <w:bCs/>
          <w:iCs/>
        </w:rPr>
      </w:pPr>
    </w:p>
    <w:p w:rsidR="00DC796D" w:rsidRDefault="00DC796D" w:rsidP="003B4139">
      <w:pPr>
        <w:spacing w:after="0"/>
        <w:rPr>
          <w:bCs/>
          <w:iCs/>
        </w:rPr>
      </w:pPr>
    </w:p>
    <w:p w:rsidR="00DC796D" w:rsidRDefault="00DC796D" w:rsidP="003B4139">
      <w:pPr>
        <w:spacing w:after="0"/>
        <w:rPr>
          <w:bCs/>
          <w:iCs/>
        </w:rPr>
      </w:pPr>
    </w:p>
    <w:p w:rsidR="00DC796D" w:rsidRPr="00A173B1" w:rsidRDefault="00DC796D" w:rsidP="00A173B1">
      <w:pPr>
        <w:spacing w:after="0"/>
        <w:rPr>
          <w:sz w:val="20"/>
          <w:szCs w:val="20"/>
        </w:rPr>
      </w:pPr>
      <w:r>
        <w:rPr>
          <w:b/>
          <w:bCs/>
        </w:rPr>
        <w:t>1a  2b   3b   4c   5d  6a  7c  8b  9c  10b  11d  12b  13c  14a  15b  16c  17c  18d  19c  20b  21a  22d  23c  24b  25a</w:t>
      </w:r>
    </w:p>
    <w:sectPr w:rsidR="00DC796D" w:rsidRPr="00A173B1" w:rsidSect="00245901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796D" w:rsidRDefault="00DC796D" w:rsidP="00245901">
      <w:pPr>
        <w:spacing w:after="0" w:line="240" w:lineRule="auto"/>
      </w:pPr>
      <w:r>
        <w:separator/>
      </w:r>
    </w:p>
  </w:endnote>
  <w:endnote w:type="continuationSeparator" w:id="0">
    <w:p w:rsidR="00DC796D" w:rsidRDefault="00DC796D" w:rsidP="00245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96D" w:rsidRPr="005A49FF" w:rsidRDefault="00DC796D" w:rsidP="005A49FF">
    <w:pPr>
      <w:pStyle w:val="Footer"/>
      <w:jc w:val="right"/>
      <w:rPr>
        <w:b/>
        <w:bCs/>
      </w:rPr>
    </w:pPr>
    <w:r w:rsidRPr="005A49FF">
      <w:rPr>
        <w:b/>
        <w:bCs/>
      </w:rPr>
      <w:t>NO</w:t>
    </w:r>
    <w:r>
      <w:rPr>
        <w:b/>
        <w:bCs/>
      </w:rPr>
      <w:t xml:space="preserve">T:Her bir sorunun doğru cevabı 4 </w:t>
    </w:r>
    <w:bookmarkStart w:id="0" w:name="_GoBack"/>
    <w:bookmarkEnd w:id="0"/>
    <w:r w:rsidRPr="005A49FF">
      <w:rPr>
        <w:b/>
        <w:bCs/>
      </w:rPr>
      <w:t>er puandır</w:t>
    </w:r>
  </w:p>
  <w:p w:rsidR="00DC796D" w:rsidRPr="005A49FF" w:rsidRDefault="00DC796D" w:rsidP="005A49FF">
    <w:pPr>
      <w:pStyle w:val="Footer"/>
      <w:jc w:val="right"/>
      <w:rPr>
        <w:b/>
        <w:bCs/>
      </w:rPr>
    </w:pPr>
    <w:r w:rsidRPr="005A49FF">
      <w:rPr>
        <w:b/>
        <w:bCs/>
      </w:rPr>
      <w:t xml:space="preserve">Sınav süresi </w:t>
    </w:r>
    <w:r>
      <w:rPr>
        <w:b/>
        <w:bCs/>
      </w:rPr>
      <w:t>30</w:t>
    </w:r>
    <w:r w:rsidRPr="005A49FF">
      <w:rPr>
        <w:b/>
        <w:bCs/>
      </w:rPr>
      <w:t xml:space="preserve"> dakikadır</w:t>
    </w:r>
  </w:p>
  <w:p w:rsidR="00DC796D" w:rsidRPr="005A49FF" w:rsidRDefault="00DC796D" w:rsidP="005A49FF">
    <w:pPr>
      <w:pStyle w:val="Footer"/>
      <w:jc w:val="right"/>
      <w:rPr>
        <w:b/>
        <w:bCs/>
      </w:rPr>
    </w:pPr>
    <w:r w:rsidRPr="005A49FF">
      <w:rPr>
        <w:b/>
        <w:bCs/>
      </w:rPr>
      <w:t>Allah katında sizin en hayırlınız, Ahlâkı en güzel olanınızdır. (Hadis-i Şerif)</w:t>
    </w:r>
  </w:p>
  <w:p w:rsidR="00DC796D" w:rsidRPr="005A49FF" w:rsidRDefault="00DC796D" w:rsidP="005A49FF">
    <w:pPr>
      <w:pStyle w:val="Footer"/>
      <w:rPr>
        <w:b/>
        <w:bCs/>
      </w:rPr>
    </w:pPr>
  </w:p>
  <w:p w:rsidR="00DC796D" w:rsidRPr="005A49FF" w:rsidRDefault="00DC796D" w:rsidP="005A49FF">
    <w:pPr>
      <w:pStyle w:val="Footer"/>
      <w:rPr>
        <w:b/>
        <w:bCs/>
      </w:rPr>
    </w:pPr>
  </w:p>
  <w:p w:rsidR="00DC796D" w:rsidRDefault="00DC796D" w:rsidP="005A49FF">
    <w:pPr>
      <w:pStyle w:val="Footer"/>
      <w:jc w:val="right"/>
    </w:pPr>
    <w:r w:rsidRPr="005A49FF">
      <w:rPr>
        <w:b/>
        <w:bCs/>
      </w:rPr>
      <w:t xml:space="preserve">BAŞARILAR DİLERİM   Ünal ÇOMAK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796D" w:rsidRDefault="00DC796D" w:rsidP="00245901">
      <w:pPr>
        <w:spacing w:after="0" w:line="240" w:lineRule="auto"/>
      </w:pPr>
      <w:r>
        <w:separator/>
      </w:r>
    </w:p>
  </w:footnote>
  <w:footnote w:type="continuationSeparator" w:id="0">
    <w:p w:rsidR="00DC796D" w:rsidRDefault="00DC796D" w:rsidP="002459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96D" w:rsidRPr="00245901" w:rsidRDefault="00DC796D" w:rsidP="00245901">
    <w:pPr>
      <w:pStyle w:val="Header"/>
      <w:rPr>
        <w:b/>
        <w:bCs/>
        <w:sz w:val="20"/>
        <w:szCs w:val="20"/>
      </w:rPr>
    </w:pPr>
    <w:r>
      <w:rPr>
        <w:b/>
        <w:bCs/>
        <w:sz w:val="20"/>
        <w:szCs w:val="20"/>
      </w:rPr>
      <w:t xml:space="preserve">2014-2015 </w:t>
    </w:r>
    <w:r w:rsidRPr="00245901">
      <w:rPr>
        <w:b/>
        <w:bCs/>
        <w:sz w:val="20"/>
        <w:szCs w:val="20"/>
      </w:rPr>
      <w:t xml:space="preserve"> EĞİTİM-ÖĞRETİM YILI HASKÖY ORTA OKULU DİN KÜLTÜRÜ VE AHLAK BİLGİSİ DERSİ </w:t>
    </w:r>
  </w:p>
  <w:p w:rsidR="00DC796D" w:rsidRPr="00245901" w:rsidRDefault="00DC796D" w:rsidP="00245901">
    <w:pPr>
      <w:pStyle w:val="Header"/>
      <w:rPr>
        <w:b/>
        <w:bCs/>
        <w:sz w:val="20"/>
        <w:szCs w:val="20"/>
      </w:rPr>
    </w:pPr>
    <w:r w:rsidRPr="00245901">
      <w:rPr>
        <w:b/>
        <w:bCs/>
        <w:sz w:val="20"/>
        <w:szCs w:val="20"/>
      </w:rPr>
      <w:t>6</w:t>
    </w:r>
    <w:r>
      <w:rPr>
        <w:b/>
        <w:bCs/>
        <w:sz w:val="20"/>
        <w:szCs w:val="20"/>
      </w:rPr>
      <w:t>. SINIF 1. DÖNEM 2</w:t>
    </w:r>
    <w:r w:rsidRPr="00245901">
      <w:rPr>
        <w:b/>
        <w:bCs/>
        <w:sz w:val="20"/>
        <w:szCs w:val="20"/>
      </w:rPr>
      <w:t xml:space="preserve">. SINAV </w:t>
    </w:r>
  </w:p>
  <w:p w:rsidR="00DC796D" w:rsidRPr="00245901" w:rsidRDefault="00DC796D" w:rsidP="00245901">
    <w:pPr>
      <w:pStyle w:val="Header"/>
      <w:rPr>
        <w:b/>
        <w:bCs/>
        <w:sz w:val="20"/>
        <w:szCs w:val="20"/>
      </w:rPr>
    </w:pPr>
    <w:r w:rsidRPr="00245901">
      <w:rPr>
        <w:b/>
        <w:bCs/>
        <w:sz w:val="20"/>
        <w:szCs w:val="20"/>
      </w:rPr>
      <w:t xml:space="preserve">AD                               </w:t>
    </w:r>
    <w:r>
      <w:rPr>
        <w:b/>
        <w:bCs/>
        <w:sz w:val="20"/>
        <w:szCs w:val="20"/>
      </w:rPr>
      <w:t xml:space="preserve">          </w:t>
    </w:r>
    <w:r w:rsidRPr="00245901">
      <w:rPr>
        <w:b/>
        <w:bCs/>
        <w:sz w:val="20"/>
        <w:szCs w:val="20"/>
      </w:rPr>
      <w:t>SOYAD                                NUMARA</w:t>
    </w:r>
  </w:p>
  <w:p w:rsidR="00DC796D" w:rsidRPr="00245901" w:rsidRDefault="00DC796D" w:rsidP="00245901">
    <w:pPr>
      <w:pStyle w:val="Header"/>
      <w:jc w:val="center"/>
      <w:rPr>
        <w:b/>
        <w:bCs/>
        <w:sz w:val="20"/>
        <w:szCs w:val="20"/>
      </w:rPr>
    </w:pPr>
    <w:r w:rsidRPr="00245901">
      <w:rPr>
        <w:b/>
        <w:bCs/>
        <w:sz w:val="20"/>
        <w:szCs w:val="20"/>
      </w:rPr>
      <w:t>SORULAR</w:t>
    </w:r>
  </w:p>
  <w:p w:rsidR="00DC796D" w:rsidRDefault="00DC796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3C6445"/>
    <w:multiLevelType w:val="hybridMultilevel"/>
    <w:tmpl w:val="EA36B644"/>
    <w:lvl w:ilvl="0" w:tplc="EE7213C4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E4E7D78"/>
    <w:multiLevelType w:val="hybridMultilevel"/>
    <w:tmpl w:val="96420BF8"/>
    <w:lvl w:ilvl="0" w:tplc="6F9638B0">
      <w:start w:val="1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6574AD8C">
      <w:start w:val="18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6DCD"/>
    <w:rsid w:val="000077E3"/>
    <w:rsid w:val="00016DCD"/>
    <w:rsid w:val="001A4C8E"/>
    <w:rsid w:val="002218B5"/>
    <w:rsid w:val="00245901"/>
    <w:rsid w:val="0028734D"/>
    <w:rsid w:val="002A2472"/>
    <w:rsid w:val="002B3759"/>
    <w:rsid w:val="00335D9E"/>
    <w:rsid w:val="003B4139"/>
    <w:rsid w:val="003F291B"/>
    <w:rsid w:val="0041343C"/>
    <w:rsid w:val="00424E0B"/>
    <w:rsid w:val="00436996"/>
    <w:rsid w:val="00451BB1"/>
    <w:rsid w:val="005176A3"/>
    <w:rsid w:val="005768F8"/>
    <w:rsid w:val="00595D6A"/>
    <w:rsid w:val="005A49FF"/>
    <w:rsid w:val="006F7E31"/>
    <w:rsid w:val="0073588A"/>
    <w:rsid w:val="007A4E03"/>
    <w:rsid w:val="009B6A2E"/>
    <w:rsid w:val="009D10AD"/>
    <w:rsid w:val="00A173B1"/>
    <w:rsid w:val="00A74098"/>
    <w:rsid w:val="00AA4A09"/>
    <w:rsid w:val="00AD2199"/>
    <w:rsid w:val="00C441CB"/>
    <w:rsid w:val="00D040AF"/>
    <w:rsid w:val="00DA4336"/>
    <w:rsid w:val="00DA74EC"/>
    <w:rsid w:val="00DC2630"/>
    <w:rsid w:val="00DC796D"/>
    <w:rsid w:val="00EB5D23"/>
    <w:rsid w:val="00F06922"/>
    <w:rsid w:val="00F76CBD"/>
    <w:rsid w:val="00FA7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5D9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45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459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45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4590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35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3588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DA74EC"/>
    <w:rPr>
      <w:rFonts w:cs="Times New Roman"/>
      <w:color w:val="663C35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9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688"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96689"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96692"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96706">
      <w:marLeft w:val="0"/>
      <w:marRight w:val="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</TotalTime>
  <Pages>2</Pages>
  <Words>739</Words>
  <Characters>4215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zagato</dc:creator>
  <cp:keywords>www.sorubak.com</cp:keywords>
  <dc:description>www.sorubak.com</dc:description>
  <cp:lastModifiedBy>edanur</cp:lastModifiedBy>
  <cp:revision>30</cp:revision>
  <dcterms:created xsi:type="dcterms:W3CDTF">2013-01-04T16:45:00Z</dcterms:created>
  <dcterms:modified xsi:type="dcterms:W3CDTF">2015-01-06T20:36:00Z</dcterms:modified>
  <cp:category>www.sorubak.com</cp:category>
</cp:coreProperties>
</file>