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7A" w:rsidRPr="00CD5A35" w:rsidRDefault="00AB197A" w:rsidP="00E36134">
      <w:pPr>
        <w:pStyle w:val="ListParagraph"/>
        <w:numPr>
          <w:ilvl w:val="0"/>
          <w:numId w:val="11"/>
        </w:numPr>
        <w:rPr>
          <w:i/>
          <w:sz w:val="16"/>
          <w:szCs w:val="16"/>
          <w:u w:val="sing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0.55pt;margin-top:-.05pt;width:840.75pt;height:0;z-index:251655680" o:connectortype="straight"/>
        </w:pict>
      </w:r>
      <w:r w:rsidRPr="00E36134">
        <w:rPr>
          <w:b/>
          <w:sz w:val="16"/>
          <w:szCs w:val="16"/>
        </w:rPr>
        <w:t xml:space="preserve"> </w:t>
      </w:r>
      <w:r w:rsidRPr="00CD5A35">
        <w:rPr>
          <w:b/>
          <w:i/>
          <w:sz w:val="16"/>
          <w:szCs w:val="16"/>
          <w:u w:val="single"/>
        </w:rPr>
        <w:t>BÖLÜM : Aşağıdaki ifadelerden  doğru olanların yanına D yanlış    olanların yanına Y yazınız (H</w:t>
      </w:r>
      <w:r>
        <w:rPr>
          <w:b/>
          <w:i/>
          <w:sz w:val="16"/>
          <w:szCs w:val="16"/>
          <w:u w:val="single"/>
        </w:rPr>
        <w:t>er soru 3</w:t>
      </w:r>
      <w:r w:rsidRPr="00CD5A35">
        <w:rPr>
          <w:b/>
          <w:i/>
          <w:sz w:val="16"/>
          <w:szCs w:val="16"/>
          <w:u w:val="single"/>
        </w:rPr>
        <w:t xml:space="preserve"> puan )</w:t>
      </w:r>
    </w:p>
    <w:p w:rsidR="00AB197A" w:rsidRPr="005C790E" w:rsidRDefault="00AB197A" w:rsidP="00201726">
      <w:pPr>
        <w:rPr>
          <w:sz w:val="20"/>
          <w:szCs w:val="20"/>
        </w:rPr>
      </w:pPr>
      <w:r>
        <w:rPr>
          <w:sz w:val="16"/>
          <w:szCs w:val="16"/>
        </w:rPr>
        <w:t xml:space="preserve">         </w:t>
      </w:r>
      <w:r w:rsidRPr="002B39F7">
        <w:rPr>
          <w:sz w:val="20"/>
          <w:szCs w:val="20"/>
        </w:rPr>
        <w:t xml:space="preserve">(…..)   </w:t>
      </w:r>
      <w:r>
        <w:rPr>
          <w:b/>
          <w:sz w:val="20"/>
          <w:szCs w:val="20"/>
        </w:rPr>
        <w:t>3781 sayısı 3’e tam bölünebilir.</w:t>
      </w:r>
    </w:p>
    <w:p w:rsidR="00AB197A" w:rsidRPr="005C790E" w:rsidRDefault="00AB197A" w:rsidP="00D77BE6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2B39F7">
        <w:rPr>
          <w:sz w:val="20"/>
          <w:szCs w:val="20"/>
        </w:rPr>
        <w:t xml:space="preserve">(…..)   </w:t>
      </w:r>
      <w:r>
        <w:rPr>
          <w:sz w:val="20"/>
          <w:szCs w:val="20"/>
        </w:rPr>
        <w:t>7654 sayısı 4’e tam bölünebilir</w:t>
      </w:r>
    </w:p>
    <w:p w:rsidR="00AB197A" w:rsidRPr="002B39F7" w:rsidRDefault="00AB197A" w:rsidP="0055495E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 xml:space="preserve">(…..)   </w:t>
      </w:r>
      <w:r>
        <w:rPr>
          <w:b/>
          <w:sz w:val="20"/>
          <w:szCs w:val="20"/>
        </w:rPr>
        <w:t>9870 sayısı hem 2’ye hemde 5’e tam bölünebilir.</w:t>
      </w:r>
    </w:p>
    <w:p w:rsidR="00AB197A" w:rsidRPr="002B39F7" w:rsidRDefault="00AB197A" w:rsidP="00194E05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 xml:space="preserve">(…..)  </w:t>
      </w:r>
      <w:r>
        <w:rPr>
          <w:sz w:val="20"/>
          <w:szCs w:val="20"/>
        </w:rPr>
        <w:t xml:space="preserve"> 3576 sayısı 6’ya tam bölünebilir.</w:t>
      </w:r>
    </w:p>
    <w:p w:rsidR="00AB197A" w:rsidRPr="002B39F7" w:rsidRDefault="00AB197A" w:rsidP="00194E05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 xml:space="preserve">(…...)   </w:t>
      </w:r>
      <w:r>
        <w:rPr>
          <w:b/>
          <w:sz w:val="20"/>
          <w:szCs w:val="20"/>
        </w:rPr>
        <w:t xml:space="preserve">2856 sayısı 9’a tam bölünebilir. </w:t>
      </w:r>
    </w:p>
    <w:p w:rsidR="00AB197A" w:rsidRPr="002B39F7" w:rsidRDefault="00AB197A" w:rsidP="0055495E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 xml:space="preserve">(……)  </w:t>
      </w:r>
      <w:r>
        <w:rPr>
          <w:sz w:val="20"/>
          <w:szCs w:val="20"/>
        </w:rPr>
        <w:t>32: 8 +(15-7) işleminin sonucu 2 olur.</w:t>
      </w:r>
    </w:p>
    <w:p w:rsidR="00AB197A" w:rsidRPr="00697D49" w:rsidRDefault="00AB197A" w:rsidP="0055495E">
      <w:pPr>
        <w:ind w:left="360"/>
        <w:rPr>
          <w:b/>
          <w:sz w:val="20"/>
          <w:szCs w:val="20"/>
        </w:rPr>
      </w:pPr>
      <w:r w:rsidRPr="002B39F7">
        <w:rPr>
          <w:sz w:val="20"/>
          <w:szCs w:val="20"/>
        </w:rPr>
        <w:t xml:space="preserve">(……)  </w:t>
      </w:r>
      <w:r>
        <w:rPr>
          <w:b/>
          <w:sz w:val="20"/>
          <w:szCs w:val="20"/>
        </w:rPr>
        <w:t>1</w:t>
      </w:r>
      <w:r>
        <w:rPr>
          <w:b/>
          <w:sz w:val="20"/>
          <w:szCs w:val="20"/>
          <w:vertAlign w:val="superscript"/>
        </w:rPr>
        <w:t>21</w:t>
      </w:r>
      <w:r>
        <w:rPr>
          <w:b/>
          <w:sz w:val="20"/>
          <w:szCs w:val="20"/>
        </w:rPr>
        <w:t xml:space="preserve"> = 21 olur.</w:t>
      </w:r>
    </w:p>
    <w:p w:rsidR="00AB197A" w:rsidRPr="002B39F7" w:rsidRDefault="00AB197A" w:rsidP="00DA4A10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 xml:space="preserve">(……)  </w:t>
      </w:r>
      <w:r w:rsidRPr="00885BE3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8.9 – 12.8 = 9.(12-8 )</w:t>
      </w:r>
    </w:p>
    <w:p w:rsidR="00AB197A" w:rsidRPr="00CC04DD" w:rsidRDefault="00AB197A" w:rsidP="00CC04DD">
      <w:pPr>
        <w:ind w:left="360"/>
        <w:rPr>
          <w:b/>
          <w:sz w:val="20"/>
          <w:szCs w:val="20"/>
        </w:rPr>
      </w:pPr>
      <w:r w:rsidRPr="002B39F7">
        <w:rPr>
          <w:sz w:val="20"/>
          <w:szCs w:val="20"/>
        </w:rPr>
        <w:t>(….</w:t>
      </w:r>
      <w:r>
        <w:rPr>
          <w:sz w:val="20"/>
          <w:szCs w:val="20"/>
        </w:rPr>
        <w:t>.</w:t>
      </w:r>
      <w:r w:rsidRPr="002B39F7">
        <w:rPr>
          <w:sz w:val="20"/>
          <w:szCs w:val="20"/>
        </w:rPr>
        <w:t xml:space="preserve">.)  </w:t>
      </w:r>
      <w:r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>56 sayısının asal çarpanları 2</w:t>
      </w:r>
      <w:r>
        <w:rPr>
          <w:b/>
          <w:sz w:val="20"/>
          <w:szCs w:val="20"/>
          <w:vertAlign w:val="superscript"/>
        </w:rPr>
        <w:t>3</w:t>
      </w:r>
      <w:r>
        <w:rPr>
          <w:b/>
          <w:sz w:val="20"/>
          <w:szCs w:val="20"/>
        </w:rPr>
        <w:t>.7 olur.</w:t>
      </w:r>
    </w:p>
    <w:p w:rsidR="00AB197A" w:rsidRPr="00CD5A35" w:rsidRDefault="00AB197A" w:rsidP="00E36134">
      <w:pPr>
        <w:pStyle w:val="ListParagraph"/>
        <w:numPr>
          <w:ilvl w:val="0"/>
          <w:numId w:val="11"/>
        </w:numPr>
        <w:rPr>
          <w:i/>
          <w:u w:val="single"/>
        </w:rPr>
      </w:pPr>
      <w:r w:rsidRPr="00CD5A35">
        <w:rPr>
          <w:b/>
          <w:i/>
          <w:sz w:val="18"/>
          <w:szCs w:val="18"/>
          <w:u w:val="single"/>
        </w:rPr>
        <w:t>BÖLÜM</w:t>
      </w:r>
      <w:r w:rsidRPr="00CD5A35">
        <w:rPr>
          <w:i/>
          <w:sz w:val="18"/>
          <w:szCs w:val="18"/>
          <w:u w:val="single"/>
        </w:rPr>
        <w:t xml:space="preserve"> : </w:t>
      </w:r>
      <w:r w:rsidRPr="00CD5A35">
        <w:rPr>
          <w:b/>
          <w:i/>
          <w:sz w:val="18"/>
          <w:szCs w:val="18"/>
          <w:u w:val="single"/>
        </w:rPr>
        <w:t>Aşağıdaki</w:t>
      </w:r>
      <w:r>
        <w:rPr>
          <w:b/>
          <w:i/>
          <w:sz w:val="18"/>
          <w:szCs w:val="18"/>
          <w:u w:val="single"/>
        </w:rPr>
        <w:t xml:space="preserve"> sayıları kendilerini tam  bölen bir sayıyla eşleştiriniz</w:t>
      </w:r>
      <w:r w:rsidRPr="00CD5A35">
        <w:rPr>
          <w:b/>
          <w:i/>
          <w:sz w:val="18"/>
          <w:szCs w:val="18"/>
          <w:u w:val="single"/>
        </w:rPr>
        <w:t xml:space="preserve"> </w:t>
      </w:r>
      <w:r>
        <w:rPr>
          <w:b/>
          <w:i/>
          <w:sz w:val="18"/>
          <w:szCs w:val="18"/>
          <w:u w:val="single"/>
        </w:rPr>
        <w:t xml:space="preserve"> </w:t>
      </w:r>
      <w:r w:rsidRPr="00CD5A35">
        <w:rPr>
          <w:b/>
          <w:i/>
          <w:sz w:val="18"/>
          <w:szCs w:val="18"/>
          <w:u w:val="single"/>
        </w:rPr>
        <w:t>.</w:t>
      </w:r>
      <w:r>
        <w:rPr>
          <w:b/>
          <w:i/>
          <w:sz w:val="18"/>
          <w:szCs w:val="18"/>
          <w:u w:val="single"/>
        </w:rPr>
        <w:t>(30</w:t>
      </w:r>
      <w:r w:rsidRPr="00CD5A35">
        <w:rPr>
          <w:b/>
          <w:i/>
          <w:sz w:val="18"/>
          <w:szCs w:val="18"/>
          <w:u w:val="single"/>
        </w:rPr>
        <w:t xml:space="preserve">  puan )</w:t>
      </w:r>
    </w:p>
    <w:p w:rsidR="00AB197A" w:rsidRPr="004E1112" w:rsidRDefault="00AB197A" w:rsidP="004E1112">
      <w:pPr>
        <w:pStyle w:val="ListParagraph"/>
      </w:pPr>
    </w:p>
    <w:p w:rsidR="00AB197A" w:rsidRPr="004E1112" w:rsidRDefault="00AB197A" w:rsidP="004E1112">
      <w:pPr>
        <w:pStyle w:val="ListParagraph"/>
        <w:numPr>
          <w:ilvl w:val="0"/>
          <w:numId w:val="10"/>
        </w:numPr>
      </w:pPr>
      <w:r>
        <w:t xml:space="preserve">                                     </w:t>
      </w:r>
      <w:r w:rsidRPr="00FD69D0">
        <w:fldChar w:fldCharType="begin"/>
      </w:r>
      <w:r w:rsidRPr="00FD69D0">
        <w:instrText xml:space="preserve"> QUOTE </w:instrText>
      </w:r>
      <w:r w:rsidRPr="00FD69D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0589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E5DAA&quot;/&gt;&lt;/wsp:rsids&gt;&lt;/w:docPr&gt;&lt;w:body&gt;&lt;w:p wsp:rsidR=&quot;00000000&quot; wsp:rsidRDefault=&quot;00270589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16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FD69D0">
        <w:instrText xml:space="preserve"> </w:instrText>
      </w:r>
      <w:r w:rsidRPr="00FD69D0">
        <w:fldChar w:fldCharType="separate"/>
      </w:r>
      <w:r w:rsidRPr="00FD69D0">
        <w:pict>
          <v:shape id="_x0000_i1026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0589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E5DAA&quot;/&gt;&lt;/wsp:rsids&gt;&lt;/w:docPr&gt;&lt;w:body&gt;&lt;w:p wsp:rsidR=&quot;00000000&quot; wsp:rsidRDefault=&quot;00270589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16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FD69D0">
        <w:fldChar w:fldCharType="end"/>
      </w:r>
      <w:r>
        <w:t xml:space="preserve">                      </w:t>
      </w:r>
    </w:p>
    <w:p w:rsidR="00AB197A" w:rsidRPr="004E1112" w:rsidRDefault="00AB197A" w:rsidP="004E1112">
      <w:pPr>
        <w:pStyle w:val="ListParagraph"/>
      </w:pPr>
    </w:p>
    <w:p w:rsidR="00AB197A" w:rsidRPr="004E1112" w:rsidRDefault="00AB197A" w:rsidP="004E1112">
      <w:pPr>
        <w:pStyle w:val="ListParagraph"/>
        <w:numPr>
          <w:ilvl w:val="0"/>
          <w:numId w:val="10"/>
        </w:numPr>
      </w:pPr>
      <w:r w:rsidRPr="00FD69D0">
        <w:fldChar w:fldCharType="begin"/>
      </w:r>
      <w:r w:rsidRPr="00FD69D0">
        <w:instrText xml:space="preserve"> QUOTE </w:instrText>
      </w:r>
      <w:r w:rsidRPr="00FD69D0">
        <w:pict>
          <v:shape id="_x0000_i1027" type="#_x0000_t75" style="width:76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30184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A301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17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m:r&gt;&lt;w:rPr&gt;&lt;w:rFonts w:ascii=&quot;Cambria Math&quot; w:fareast=&quot;Times New Roman&quot; w:h-ansi=&quot;Cambria Math&quot;/&gt;&lt;wx:font wx:val=&quot;Cambria Math&quot;/&gt;&lt;w:i/&gt;&lt;/w:rPr&gt;&lt;m:t&gt; -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9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m:r&gt;&lt;w:rPr&gt;&lt;w:rFonts w:ascii=&quot;Cambria Math&quot; w:fareast=&quot;Times New Roman&quot; w:h-ansi=&quot;Cambria Math&quot;/&gt;&lt;wx:font wx:val=&quot;Cambria Math&quot;/&gt;&lt;w:i/&gt;&lt;/w:rPr&gt;&lt;m:t&gt; -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m:r&gt;&lt;w:rPr&gt;&lt;w:rFonts w:ascii=&quot;Cambria Math&quot; w:fareast=&quot;Times New Roman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FD69D0">
        <w:instrText xml:space="preserve"> </w:instrText>
      </w:r>
      <w:r w:rsidRPr="00FD69D0">
        <w:fldChar w:fldCharType="separate"/>
      </w:r>
      <w:r w:rsidRPr="00FD69D0">
        <w:pict>
          <v:shape id="_x0000_i1028" type="#_x0000_t75" style="width:76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30184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A301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17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m:r&gt;&lt;w:rPr&gt;&lt;w:rFonts w:ascii=&quot;Cambria Math&quot; w:fareast=&quot;Times New Roman&quot; w:h-ansi=&quot;Cambria Math&quot;/&gt;&lt;wx:font wx:val=&quot;Cambria Math&quot;/&gt;&lt;w:i/&gt;&lt;/w:rPr&gt;&lt;m:t&gt; -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9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m:r&gt;&lt;w:rPr&gt;&lt;w:rFonts w:ascii=&quot;Cambria Math&quot; w:fareast=&quot;Times New Roman&quot; w:h-ansi=&quot;Cambria Math&quot;/&gt;&lt;wx:font wx:val=&quot;Cambria Math&quot;/&gt;&lt;w:i/&gt;&lt;/w:rPr&gt;&lt;m:t&gt; -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m:r&gt;&lt;w:rPr&gt;&lt;w:rFonts w:ascii=&quot;Cambria Math&quot; w:fareast=&quot;Times New Roman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FD69D0">
        <w:fldChar w:fldCharType="end"/>
      </w:r>
      <w:r>
        <w:t xml:space="preserve">                                                  </w:t>
      </w:r>
    </w:p>
    <w:p w:rsidR="00AB197A" w:rsidRPr="004E1112" w:rsidRDefault="00AB197A" w:rsidP="004E1112">
      <w:pPr>
        <w:pStyle w:val="ListParagraph"/>
      </w:pPr>
    </w:p>
    <w:p w:rsidR="00AB197A" w:rsidRDefault="00AB197A" w:rsidP="004E1112">
      <w:pPr>
        <w:pStyle w:val="ListParagraph"/>
        <w:numPr>
          <w:ilvl w:val="0"/>
          <w:numId w:val="10"/>
        </w:numPr>
      </w:pPr>
      <w:r>
        <w:t xml:space="preserve">                                        </w:t>
      </w:r>
      <w:r w:rsidRPr="00FD69D0">
        <w:fldChar w:fldCharType="begin"/>
      </w:r>
      <w:r w:rsidRPr="00FD69D0">
        <w:instrText xml:space="preserve"> QUOTE </w:instrText>
      </w:r>
      <w:r w:rsidRPr="00FD69D0">
        <w:pict>
          <v:shape id="_x0000_i1029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5D5D2D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5D5D2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13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FD69D0">
        <w:instrText xml:space="preserve"> </w:instrText>
      </w:r>
      <w:r w:rsidRPr="00FD69D0">
        <w:fldChar w:fldCharType="separate"/>
      </w:r>
      <w:r w:rsidRPr="00FD69D0">
        <w:pict>
          <v:shape id="_x0000_i1030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5D5D2D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5D5D2D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13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FD69D0">
        <w:fldChar w:fldCharType="end"/>
      </w:r>
      <w:r>
        <w:t xml:space="preserve">       </w:t>
      </w:r>
    </w:p>
    <w:p w:rsidR="00AB197A" w:rsidRPr="00A4663C" w:rsidRDefault="00AB197A" w:rsidP="00A4663C">
      <w:pPr>
        <w:pStyle w:val="ListParagraph"/>
      </w:pPr>
    </w:p>
    <w:p w:rsidR="00AB197A" w:rsidRDefault="00AB197A" w:rsidP="00E36134">
      <w:pPr>
        <w:pStyle w:val="ListParagraph"/>
        <w:numPr>
          <w:ilvl w:val="0"/>
          <w:numId w:val="10"/>
        </w:numPr>
      </w:pPr>
      <w:r>
        <w:t xml:space="preserve">                                       </w:t>
      </w:r>
      <w:r w:rsidRPr="002B39F7">
        <w:t xml:space="preserve"> </w:t>
      </w:r>
      <w:r>
        <w:t xml:space="preserve">   </w:t>
      </w:r>
    </w:p>
    <w:p w:rsidR="00AB197A" w:rsidRPr="00943B85" w:rsidRDefault="00AB197A" w:rsidP="00943B85">
      <w:pPr>
        <w:pStyle w:val="ListParagraph"/>
      </w:pPr>
    </w:p>
    <w:p w:rsidR="00AB197A" w:rsidRDefault="00AB197A" w:rsidP="00E36134">
      <w:pPr>
        <w:pStyle w:val="ListParagraph"/>
        <w:numPr>
          <w:ilvl w:val="0"/>
          <w:numId w:val="10"/>
        </w:numPr>
      </w:pPr>
      <w:r>
        <w:t xml:space="preserve">                                                 </w:t>
      </w:r>
    </w:p>
    <w:p w:rsidR="00AB197A" w:rsidRPr="00E75361" w:rsidRDefault="00AB197A" w:rsidP="00E75361">
      <w:pPr>
        <w:pStyle w:val="ListParagraph"/>
      </w:pPr>
    </w:p>
    <w:p w:rsidR="00AB197A" w:rsidRPr="00E75361" w:rsidRDefault="00AB197A" w:rsidP="00E75361">
      <w:r w:rsidRPr="00E75361">
        <w:t xml:space="preserve">                                   </w:t>
      </w:r>
    </w:p>
    <w:p w:rsidR="00AB197A" w:rsidRPr="00CD5A35" w:rsidRDefault="00AB197A" w:rsidP="00E36134">
      <w:pPr>
        <w:pStyle w:val="ListParagraph"/>
        <w:numPr>
          <w:ilvl w:val="0"/>
          <w:numId w:val="11"/>
        </w:numPr>
        <w:ind w:left="284"/>
        <w:rPr>
          <w:i/>
          <w:sz w:val="18"/>
          <w:szCs w:val="18"/>
          <w:u w:val="single"/>
        </w:rPr>
      </w:pPr>
      <w:r w:rsidRPr="00CD5A35">
        <w:rPr>
          <w:b/>
          <w:i/>
          <w:sz w:val="18"/>
          <w:szCs w:val="18"/>
          <w:u w:val="single"/>
        </w:rPr>
        <w:t>BÖLÜM : Aşağıdaki bilgilerde boş bırakılan yerlere verilen ifadelerden uygun ol</w:t>
      </w:r>
      <w:r>
        <w:rPr>
          <w:b/>
          <w:i/>
          <w:sz w:val="18"/>
          <w:szCs w:val="18"/>
          <w:u w:val="single"/>
        </w:rPr>
        <w:t xml:space="preserve">anları yerleştiriniz.(her nokta </w:t>
      </w:r>
      <w:r w:rsidRPr="00CD5A35">
        <w:rPr>
          <w:b/>
          <w:i/>
          <w:sz w:val="18"/>
          <w:szCs w:val="18"/>
          <w:u w:val="single"/>
        </w:rPr>
        <w:t xml:space="preserve"> 3 puan)</w:t>
      </w:r>
      <w:r w:rsidRPr="00CD5A35">
        <w:rPr>
          <w:i/>
          <w:sz w:val="18"/>
          <w:szCs w:val="18"/>
          <w:u w:val="single"/>
        </w:rPr>
        <w:t xml:space="preserve">             </w:t>
      </w:r>
    </w:p>
    <w:p w:rsidR="00AB197A" w:rsidRPr="000469BB" w:rsidRDefault="00AB197A" w:rsidP="00D77BE6">
      <w:pPr>
        <w:pStyle w:val="ListParagraph"/>
        <w:numPr>
          <w:ilvl w:val="0"/>
          <w:numId w:val="7"/>
        </w:numPr>
        <w:rPr>
          <w:sz w:val="18"/>
          <w:szCs w:val="18"/>
        </w:rPr>
      </w:pPr>
      <w:r w:rsidRPr="000469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….    </w:t>
      </w:r>
      <w:r w:rsidRPr="000469BB">
        <w:rPr>
          <w:sz w:val="18"/>
          <w:szCs w:val="18"/>
        </w:rPr>
        <w:t>boşluğa</w:t>
      </w:r>
      <w:r>
        <w:rPr>
          <w:sz w:val="18"/>
          <w:szCs w:val="18"/>
        </w:rPr>
        <w:t xml:space="preserve">     </w:t>
      </w:r>
      <w:r w:rsidRPr="00FD69D0">
        <w:rPr>
          <w:sz w:val="18"/>
          <w:szCs w:val="18"/>
        </w:rPr>
        <w:fldChar w:fldCharType="begin"/>
      </w:r>
      <w:r w:rsidRPr="00FD69D0">
        <w:rPr>
          <w:sz w:val="18"/>
          <w:szCs w:val="18"/>
        </w:rPr>
        <w:instrText xml:space="preserve"> QUOTE </w:instrText>
      </w:r>
      <w:r w:rsidRPr="00FD69D0">
        <w:pict>
          <v:shape id="_x0000_i1031" type="#_x0000_t75" style="width:53.25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B5002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8B5002&quot;&gt;&lt;m:oMathPara&gt;&lt;m:oMath&gt;&lt;m:r&gt;&lt;w:rPr&gt;&lt;w:rFonts w:ascii=&quot;Cambria Math&quot; w:fareast=&quot;Times New Roman&quot; w:h-ansi=&quot;Cambria Math&quot;/&gt;&lt;wx:font wx:val=&quot;Cambria Math&quot;/&gt;&lt;w:i/&gt;&lt;w:sz w:val=&quot;18&quot;/&gt;&lt;w:sz-cs w:val=&quot;18&quot;/&gt;&lt;/w:rPr&gt;&lt;m:t&gt;&amp;gt; , &amp;lt; ,  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FD69D0">
        <w:rPr>
          <w:sz w:val="18"/>
          <w:szCs w:val="18"/>
        </w:rPr>
        <w:instrText xml:space="preserve"> </w:instrText>
      </w:r>
      <w:r w:rsidRPr="00FD69D0">
        <w:rPr>
          <w:sz w:val="18"/>
          <w:szCs w:val="18"/>
        </w:rPr>
        <w:fldChar w:fldCharType="separate"/>
      </w:r>
      <w:r w:rsidRPr="00FD69D0">
        <w:pict>
          <v:shape id="_x0000_i1032" type="#_x0000_t75" style="width:53.25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B5002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8B5002&quot;&gt;&lt;m:oMathPara&gt;&lt;m:oMath&gt;&lt;m:r&gt;&lt;w:rPr&gt;&lt;w:rFonts w:ascii=&quot;Cambria Math&quot; w:fareast=&quot;Times New Roman&quot; w:h-ansi=&quot;Cambria Math&quot;/&gt;&lt;wx:font wx:val=&quot;Cambria Math&quot;/&gt;&lt;w:i/&gt;&lt;w:sz w:val=&quot;18&quot;/&gt;&lt;w:sz-cs w:val=&quot;18&quot;/&gt;&lt;/w:rPr&gt;&lt;m:t&gt;&amp;gt; , &amp;lt; ,  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FD69D0"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uygun  olanını kullanınız.</w:t>
      </w:r>
    </w:p>
    <w:p w:rsidR="00AB197A" w:rsidRPr="000469BB" w:rsidRDefault="00AB197A" w:rsidP="004E1112">
      <w:pPr>
        <w:pStyle w:val="ListParagraph"/>
        <w:rPr>
          <w:sz w:val="18"/>
          <w:szCs w:val="18"/>
        </w:rPr>
      </w:pPr>
    </w:p>
    <w:p w:rsidR="00AB197A" w:rsidRPr="000469BB" w:rsidRDefault="00AB197A" w:rsidP="0031664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 ….  </w:t>
      </w:r>
      <w:r w:rsidRPr="000469BB">
        <w:rPr>
          <w:sz w:val="18"/>
          <w:szCs w:val="18"/>
        </w:rPr>
        <w:t>boşluğa</w:t>
      </w:r>
      <w:r>
        <w:rPr>
          <w:sz w:val="18"/>
          <w:szCs w:val="18"/>
        </w:rPr>
        <w:t xml:space="preserve">     </w:t>
      </w:r>
      <w:r w:rsidRPr="00FD69D0">
        <w:rPr>
          <w:sz w:val="18"/>
          <w:szCs w:val="18"/>
        </w:rPr>
        <w:fldChar w:fldCharType="begin"/>
      </w:r>
      <w:r w:rsidRPr="00FD69D0">
        <w:rPr>
          <w:sz w:val="18"/>
          <w:szCs w:val="18"/>
        </w:rPr>
        <w:instrText xml:space="preserve"> QUOTE </w:instrText>
      </w:r>
      <w:r w:rsidRPr="00FD69D0">
        <w:pict>
          <v:shape id="_x0000_i1033" type="#_x0000_t75" style="width:53.25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D7F8E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ED7F8E&quot;&gt;&lt;m:oMathPara&gt;&lt;m:oMath&gt;&lt;m:r&gt;&lt;w:rPr&gt;&lt;w:rFonts w:ascii=&quot;Cambria Math&quot; w:fareast=&quot;Times New Roman&quot; w:h-ansi=&quot;Cambria Math&quot;/&gt;&lt;wx:font wx:val=&quot;Cambria Math&quot;/&gt;&lt;w:i/&gt;&lt;w:sz w:val=&quot;18&quot;/&gt;&lt;w:sz-cs w:val=&quot;18&quot;/&gt;&lt;/w:rPr&gt;&lt;m:t&gt;&amp;gt; , &amp;lt; ,  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FD69D0">
        <w:rPr>
          <w:sz w:val="18"/>
          <w:szCs w:val="18"/>
        </w:rPr>
        <w:instrText xml:space="preserve"> </w:instrText>
      </w:r>
      <w:r w:rsidRPr="00FD69D0">
        <w:rPr>
          <w:sz w:val="18"/>
          <w:szCs w:val="18"/>
        </w:rPr>
        <w:fldChar w:fldCharType="separate"/>
      </w:r>
      <w:r w:rsidRPr="00FD69D0">
        <w:pict>
          <v:shape id="_x0000_i1034" type="#_x0000_t75" style="width:53.25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D7F8E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ED7F8E&quot;&gt;&lt;m:oMathPara&gt;&lt;m:oMath&gt;&lt;m:r&gt;&lt;w:rPr&gt;&lt;w:rFonts w:ascii=&quot;Cambria Math&quot; w:fareast=&quot;Times New Roman&quot; w:h-ansi=&quot;Cambria Math&quot;/&gt;&lt;wx:font wx:val=&quot;Cambria Math&quot;/&gt;&lt;w:i/&gt;&lt;w:sz w:val=&quot;18&quot;/&gt;&lt;w:sz-cs w:val=&quot;18&quot;/&gt;&lt;/w:rPr&gt;&lt;m:t&gt;&amp;gt; , &amp;lt; ,  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FD69D0"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uygun  olanını kullanınız.</w:t>
      </w:r>
    </w:p>
    <w:p w:rsidR="00AB197A" w:rsidRPr="000469BB" w:rsidRDefault="00AB197A" w:rsidP="0031664B">
      <w:pPr>
        <w:pStyle w:val="ListParagraph"/>
        <w:rPr>
          <w:sz w:val="18"/>
          <w:szCs w:val="18"/>
        </w:rPr>
      </w:pPr>
    </w:p>
    <w:p w:rsidR="00AB197A" w:rsidRPr="006E440A" w:rsidRDefault="00AB197A" w:rsidP="006E440A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 …..  </w:t>
      </w:r>
      <w:r w:rsidRPr="000469BB">
        <w:rPr>
          <w:sz w:val="18"/>
          <w:szCs w:val="18"/>
        </w:rPr>
        <w:t>boşluğa</w:t>
      </w:r>
      <w:r>
        <w:rPr>
          <w:sz w:val="18"/>
          <w:szCs w:val="18"/>
        </w:rPr>
        <w:t xml:space="preserve">     </w:t>
      </w:r>
      <w:r w:rsidRPr="00FD69D0">
        <w:rPr>
          <w:sz w:val="18"/>
          <w:szCs w:val="18"/>
        </w:rPr>
        <w:fldChar w:fldCharType="begin"/>
      </w:r>
      <w:r w:rsidRPr="00FD69D0">
        <w:rPr>
          <w:sz w:val="18"/>
          <w:szCs w:val="18"/>
        </w:rPr>
        <w:instrText xml:space="preserve"> QUOTE </w:instrText>
      </w:r>
      <w:r w:rsidRPr="00FD69D0">
        <w:pict>
          <v:shape id="_x0000_i1035" type="#_x0000_t75" style="width:53.25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635FF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1635FF&quot;&gt;&lt;m:oMathPara&gt;&lt;m:oMath&gt;&lt;m:r&gt;&lt;w:rPr&gt;&lt;w:rFonts w:ascii=&quot;Cambria Math&quot; w:fareast=&quot;Times New Roman&quot; w:h-ansi=&quot;Cambria Math&quot;/&gt;&lt;wx:font wx:val=&quot;Cambria Math&quot;/&gt;&lt;w:i/&gt;&lt;w:sz w:val=&quot;18&quot;/&gt;&lt;w:sz-cs w:val=&quot;18&quot;/&gt;&lt;/w:rPr&gt;&lt;m:t&gt;&amp;gt; , &amp;lt; ,  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FD69D0">
        <w:rPr>
          <w:sz w:val="18"/>
          <w:szCs w:val="18"/>
        </w:rPr>
        <w:instrText xml:space="preserve"> </w:instrText>
      </w:r>
      <w:r w:rsidRPr="00FD69D0">
        <w:rPr>
          <w:sz w:val="18"/>
          <w:szCs w:val="18"/>
        </w:rPr>
        <w:fldChar w:fldCharType="separate"/>
      </w:r>
      <w:r w:rsidRPr="00FD69D0">
        <w:pict>
          <v:shape id="_x0000_i1036" type="#_x0000_t75" style="width:53.25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47F0&quot;/&gt;&lt;wsp:rsid wsp:val=&quot;00004927&quot;/&gt;&lt;wsp:rsid wsp:val=&quot;000127B4&quot;/&gt;&lt;wsp:rsid wsp:val=&quot;00015BF5&quot;/&gt;&lt;wsp:rsid wsp:val=&quot;000402B5&quot;/&gt;&lt;wsp:rsid wsp:val=&quot;00044086&quot;/&gt;&lt;wsp:rsid wsp:val=&quot;000469BB&quot;/&gt;&lt;wsp:rsid wsp:val=&quot;000473B7&quot;/&gt;&lt;wsp:rsid wsp:val=&quot;00065AF5&quot;/&gt;&lt;wsp:rsid wsp:val=&quot;000E1468&quot;/&gt;&lt;wsp:rsid wsp:val=&quot;000F618E&quot;/&gt;&lt;wsp:rsid wsp:val=&quot;000F7829&quot;/&gt;&lt;wsp:rsid wsp:val=&quot;00112C1D&quot;/&gt;&lt;wsp:rsid wsp:val=&quot;0014556B&quot;/&gt;&lt;wsp:rsid wsp:val=&quot;001635FF&quot;/&gt;&lt;wsp:rsid wsp:val=&quot;00181623&quot;/&gt;&lt;wsp:rsid wsp:val=&quot;00194E05&quot;/&gt;&lt;wsp:rsid wsp:val=&quot;001A119E&quot;/&gt;&lt;wsp:rsid wsp:val=&quot;001A2621&quot;/&gt;&lt;wsp:rsid wsp:val=&quot;001C4A82&quot;/&gt;&lt;wsp:rsid wsp:val=&quot;001D2FFC&quot;/&gt;&lt;wsp:rsid wsp:val=&quot;001E7839&quot;/&gt;&lt;wsp:rsid wsp:val=&quot;00201726&quot;/&gt;&lt;wsp:rsid wsp:val=&quot;00206BE6&quot;/&gt;&lt;wsp:rsid wsp:val=&quot;00212C11&quot;/&gt;&lt;wsp:rsid wsp:val=&quot;00224E50&quot;/&gt;&lt;wsp:rsid wsp:val=&quot;00226805&quot;/&gt;&lt;wsp:rsid wsp:val=&quot;002478AD&quot;/&gt;&lt;wsp:rsid wsp:val=&quot;00276B97&quot;/&gt;&lt;wsp:rsid wsp:val=&quot;002A58D0&quot;/&gt;&lt;wsp:rsid wsp:val=&quot;002A7B1E&quot;/&gt;&lt;wsp:rsid wsp:val=&quot;002B39F7&quot;/&gt;&lt;wsp:rsid wsp:val=&quot;002B538C&quot;/&gt;&lt;wsp:rsid wsp:val=&quot;002C2BE0&quot;/&gt;&lt;wsp:rsid wsp:val=&quot;002C7AA7&quot;/&gt;&lt;wsp:rsid wsp:val=&quot;002D3BA2&quot;/&gt;&lt;wsp:rsid wsp:val=&quot;002E3392&quot;/&gt;&lt;wsp:rsid wsp:val=&quot;002F395A&quot;/&gt;&lt;wsp:rsid wsp:val=&quot;002F625A&quot;/&gt;&lt;wsp:rsid wsp:val=&quot;0031664B&quot;/&gt;&lt;wsp:rsid wsp:val=&quot;003252AD&quot;/&gt;&lt;wsp:rsid wsp:val=&quot;00353A63&quot;/&gt;&lt;wsp:rsid wsp:val=&quot;003547A8&quot;/&gt;&lt;wsp:rsid wsp:val=&quot;00396D16&quot;/&gt;&lt;wsp:rsid wsp:val=&quot;003C465A&quot;/&gt;&lt;wsp:rsid wsp:val=&quot;003C62A1&quot;/&gt;&lt;wsp:rsid wsp:val=&quot;003C7C79&quot;/&gt;&lt;wsp:rsid wsp:val=&quot;003F3BD8&quot;/&gt;&lt;wsp:rsid wsp:val=&quot;0040028D&quot;/&gt;&lt;wsp:rsid wsp:val=&quot;0041634B&quot;/&gt;&lt;wsp:rsid wsp:val=&quot;00421057&quot;/&gt;&lt;wsp:rsid wsp:val=&quot;004268B9&quot;/&gt;&lt;wsp:rsid wsp:val=&quot;00437923&quot;/&gt;&lt;wsp:rsid wsp:val=&quot;004630BE&quot;/&gt;&lt;wsp:rsid wsp:val=&quot;00480CE5&quot;/&gt;&lt;wsp:rsid wsp:val=&quot;004A7F62&quot;/&gt;&lt;wsp:rsid wsp:val=&quot;004B3B72&quot;/&gt;&lt;wsp:rsid wsp:val=&quot;004B5079&quot;/&gt;&lt;wsp:rsid wsp:val=&quot;004E1112&quot;/&gt;&lt;wsp:rsid wsp:val=&quot;004E1BEB&quot;/&gt;&lt;wsp:rsid wsp:val=&quot;004E2535&quot;/&gt;&lt;wsp:rsid wsp:val=&quot;004E5F78&quot;/&gt;&lt;wsp:rsid wsp:val=&quot;004F1D04&quot;/&gt;&lt;wsp:rsid wsp:val=&quot;005040F4&quot;/&gt;&lt;wsp:rsid wsp:val=&quot;00534716&quot;/&gt;&lt;wsp:rsid wsp:val=&quot;00550846&quot;/&gt;&lt;wsp:rsid wsp:val=&quot;0055495E&quot;/&gt;&lt;wsp:rsid wsp:val=&quot;0055647B&quot;/&gt;&lt;wsp:rsid wsp:val=&quot;005B55EC&quot;/&gt;&lt;wsp:rsid wsp:val=&quot;005C790E&quot;/&gt;&lt;wsp:rsid wsp:val=&quot;00605824&quot;/&gt;&lt;wsp:rsid wsp:val=&quot;0065570E&quot;/&gt;&lt;wsp:rsid wsp:val=&quot;0067087E&quot;/&gt;&lt;wsp:rsid wsp:val=&quot;006809C8&quot;/&gt;&lt;wsp:rsid wsp:val=&quot;00680B1F&quot;/&gt;&lt;wsp:rsid wsp:val=&quot;00697D49&quot;/&gt;&lt;wsp:rsid wsp:val=&quot;006A0AA3&quot;/&gt;&lt;wsp:rsid wsp:val=&quot;006A3DEB&quot;/&gt;&lt;wsp:rsid wsp:val=&quot;006E440A&quot;/&gt;&lt;wsp:rsid wsp:val=&quot;006E56AA&quot;/&gt;&lt;wsp:rsid wsp:val=&quot;006E5CA4&quot;/&gt;&lt;wsp:rsid wsp:val=&quot;006F0896&quot;/&gt;&lt;wsp:rsid wsp:val=&quot;0070791A&quot;/&gt;&lt;wsp:rsid wsp:val=&quot;00714CB5&quot;/&gt;&lt;wsp:rsid wsp:val=&quot;00751306&quot;/&gt;&lt;wsp:rsid wsp:val=&quot;00763DDE&quot;/&gt;&lt;wsp:rsid wsp:val=&quot;00766101&quot;/&gt;&lt;wsp:rsid wsp:val=&quot;007937FA&quot;/&gt;&lt;wsp:rsid wsp:val=&quot;00795AD1&quot;/&gt;&lt;wsp:rsid wsp:val=&quot;007D2484&quot;/&gt;&lt;wsp:rsid wsp:val=&quot;007F4EB3&quot;/&gt;&lt;wsp:rsid wsp:val=&quot;0080796C&quot;/&gt;&lt;wsp:rsid wsp:val=&quot;00813315&quot;/&gt;&lt;wsp:rsid wsp:val=&quot;008150FC&quot;/&gt;&lt;wsp:rsid wsp:val=&quot;0084443E&quot;/&gt;&lt;wsp:rsid wsp:val=&quot;0086230E&quot;/&gt;&lt;wsp:rsid wsp:val=&quot;008712C1&quot;/&gt;&lt;wsp:rsid wsp:val=&quot;00885BE3&quot;/&gt;&lt;wsp:rsid wsp:val=&quot;00890F9F&quot;/&gt;&lt;wsp:rsid wsp:val=&quot;008C4522&quot;/&gt;&lt;wsp:rsid wsp:val=&quot;008D6B34&quot;/&gt;&lt;wsp:rsid wsp:val=&quot;008E2B5E&quot;/&gt;&lt;wsp:rsid wsp:val=&quot;008E47F0&quot;/&gt;&lt;wsp:rsid wsp:val=&quot;008E6AE5&quot;/&gt;&lt;wsp:rsid wsp:val=&quot;009206C4&quot;/&gt;&lt;wsp:rsid wsp:val=&quot;009207C5&quot;/&gt;&lt;wsp:rsid wsp:val=&quot;00922AD5&quot;/&gt;&lt;wsp:rsid wsp:val=&quot;00935B37&quot;/&gt;&lt;wsp:rsid wsp:val=&quot;009423B1&quot;/&gt;&lt;wsp:rsid wsp:val=&quot;00943B85&quot;/&gt;&lt;wsp:rsid wsp:val=&quot;00944620&quot;/&gt;&lt;wsp:rsid wsp:val=&quot;009461CA&quot;/&gt;&lt;wsp:rsid wsp:val=&quot;00966705&quot;/&gt;&lt;wsp:rsid wsp:val=&quot;00994EF9&quot;/&gt;&lt;wsp:rsid wsp:val=&quot;009A0925&quot;/&gt;&lt;wsp:rsid wsp:val=&quot;009A7E9F&quot;/&gt;&lt;wsp:rsid wsp:val=&quot;009B2172&quot;/&gt;&lt;wsp:rsid wsp:val=&quot;009B7EEE&quot;/&gt;&lt;wsp:rsid wsp:val=&quot;009D5368&quot;/&gt;&lt;wsp:rsid wsp:val=&quot;00A447DF&quot;/&gt;&lt;wsp:rsid wsp:val=&quot;00A45EAD&quot;/&gt;&lt;wsp:rsid wsp:val=&quot;00A4663C&quot;/&gt;&lt;wsp:rsid wsp:val=&quot;00A46EB0&quot;/&gt;&lt;wsp:rsid wsp:val=&quot;00A56A50&quot;/&gt;&lt;wsp:rsid wsp:val=&quot;00A61D4B&quot;/&gt;&lt;wsp:rsid wsp:val=&quot;00A63D0F&quot;/&gt;&lt;wsp:rsid wsp:val=&quot;00AB655A&quot;/&gt;&lt;wsp:rsid wsp:val=&quot;00B02DCC&quot;/&gt;&lt;wsp:rsid wsp:val=&quot;00B104F5&quot;/&gt;&lt;wsp:rsid wsp:val=&quot;00B176C5&quot;/&gt;&lt;wsp:rsid wsp:val=&quot;00B478E8&quot;/&gt;&lt;wsp:rsid wsp:val=&quot;00B80CAF&quot;/&gt;&lt;wsp:rsid wsp:val=&quot;00B96810&quot;/&gt;&lt;wsp:rsid wsp:val=&quot;00BB5E90&quot;/&gt;&lt;wsp:rsid wsp:val=&quot;00BD4079&quot;/&gt;&lt;wsp:rsid wsp:val=&quot;00BE2C4B&quot;/&gt;&lt;wsp:rsid wsp:val=&quot;00BF0BDE&quot;/&gt;&lt;wsp:rsid wsp:val=&quot;00C046ED&quot;/&gt;&lt;wsp:rsid wsp:val=&quot;00C076F2&quot;/&gt;&lt;wsp:rsid wsp:val=&quot;00C11B7A&quot;/&gt;&lt;wsp:rsid wsp:val=&quot;00C24144&quot;/&gt;&lt;wsp:rsid wsp:val=&quot;00C31D7F&quot;/&gt;&lt;wsp:rsid wsp:val=&quot;00C344A7&quot;/&gt;&lt;wsp:rsid wsp:val=&quot;00C41D2F&quot;/&gt;&lt;wsp:rsid wsp:val=&quot;00C5465B&quot;/&gt;&lt;wsp:rsid wsp:val=&quot;00C55F41&quot;/&gt;&lt;wsp:rsid wsp:val=&quot;00C757CA&quot;/&gt;&lt;wsp:rsid wsp:val=&quot;00C81CEB&quot;/&gt;&lt;wsp:rsid wsp:val=&quot;00C93630&quot;/&gt;&lt;wsp:rsid wsp:val=&quot;00CC04DD&quot;/&gt;&lt;wsp:rsid wsp:val=&quot;00CC6E53&quot;/&gt;&lt;wsp:rsid wsp:val=&quot;00CC6EBF&quot;/&gt;&lt;wsp:rsid wsp:val=&quot;00CD0BD6&quot;/&gt;&lt;wsp:rsid wsp:val=&quot;00CD5A35&quot;/&gt;&lt;wsp:rsid wsp:val=&quot;00D0178C&quot;/&gt;&lt;wsp:rsid wsp:val=&quot;00D16916&quot;/&gt;&lt;wsp:rsid wsp:val=&quot;00D76D01&quot;/&gt;&lt;wsp:rsid wsp:val=&quot;00D77BE6&quot;/&gt;&lt;wsp:rsid wsp:val=&quot;00D927BE&quot;/&gt;&lt;wsp:rsid wsp:val=&quot;00DA3959&quot;/&gt;&lt;wsp:rsid wsp:val=&quot;00DA4A10&quot;/&gt;&lt;wsp:rsid wsp:val=&quot;00DC704E&quot;/&gt;&lt;wsp:rsid wsp:val=&quot;00DE3542&quot;/&gt;&lt;wsp:rsid wsp:val=&quot;00DE49AC&quot;/&gt;&lt;wsp:rsid wsp:val=&quot;00E057B8&quot;/&gt;&lt;wsp:rsid wsp:val=&quot;00E111A4&quot;/&gt;&lt;wsp:rsid wsp:val=&quot;00E15FBD&quot;/&gt;&lt;wsp:rsid wsp:val=&quot;00E24157&quot;/&gt;&lt;wsp:rsid wsp:val=&quot;00E246D4&quot;/&gt;&lt;wsp:rsid wsp:val=&quot;00E36134&quot;/&gt;&lt;wsp:rsid wsp:val=&quot;00E75361&quot;/&gt;&lt;wsp:rsid wsp:val=&quot;00E96F73&quot;/&gt;&lt;wsp:rsid wsp:val=&quot;00EA409B&quot;/&gt;&lt;wsp:rsid wsp:val=&quot;00EA7CB2&quot;/&gt;&lt;wsp:rsid wsp:val=&quot;00EF6DC9&quot;/&gt;&lt;wsp:rsid wsp:val=&quot;00F068C5&quot;/&gt;&lt;wsp:rsid wsp:val=&quot;00F51384&quot;/&gt;&lt;wsp:rsid wsp:val=&quot;00F93485&quot;/&gt;&lt;wsp:rsid wsp:val=&quot;00FA42DF&quot;/&gt;&lt;wsp:rsid wsp:val=&quot;00FA4C84&quot;/&gt;&lt;wsp:rsid wsp:val=&quot;00FB4D31&quot;/&gt;&lt;wsp:rsid wsp:val=&quot;00FD69D0&quot;/&gt;&lt;wsp:rsid wsp:val=&quot;00FE5DAA&quot;/&gt;&lt;/wsp:rsids&gt;&lt;/w:docPr&gt;&lt;w:body&gt;&lt;w:p wsp:rsidR=&quot;00000000&quot; wsp:rsidRDefault=&quot;001635FF&quot;&gt;&lt;m:oMathPara&gt;&lt;m:oMath&gt;&lt;m:r&gt;&lt;w:rPr&gt;&lt;w:rFonts w:ascii=&quot;Cambria Math&quot; w:fareast=&quot;Times New Roman&quot; w:h-ansi=&quot;Cambria Math&quot;/&gt;&lt;wx:font wx:val=&quot;Cambria Math&quot;/&gt;&lt;w:i/&gt;&lt;w:sz w:val=&quot;18&quot;/&gt;&lt;w:sz-cs w:val=&quot;18&quot;/&gt;&lt;/w:rPr&gt;&lt;m:t&gt;&amp;gt; , &amp;lt; ,  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FD69D0"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uygun  olanını kullanınız.</w:t>
      </w:r>
    </w:p>
    <w:p w:rsidR="00AB197A" w:rsidRPr="004F1D04" w:rsidRDefault="00AB197A" w:rsidP="00DE49AC">
      <w:pPr>
        <w:pStyle w:val="ListParagraph"/>
        <w:numPr>
          <w:ilvl w:val="0"/>
          <w:numId w:val="7"/>
        </w:numPr>
        <w:rPr>
          <w:sz w:val="20"/>
          <w:szCs w:val="20"/>
        </w:rPr>
      </w:pPr>
      <w:smartTag w:uri="urn:schemas-microsoft-com:office:smarttags" w:element="metricconverter">
        <w:smartTagPr>
          <w:attr w:name="ProductID" w:val="140 cm"/>
        </w:smartTagPr>
        <w:r>
          <w:rPr>
            <w:sz w:val="20"/>
            <w:szCs w:val="20"/>
          </w:rPr>
          <w:t>140 cm</w:t>
        </w:r>
      </w:smartTag>
      <w:r>
        <w:rPr>
          <w:sz w:val="20"/>
          <w:szCs w:val="20"/>
        </w:rPr>
        <w:t xml:space="preserve"> boyunda </w:t>
      </w:r>
      <w:smartTag w:uri="urn:schemas-microsoft-com:office:smarttags" w:element="metricconverter">
        <w:smartTagPr>
          <w:attr w:name="ProductID" w:val="42 kg"/>
        </w:smartTagPr>
        <w:r>
          <w:rPr>
            <w:sz w:val="20"/>
            <w:szCs w:val="20"/>
          </w:rPr>
          <w:t>42 kg</w:t>
        </w:r>
      </w:smartTag>
      <w:r>
        <w:rPr>
          <w:sz w:val="20"/>
          <w:szCs w:val="20"/>
        </w:rPr>
        <w:t xml:space="preserve"> ağırlığında olan bir çocuğun  ağırlığının boyuna oranını …………… olur.</w:t>
      </w:r>
    </w:p>
    <w:p w:rsidR="00AB197A" w:rsidRPr="00044086" w:rsidRDefault="00AB197A" w:rsidP="00DE49AC">
      <w:pPr>
        <w:pStyle w:val="ListParagraph"/>
        <w:rPr>
          <w:sz w:val="20"/>
          <w:szCs w:val="20"/>
        </w:rPr>
      </w:pPr>
    </w:p>
    <w:p w:rsidR="00AB197A" w:rsidRPr="004F1D04" w:rsidRDefault="00AB197A" w:rsidP="00DE49AC">
      <w:pPr>
        <w:pStyle w:val="ListParagraph"/>
        <w:numPr>
          <w:ilvl w:val="0"/>
          <w:numId w:val="7"/>
        </w:numPr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4" o:spid="_x0000_s1027" type="#_x0000_t75" style="position:absolute;left:0;text-align:left;margin-left:36.1pt;margin-top:54.6pt;width:107.25pt;height:79.5pt;z-index:-251656704;visibility:visible">
            <v:imagedata r:id="rId11" o:title=""/>
          </v:shape>
        </w:pict>
      </w:r>
      <w:r>
        <w:rPr>
          <w:b/>
          <w:sz w:val="20"/>
          <w:szCs w:val="20"/>
        </w:rPr>
        <w:t>İki kardeşten büyük olanı sabahları 240 ml (mililitre) süt küçüğü 180 ml süt içiyor. Küçük kardeşin içtiği sütün büyük kardeşin içtiği süt miktarına oranı …………. olur</w:t>
      </w:r>
    </w:p>
    <w:p w:rsidR="00AB197A" w:rsidRDefault="00AB197A" w:rsidP="007937FA">
      <w:pPr>
        <w:pStyle w:val="ListParagraph"/>
        <w:rPr>
          <w:sz w:val="20"/>
          <w:szCs w:val="20"/>
        </w:rPr>
      </w:pPr>
    </w:p>
    <w:p w:rsidR="00AB197A" w:rsidRDefault="00AB197A" w:rsidP="007937FA">
      <w:pPr>
        <w:pStyle w:val="ListParagraph"/>
        <w:rPr>
          <w:sz w:val="20"/>
          <w:szCs w:val="20"/>
        </w:rPr>
      </w:pPr>
    </w:p>
    <w:p w:rsidR="00AB197A" w:rsidRDefault="00AB197A" w:rsidP="007937FA">
      <w:pPr>
        <w:pStyle w:val="ListParagraph"/>
        <w:rPr>
          <w:sz w:val="20"/>
          <w:szCs w:val="20"/>
        </w:rPr>
      </w:pPr>
    </w:p>
    <w:p w:rsidR="00AB197A" w:rsidRPr="00044086" w:rsidRDefault="00AB197A" w:rsidP="007937FA">
      <w:pPr>
        <w:pStyle w:val="ListParagraph"/>
        <w:rPr>
          <w:sz w:val="20"/>
          <w:szCs w:val="20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left:0;text-align:left;margin-left:87.85pt;margin-top:.05pt;width:15pt;height:12.75pt;z-index:251658752"/>
        </w:pict>
      </w:r>
    </w:p>
    <w:p w:rsidR="00AB197A" w:rsidRDefault="00AB197A" w:rsidP="00B80CAF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AB197A" w:rsidRDefault="00AB197A" w:rsidP="004A7F62">
      <w:pPr>
        <w:pStyle w:val="ListParagraph"/>
        <w:rPr>
          <w:sz w:val="18"/>
          <w:szCs w:val="18"/>
        </w:rPr>
      </w:pPr>
    </w:p>
    <w:p w:rsidR="00AB197A" w:rsidRPr="008150FC" w:rsidRDefault="00AB197A" w:rsidP="004A7F62">
      <w:pPr>
        <w:pStyle w:val="ListParagraph"/>
        <w:rPr>
          <w:sz w:val="18"/>
          <w:szCs w:val="18"/>
        </w:rPr>
      </w:pPr>
      <w:r w:rsidRPr="008150FC">
        <w:rPr>
          <w:sz w:val="18"/>
          <w:szCs w:val="18"/>
        </w:rPr>
        <w:t>Yıldız işaretli açının ismi  ………</w:t>
      </w:r>
      <w:r>
        <w:rPr>
          <w:sz w:val="18"/>
          <w:szCs w:val="18"/>
        </w:rPr>
        <w:t>..</w:t>
      </w:r>
      <w:r w:rsidRPr="008150FC">
        <w:rPr>
          <w:sz w:val="18"/>
          <w:szCs w:val="18"/>
        </w:rPr>
        <w:t>. Olur.</w:t>
      </w:r>
    </w:p>
    <w:p w:rsidR="00AB197A" w:rsidRPr="00044086" w:rsidRDefault="00AB197A" w:rsidP="004A7F62">
      <w:pPr>
        <w:pStyle w:val="ListParagraph"/>
        <w:rPr>
          <w:sz w:val="20"/>
          <w:szCs w:val="20"/>
        </w:rPr>
      </w:pPr>
    </w:p>
    <w:p w:rsidR="00AB197A" w:rsidRDefault="00AB197A" w:rsidP="004E5F78">
      <w:pPr>
        <w:pStyle w:val="ListParagraph"/>
        <w:numPr>
          <w:ilvl w:val="0"/>
          <w:numId w:val="7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78</w:t>
      </w:r>
      <w:r>
        <w:rPr>
          <w:b/>
          <w:sz w:val="20"/>
          <w:szCs w:val="20"/>
          <w:vertAlign w:val="superscript"/>
        </w:rPr>
        <w:t>0</w:t>
      </w:r>
      <w:r>
        <w:rPr>
          <w:b/>
          <w:sz w:val="20"/>
          <w:szCs w:val="20"/>
        </w:rPr>
        <w:t xml:space="preserve"> açının bütünleri olan açı ile tümleri olan açının toplamı ……….olur.</w:t>
      </w:r>
    </w:p>
    <w:p w:rsidR="00AB197A" w:rsidRDefault="00AB197A" w:rsidP="006F0896">
      <w:pPr>
        <w:pStyle w:val="ListParagraph"/>
        <w:rPr>
          <w:b/>
          <w:sz w:val="20"/>
          <w:szCs w:val="20"/>
        </w:rPr>
      </w:pPr>
    </w:p>
    <w:p w:rsidR="00AB197A" w:rsidRDefault="00AB197A" w:rsidP="004A7F62">
      <w:pPr>
        <w:pStyle w:val="ListParagraph"/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1" o:spid="_x0000_s1029" type="#_x0000_t75" style="position:absolute;left:0;text-align:left;margin-left:40.6pt;margin-top:9.45pt;width:104.25pt;height:74.25pt;z-index:-251659776;visibility:visible">
            <v:imagedata r:id="rId12" o:title="" gain="109227f" blacklevel="-6554f" grayscale="t"/>
          </v:shape>
        </w:pict>
      </w:r>
    </w:p>
    <w:p w:rsidR="00AB197A" w:rsidRPr="004F1D04" w:rsidRDefault="00AB197A" w:rsidP="004A7F62">
      <w:pPr>
        <w:pStyle w:val="ListParagraph"/>
        <w:rPr>
          <w:b/>
          <w:sz w:val="20"/>
          <w:szCs w:val="20"/>
        </w:rPr>
      </w:pPr>
    </w:p>
    <w:p w:rsidR="00AB197A" w:rsidRDefault="00AB197A" w:rsidP="004E5F78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</w:t>
      </w:r>
    </w:p>
    <w:p w:rsidR="00AB197A" w:rsidRPr="004E5F78" w:rsidRDefault="00AB197A" w:rsidP="004E5F7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AB197A" w:rsidRPr="004E5F78" w:rsidRDefault="00AB197A" w:rsidP="004E5F78">
      <w:pPr>
        <w:rPr>
          <w:sz w:val="20"/>
          <w:szCs w:val="20"/>
        </w:rPr>
      </w:pPr>
    </w:p>
    <w:p w:rsidR="00AB197A" w:rsidRPr="006F0896" w:rsidRDefault="00AB197A" w:rsidP="0055647B">
      <w:pPr>
        <w:rPr>
          <w:sz w:val="18"/>
          <w:szCs w:val="18"/>
        </w:rPr>
      </w:pPr>
      <w:r>
        <w:t xml:space="preserve">            </w:t>
      </w:r>
      <w:r w:rsidRPr="006F0896">
        <w:rPr>
          <w:sz w:val="18"/>
          <w:szCs w:val="18"/>
        </w:rPr>
        <w:t xml:space="preserve"> Verilen şekilde  ……….. ile ……….. komşudur.   </w:t>
      </w:r>
    </w:p>
    <w:p w:rsidR="00AB197A" w:rsidRPr="00DE49AC" w:rsidRDefault="00AB197A" w:rsidP="00DE49AC">
      <w:pPr>
        <w:rPr>
          <w:sz w:val="24"/>
          <w:szCs w:val="24"/>
        </w:rPr>
      </w:pPr>
    </w:p>
    <w:p w:rsidR="00AB197A" w:rsidRPr="00CD5A35" w:rsidRDefault="00AB197A" w:rsidP="00DE49AC">
      <w:pPr>
        <w:pStyle w:val="ListParagraph"/>
        <w:numPr>
          <w:ilvl w:val="0"/>
          <w:numId w:val="11"/>
        </w:numPr>
        <w:ind w:left="567"/>
        <w:rPr>
          <w:i/>
          <w:u w:val="single"/>
        </w:rPr>
      </w:pPr>
      <w:r w:rsidRPr="00CD5A35">
        <w:rPr>
          <w:b/>
          <w:i/>
          <w:sz w:val="20"/>
          <w:szCs w:val="20"/>
          <w:u w:val="single"/>
        </w:rPr>
        <w:t xml:space="preserve">BÖLÜM : </w:t>
      </w:r>
      <w:r w:rsidRPr="00CD5A35">
        <w:rPr>
          <w:b/>
          <w:i/>
          <w:sz w:val="18"/>
          <w:szCs w:val="18"/>
          <w:u w:val="single"/>
        </w:rPr>
        <w:t>Aşağıdaki çoktan seçmeli sorularda doğru cevabı bularak işaretleyiniz.(her soru 5 puan)</w:t>
      </w:r>
    </w:p>
    <w:p w:rsidR="00AB197A" w:rsidRDefault="00AB197A" w:rsidP="0041634B">
      <w:pPr>
        <w:rPr>
          <w:sz w:val="18"/>
          <w:szCs w:val="18"/>
        </w:rPr>
      </w:pPr>
      <w:r w:rsidRPr="0041634B">
        <w:rPr>
          <w:b/>
        </w:rPr>
        <w:t>1 )</w:t>
      </w:r>
      <w:r>
        <w:t xml:space="preserve">  </w:t>
      </w:r>
      <w:r>
        <w:rPr>
          <w:sz w:val="18"/>
          <w:szCs w:val="18"/>
        </w:rPr>
        <w:t>A</w:t>
      </w:r>
      <w:r w:rsidRPr="008D6B34">
        <w:rPr>
          <w:sz w:val="18"/>
          <w:szCs w:val="18"/>
        </w:rPr>
        <w:t xml:space="preserve">ğırlıkları </w:t>
      </w:r>
      <w:smartTag w:uri="urn:schemas-microsoft-com:office:smarttags" w:element="metricconverter">
        <w:smartTagPr>
          <w:attr w:name="ProductID" w:val="42 kg"/>
        </w:smartTagPr>
        <w:r w:rsidRPr="008D6B34">
          <w:rPr>
            <w:sz w:val="18"/>
            <w:szCs w:val="18"/>
          </w:rPr>
          <w:t>42 kg</w:t>
        </w:r>
      </w:smartTag>
      <w:r w:rsidRPr="008D6B34">
        <w:rPr>
          <w:sz w:val="18"/>
          <w:szCs w:val="18"/>
        </w:rPr>
        <w:t xml:space="preserve"> baldo pirinç ve  </w:t>
      </w:r>
      <w:smartTag w:uri="urn:schemas-microsoft-com:office:smarttags" w:element="metricconverter">
        <w:smartTagPr>
          <w:attr w:name="ProductID" w:val="28 kg"/>
        </w:smartTagPr>
        <w:r w:rsidRPr="008D6B34">
          <w:rPr>
            <w:sz w:val="18"/>
            <w:szCs w:val="18"/>
          </w:rPr>
          <w:t>28 kg</w:t>
        </w:r>
      </w:smartTag>
      <w:r w:rsidRPr="008D6B34">
        <w:rPr>
          <w:sz w:val="18"/>
          <w:szCs w:val="18"/>
        </w:rPr>
        <w:t xml:space="preserve"> olan Osmancık pirinç birbirine karıştırılmadan eşit büyüklükte en büyük poşetlere konulmak isteniyor. Buna göre her poşete kaç kg pirinç konulabilir ?</w:t>
      </w:r>
    </w:p>
    <w:p w:rsidR="00AB197A" w:rsidRPr="004E5F78" w:rsidRDefault="00AB197A" w:rsidP="0041634B">
      <w:r>
        <w:rPr>
          <w:sz w:val="18"/>
          <w:szCs w:val="18"/>
        </w:rPr>
        <w:t>A ) 2                   B ) 6               C ) 7               D ) 14</w:t>
      </w:r>
      <w:r>
        <w:t xml:space="preserve">                                        </w:t>
      </w:r>
    </w:p>
    <w:p w:rsidR="00AB197A" w:rsidRDefault="00AB197A" w:rsidP="0084443E"/>
    <w:p w:rsidR="00AB197A" w:rsidRDefault="00AB197A" w:rsidP="0084443E">
      <w:r w:rsidRPr="0084443E">
        <w:rPr>
          <w:b/>
        </w:rPr>
        <w:t>2 )</w:t>
      </w:r>
      <w:r w:rsidRPr="00BE2C4B">
        <w:t xml:space="preserve"> </w:t>
      </w:r>
      <w:r>
        <w:t xml:space="preserve">Bir sepetteki cevizler  3’er  5 ‘er   ve 7 ‘şer sayılabildiğine göre sepette en az kaç ceviz vardır? </w:t>
      </w:r>
    </w:p>
    <w:p w:rsidR="00AB197A" w:rsidRDefault="00AB197A" w:rsidP="0084443E">
      <w:r>
        <w:t xml:space="preserve"> </w:t>
      </w:r>
      <w:r>
        <w:rPr>
          <w:sz w:val="18"/>
          <w:szCs w:val="18"/>
        </w:rPr>
        <w:t>A )  105                   B ) 70               C ) 35               D ) 21</w:t>
      </w:r>
    </w:p>
    <w:p w:rsidR="00AB197A" w:rsidRDefault="00AB197A" w:rsidP="00BE2C4B">
      <w:pPr>
        <w:pStyle w:val="ListParagraph"/>
        <w:ind w:left="284"/>
      </w:pPr>
      <w:r>
        <w:t xml:space="preserve">    </w:t>
      </w:r>
    </w:p>
    <w:p w:rsidR="00AB197A" w:rsidRPr="00CD5A35" w:rsidRDefault="00AB197A" w:rsidP="00E111A4">
      <w:pPr>
        <w:rPr>
          <w:b/>
          <w:sz w:val="20"/>
          <w:szCs w:val="20"/>
        </w:rPr>
      </w:pPr>
      <w:r w:rsidRPr="00CD5A35">
        <w:rPr>
          <w:b/>
          <w:sz w:val="20"/>
          <w:szCs w:val="20"/>
        </w:rPr>
        <w:t xml:space="preserve">5   </w:t>
      </w:r>
      <w:r w:rsidRPr="00CD5A35">
        <w:rPr>
          <w:b/>
          <w:i/>
          <w:sz w:val="20"/>
          <w:szCs w:val="20"/>
          <w:u w:val="single"/>
        </w:rPr>
        <w:t>BÖLÜM : Aşağıdaki soruyu çözüm a</w:t>
      </w:r>
      <w:r>
        <w:rPr>
          <w:b/>
          <w:i/>
          <w:sz w:val="20"/>
          <w:szCs w:val="20"/>
          <w:u w:val="single"/>
        </w:rPr>
        <w:t>dımlarını yazarak çözünüz.  ( 9</w:t>
      </w:r>
      <w:r w:rsidRPr="00CD5A35">
        <w:rPr>
          <w:b/>
          <w:i/>
          <w:sz w:val="20"/>
          <w:szCs w:val="20"/>
          <w:u w:val="single"/>
        </w:rPr>
        <w:t xml:space="preserve"> p)</w:t>
      </w:r>
    </w:p>
    <w:p w:rsidR="00AB197A" w:rsidRPr="0084443E" w:rsidRDefault="00AB197A" w:rsidP="0084443E">
      <w:pPr>
        <w:pStyle w:val="ListParagraph"/>
        <w:ind w:left="284"/>
        <w:rPr>
          <w:sz w:val="20"/>
          <w:szCs w:val="20"/>
        </w:rPr>
      </w:pPr>
      <w:r>
        <w:t xml:space="preserve">1 )  </w:t>
      </w:r>
      <w:r>
        <w:rPr>
          <w:noProof/>
          <w:lang w:eastAsia="tr-TR"/>
        </w:rPr>
        <w:pict>
          <v:shape id="Resim 3" o:spid="_x0000_s1030" type="#_x0000_t75" style="position:absolute;left:0;text-align:left;margin-left:32pt;margin-top:.3pt;width:116.25pt;height:83.25pt;z-index:-251658752;visibility:visible;mso-position-horizontal-relative:text;mso-position-vertical-relative:text">
            <v:imagedata r:id="rId13" o:title="" gain="109227f" blacklevel="-6554f" grayscale="t"/>
          </v:shape>
        </w:pict>
      </w:r>
    </w:p>
    <w:p w:rsidR="00AB197A" w:rsidRDefault="00AB197A" w:rsidP="008E47F0">
      <w:pPr>
        <w:rPr>
          <w:b/>
          <w:i/>
          <w:sz w:val="18"/>
          <w:szCs w:val="18"/>
          <w:u w:val="single"/>
        </w:rPr>
      </w:pPr>
    </w:p>
    <w:p w:rsidR="00AB197A" w:rsidRDefault="00AB197A" w:rsidP="008E47F0">
      <w:pPr>
        <w:rPr>
          <w:b/>
          <w:i/>
          <w:sz w:val="18"/>
          <w:szCs w:val="18"/>
          <w:u w:val="single"/>
        </w:rPr>
      </w:pPr>
    </w:p>
    <w:p w:rsidR="00AB197A" w:rsidRPr="002A58D0" w:rsidRDefault="00AB197A" w:rsidP="008E47F0">
      <w:pPr>
        <w:rPr>
          <w:b/>
          <w:i/>
          <w:sz w:val="18"/>
          <w:szCs w:val="18"/>
        </w:rPr>
      </w:pPr>
    </w:p>
    <w:p w:rsidR="00AB197A" w:rsidRPr="002A58D0" w:rsidRDefault="00AB197A" w:rsidP="008E47F0">
      <w:pPr>
        <w:rPr>
          <w:b/>
          <w:i/>
          <w:sz w:val="18"/>
          <w:szCs w:val="18"/>
        </w:rPr>
      </w:pPr>
      <w:r w:rsidRPr="002A58D0">
        <w:rPr>
          <w:b/>
          <w:i/>
          <w:sz w:val="18"/>
          <w:szCs w:val="18"/>
        </w:rPr>
        <w:t xml:space="preserve">Yukarıdaki </w:t>
      </w:r>
      <w:r>
        <w:rPr>
          <w:b/>
          <w:i/>
          <w:sz w:val="18"/>
          <w:szCs w:val="18"/>
        </w:rPr>
        <w:t>şekilde  m( PRT) = 121</w:t>
      </w:r>
      <w:r>
        <w:rPr>
          <w:b/>
          <w:i/>
          <w:sz w:val="18"/>
          <w:szCs w:val="18"/>
          <w:vertAlign w:val="superscript"/>
        </w:rPr>
        <w:t xml:space="preserve"> 0</w:t>
      </w:r>
      <w:r>
        <w:rPr>
          <w:b/>
          <w:i/>
          <w:sz w:val="18"/>
          <w:szCs w:val="18"/>
        </w:rPr>
        <w:t xml:space="preserve">      m(PRS )=37</w:t>
      </w:r>
      <w:r>
        <w:rPr>
          <w:b/>
          <w:i/>
          <w:sz w:val="18"/>
          <w:szCs w:val="18"/>
          <w:vertAlign w:val="superscript"/>
        </w:rPr>
        <w:t xml:space="preserve"> 0</w:t>
      </w:r>
      <w:r>
        <w:rPr>
          <w:b/>
          <w:i/>
          <w:sz w:val="18"/>
          <w:szCs w:val="18"/>
        </w:rPr>
        <w:t xml:space="preserve">  olduğuna göre  m( SRT) = ? </w:t>
      </w:r>
    </w:p>
    <w:p w:rsidR="00AB197A" w:rsidRPr="00CD5A35" w:rsidRDefault="00AB197A" w:rsidP="008E47F0">
      <w:pPr>
        <w:rPr>
          <w:b/>
          <w:i/>
          <w:sz w:val="18"/>
          <w:szCs w:val="18"/>
          <w:u w:val="single"/>
        </w:rPr>
      </w:pPr>
      <w:r w:rsidRPr="00CD5A35">
        <w:rPr>
          <w:b/>
          <w:i/>
          <w:sz w:val="18"/>
          <w:szCs w:val="18"/>
          <w:u w:val="single"/>
        </w:rPr>
        <w:t>NOT : Bölümlerin puanları üzerinde belirtilmiştir. Süre = 40 dk.</w:t>
      </w:r>
    </w:p>
    <w:p w:rsidR="00AB197A" w:rsidRDefault="00AB197A" w:rsidP="008E47F0">
      <w:pPr>
        <w:rPr>
          <w:rFonts w:ascii="Monotype Corsiva" w:hAnsi="Monotype Corsiva"/>
        </w:rPr>
      </w:pPr>
      <w:r>
        <w:rPr>
          <w:rFonts w:ascii="Monotype Corsiva" w:hAnsi="Monotype Corsiva"/>
        </w:rPr>
        <w:t>Asım  TOPRAK                                 Başarılar…….</w:t>
      </w:r>
    </w:p>
    <w:p w:rsidR="00AB197A" w:rsidRPr="00763DDE" w:rsidRDefault="00AB197A" w:rsidP="008E47F0">
      <w:pPr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( Mat Öğrt.) </w:t>
      </w:r>
      <w:hyperlink r:id="rId14" w:history="1">
        <w:r w:rsidRPr="00DC1080">
          <w:rPr>
            <w:rStyle w:val="Hyperlink"/>
            <w:rFonts w:ascii="Monotype Corsiva" w:hAnsi="Monotype Corsiva"/>
          </w:rPr>
          <w:t>www.sorubak.com</w:t>
        </w:r>
      </w:hyperlink>
      <w:r>
        <w:rPr>
          <w:rFonts w:ascii="Monotype Corsiva" w:hAnsi="Monotype Corsiva"/>
        </w:rPr>
        <w:t xml:space="preserve"> </w:t>
      </w:r>
    </w:p>
    <w:sectPr w:rsidR="00AB197A" w:rsidRPr="00763DDE" w:rsidSect="008E47F0">
      <w:headerReference w:type="default" r:id="rId15"/>
      <w:pgSz w:w="16838" w:h="11906" w:orient="landscape"/>
      <w:pgMar w:top="284" w:right="720" w:bottom="720" w:left="426" w:header="142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97A" w:rsidRDefault="00AB197A" w:rsidP="008E47F0">
      <w:pPr>
        <w:spacing w:after="0" w:line="240" w:lineRule="auto"/>
      </w:pPr>
      <w:r>
        <w:separator/>
      </w:r>
    </w:p>
  </w:endnote>
  <w:endnote w:type="continuationSeparator" w:id="0">
    <w:p w:rsidR="00AB197A" w:rsidRDefault="00AB197A" w:rsidP="008E4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97A" w:rsidRDefault="00AB197A" w:rsidP="008E47F0">
      <w:pPr>
        <w:spacing w:after="0" w:line="240" w:lineRule="auto"/>
      </w:pPr>
      <w:r>
        <w:separator/>
      </w:r>
    </w:p>
  </w:footnote>
  <w:footnote w:type="continuationSeparator" w:id="0">
    <w:p w:rsidR="00AB197A" w:rsidRDefault="00AB197A" w:rsidP="008E4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97A" w:rsidRPr="00EA7CB2" w:rsidRDefault="00AB197A" w:rsidP="00D16916">
    <w:pPr>
      <w:pStyle w:val="Header"/>
      <w:rPr>
        <w:rFonts w:ascii="Monotype Corsiva" w:hAnsi="Monotype Corsiva"/>
        <w:b/>
        <w:i/>
        <w:sz w:val="18"/>
        <w:szCs w:val="18"/>
      </w:rPr>
    </w:pPr>
    <w:r w:rsidRPr="00EA7CB2">
      <w:rPr>
        <w:rFonts w:ascii="Monotype Corsiva" w:hAnsi="Monotype Corsiva"/>
        <w:b/>
        <w:i/>
        <w:sz w:val="18"/>
        <w:szCs w:val="18"/>
      </w:rPr>
      <w:t>ADI :</w:t>
    </w:r>
    <w:r w:rsidRPr="00EA7CB2">
      <w:rPr>
        <w:rFonts w:ascii="Monotype Corsiva" w:hAnsi="Monotype Corsiva"/>
        <w:b/>
        <w:i/>
        <w:sz w:val="18"/>
        <w:szCs w:val="18"/>
      </w:rPr>
      <w:tab/>
      <w:t xml:space="preserve">                                  </w:t>
    </w:r>
    <w:r>
      <w:rPr>
        <w:rFonts w:ascii="Monotype Corsiva" w:hAnsi="Monotype Corsiva"/>
        <w:b/>
        <w:i/>
        <w:sz w:val="18"/>
        <w:szCs w:val="18"/>
      </w:rPr>
      <w:t xml:space="preserve">           </w:t>
    </w:r>
    <w:r w:rsidRPr="00EA7CB2">
      <w:rPr>
        <w:rFonts w:ascii="Monotype Corsiva" w:hAnsi="Monotype Corsiva"/>
        <w:b/>
        <w:i/>
        <w:sz w:val="18"/>
        <w:szCs w:val="18"/>
      </w:rPr>
      <w:t xml:space="preserve"> FAZİLET KİBR</w:t>
    </w:r>
    <w:r>
      <w:rPr>
        <w:rFonts w:ascii="Monotype Corsiva" w:hAnsi="Monotype Corsiva"/>
        <w:b/>
        <w:i/>
        <w:sz w:val="18"/>
        <w:szCs w:val="18"/>
      </w:rPr>
      <w:t>İTOĞLU İMAMHATİP ORTAOKULU  2014-2015</w:t>
    </w:r>
    <w:r w:rsidRPr="00EA7CB2">
      <w:rPr>
        <w:rFonts w:ascii="Monotype Corsiva" w:hAnsi="Monotype Corsiva"/>
        <w:b/>
        <w:i/>
        <w:sz w:val="18"/>
        <w:szCs w:val="18"/>
      </w:rPr>
      <w:t xml:space="preserve"> EĞİTİM ÖĞRETİM Y</w:t>
    </w:r>
    <w:r>
      <w:rPr>
        <w:rFonts w:ascii="Monotype Corsiva" w:hAnsi="Monotype Corsiva"/>
        <w:b/>
        <w:i/>
        <w:sz w:val="18"/>
        <w:szCs w:val="18"/>
      </w:rPr>
      <w:t>ILI 6. SINIF MATEMATİK DERSİ I</w:t>
    </w:r>
    <w:r w:rsidRPr="00EA7CB2">
      <w:rPr>
        <w:rFonts w:ascii="Monotype Corsiva" w:hAnsi="Monotype Corsiva"/>
        <w:b/>
        <w:i/>
        <w:sz w:val="18"/>
        <w:szCs w:val="18"/>
      </w:rPr>
      <w:t xml:space="preserve"> DÖNEM I</w:t>
    </w:r>
    <w:r>
      <w:rPr>
        <w:rFonts w:ascii="Monotype Corsiva" w:hAnsi="Monotype Corsiva"/>
        <w:b/>
        <w:i/>
        <w:sz w:val="18"/>
        <w:szCs w:val="18"/>
      </w:rPr>
      <w:t>I</w:t>
    </w:r>
    <w:r w:rsidRPr="00EA7CB2">
      <w:rPr>
        <w:rFonts w:ascii="Monotype Corsiva" w:hAnsi="Monotype Corsiva"/>
        <w:b/>
        <w:i/>
        <w:sz w:val="18"/>
        <w:szCs w:val="18"/>
      </w:rPr>
      <w:t>. YAZILI YOKLAMA</w:t>
    </w:r>
    <w:r>
      <w:rPr>
        <w:rFonts w:ascii="Monotype Corsiva" w:hAnsi="Monotype Corsiva"/>
        <w:b/>
        <w:i/>
        <w:sz w:val="18"/>
        <w:szCs w:val="18"/>
      </w:rPr>
      <w:t xml:space="preserve">    </w:t>
    </w:r>
    <w:r w:rsidRPr="00EA7CB2">
      <w:rPr>
        <w:rFonts w:ascii="Monotype Corsiva" w:hAnsi="Monotype Corsiva"/>
        <w:b/>
        <w:i/>
        <w:sz w:val="18"/>
        <w:szCs w:val="18"/>
      </w:rPr>
      <w:t xml:space="preserve">     </w:t>
    </w:r>
    <w:r>
      <w:rPr>
        <w:rFonts w:ascii="Monotype Corsiva" w:hAnsi="Monotype Corsiva"/>
        <w:b/>
        <w:i/>
        <w:sz w:val="18"/>
        <w:szCs w:val="18"/>
      </w:rPr>
      <w:t xml:space="preserve">          </w:t>
    </w:r>
    <w:r w:rsidRPr="00EA7CB2">
      <w:rPr>
        <w:rFonts w:ascii="Monotype Corsiva" w:hAnsi="Monotype Corsiva"/>
        <w:b/>
        <w:i/>
        <w:sz w:val="18"/>
        <w:szCs w:val="18"/>
      </w:rPr>
      <w:t>SINIFI :</w:t>
    </w:r>
  </w:p>
  <w:p w:rsidR="00AB197A" w:rsidRPr="00EA7CB2" w:rsidRDefault="00AB197A">
    <w:pPr>
      <w:pStyle w:val="Header"/>
      <w:rPr>
        <w:rFonts w:ascii="Monotype Corsiva" w:hAnsi="Monotype Corsiva"/>
        <w:b/>
        <w:i/>
        <w:sz w:val="18"/>
        <w:szCs w:val="18"/>
      </w:rPr>
    </w:pPr>
    <w:r w:rsidRPr="00EA7CB2">
      <w:rPr>
        <w:rFonts w:ascii="Monotype Corsiva" w:hAnsi="Monotype Corsiva"/>
        <w:b/>
        <w:i/>
        <w:sz w:val="18"/>
        <w:szCs w:val="18"/>
      </w:rPr>
      <w:t xml:space="preserve">                                </w:t>
    </w:r>
  </w:p>
  <w:p w:rsidR="00AB197A" w:rsidRPr="00EA7CB2" w:rsidRDefault="00AB197A">
    <w:pPr>
      <w:pStyle w:val="Header"/>
      <w:rPr>
        <w:rFonts w:ascii="Monotype Corsiva" w:hAnsi="Monotype Corsiva"/>
        <w:b/>
        <w:i/>
        <w:sz w:val="18"/>
        <w:szCs w:val="18"/>
      </w:rPr>
    </w:pPr>
    <w:r w:rsidRPr="00EA7CB2">
      <w:rPr>
        <w:rFonts w:ascii="Monotype Corsiva" w:hAnsi="Monotype Corsiva"/>
        <w:b/>
        <w:i/>
        <w:sz w:val="18"/>
        <w:szCs w:val="18"/>
      </w:rPr>
      <w:t>SOYADI :</w:t>
    </w:r>
    <w:r w:rsidRPr="00EA7CB2">
      <w:rPr>
        <w:rFonts w:ascii="Monotype Corsiva" w:hAnsi="Monotype Corsiva"/>
        <w:b/>
        <w:i/>
        <w:sz w:val="18"/>
        <w:szCs w:val="18"/>
      </w:rPr>
      <w:tab/>
      <w:t xml:space="preserve">                                                                                                PUAN:</w:t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  <w:t>NO 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29C"/>
    <w:multiLevelType w:val="hybridMultilevel"/>
    <w:tmpl w:val="EE9677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187C28"/>
    <w:multiLevelType w:val="hybridMultilevel"/>
    <w:tmpl w:val="C66A49B2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2A0B3344"/>
    <w:multiLevelType w:val="hybridMultilevel"/>
    <w:tmpl w:val="0B007DE0"/>
    <w:lvl w:ilvl="0" w:tplc="9EC43D5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F06008"/>
    <w:multiLevelType w:val="hybridMultilevel"/>
    <w:tmpl w:val="D51E8688"/>
    <w:lvl w:ilvl="0" w:tplc="7D386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96F61"/>
    <w:multiLevelType w:val="hybridMultilevel"/>
    <w:tmpl w:val="F1C844B6"/>
    <w:lvl w:ilvl="0" w:tplc="6BA2AC4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D354FA"/>
    <w:multiLevelType w:val="hybridMultilevel"/>
    <w:tmpl w:val="11E28D08"/>
    <w:lvl w:ilvl="0" w:tplc="0822548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6C7D2B"/>
    <w:multiLevelType w:val="hybridMultilevel"/>
    <w:tmpl w:val="2CAC19E8"/>
    <w:lvl w:ilvl="0" w:tplc="A73C282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49F87E75"/>
    <w:multiLevelType w:val="hybridMultilevel"/>
    <w:tmpl w:val="482628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44218F"/>
    <w:multiLevelType w:val="hybridMultilevel"/>
    <w:tmpl w:val="239454C0"/>
    <w:lvl w:ilvl="0" w:tplc="041F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9">
    <w:nsid w:val="6BAB58D6"/>
    <w:multiLevelType w:val="hybridMultilevel"/>
    <w:tmpl w:val="BC48C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93480"/>
    <w:multiLevelType w:val="hybridMultilevel"/>
    <w:tmpl w:val="7096BF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0"/>
    <w:rsid w:val="00004927"/>
    <w:rsid w:val="000127B4"/>
    <w:rsid w:val="00015BF5"/>
    <w:rsid w:val="000402B5"/>
    <w:rsid w:val="00044086"/>
    <w:rsid w:val="000469BB"/>
    <w:rsid w:val="000473B7"/>
    <w:rsid w:val="00065AF5"/>
    <w:rsid w:val="000E1468"/>
    <w:rsid w:val="000F618E"/>
    <w:rsid w:val="000F7829"/>
    <w:rsid w:val="00112C1D"/>
    <w:rsid w:val="0014556B"/>
    <w:rsid w:val="00181623"/>
    <w:rsid w:val="00194E05"/>
    <w:rsid w:val="001A119E"/>
    <w:rsid w:val="001A2621"/>
    <w:rsid w:val="001C4A82"/>
    <w:rsid w:val="001D2FFC"/>
    <w:rsid w:val="001E7839"/>
    <w:rsid w:val="00201726"/>
    <w:rsid w:val="00206BE6"/>
    <w:rsid w:val="00212C11"/>
    <w:rsid w:val="00224E50"/>
    <w:rsid w:val="00226805"/>
    <w:rsid w:val="002478AD"/>
    <w:rsid w:val="00276B97"/>
    <w:rsid w:val="002A58D0"/>
    <w:rsid w:val="002A7B1E"/>
    <w:rsid w:val="002B39F7"/>
    <w:rsid w:val="002B538C"/>
    <w:rsid w:val="002C2BE0"/>
    <w:rsid w:val="002C7AA7"/>
    <w:rsid w:val="002D3BA2"/>
    <w:rsid w:val="002E3392"/>
    <w:rsid w:val="002F395A"/>
    <w:rsid w:val="002F625A"/>
    <w:rsid w:val="0031664B"/>
    <w:rsid w:val="003252AD"/>
    <w:rsid w:val="00353A63"/>
    <w:rsid w:val="003547A8"/>
    <w:rsid w:val="00396D16"/>
    <w:rsid w:val="003C465A"/>
    <w:rsid w:val="003C62A1"/>
    <w:rsid w:val="003C7C79"/>
    <w:rsid w:val="003F3BD8"/>
    <w:rsid w:val="0040028D"/>
    <w:rsid w:val="0041634B"/>
    <w:rsid w:val="00421057"/>
    <w:rsid w:val="004268B9"/>
    <w:rsid w:val="00437923"/>
    <w:rsid w:val="004630BE"/>
    <w:rsid w:val="00480CE5"/>
    <w:rsid w:val="004A7F62"/>
    <w:rsid w:val="004B3B72"/>
    <w:rsid w:val="004B5079"/>
    <w:rsid w:val="004D3461"/>
    <w:rsid w:val="004E1112"/>
    <w:rsid w:val="004E1BEB"/>
    <w:rsid w:val="004E2535"/>
    <w:rsid w:val="004E5F78"/>
    <w:rsid w:val="004F1D04"/>
    <w:rsid w:val="005040F4"/>
    <w:rsid w:val="00534716"/>
    <w:rsid w:val="00550846"/>
    <w:rsid w:val="0055495E"/>
    <w:rsid w:val="0055647B"/>
    <w:rsid w:val="005B55EC"/>
    <w:rsid w:val="005C790E"/>
    <w:rsid w:val="00605824"/>
    <w:rsid w:val="00627EEB"/>
    <w:rsid w:val="0065570E"/>
    <w:rsid w:val="0067087E"/>
    <w:rsid w:val="006809C8"/>
    <w:rsid w:val="00680B1F"/>
    <w:rsid w:val="00697D49"/>
    <w:rsid w:val="006A0AA3"/>
    <w:rsid w:val="006A3DEB"/>
    <w:rsid w:val="006E440A"/>
    <w:rsid w:val="006E56AA"/>
    <w:rsid w:val="006E5CA4"/>
    <w:rsid w:val="006F0896"/>
    <w:rsid w:val="0070791A"/>
    <w:rsid w:val="00714CB5"/>
    <w:rsid w:val="00751306"/>
    <w:rsid w:val="00763DDE"/>
    <w:rsid w:val="00766101"/>
    <w:rsid w:val="007937FA"/>
    <w:rsid w:val="00795AD1"/>
    <w:rsid w:val="007D2484"/>
    <w:rsid w:val="007F4EB3"/>
    <w:rsid w:val="0080796C"/>
    <w:rsid w:val="00813315"/>
    <w:rsid w:val="008150FC"/>
    <w:rsid w:val="0084443E"/>
    <w:rsid w:val="0086230E"/>
    <w:rsid w:val="008712C1"/>
    <w:rsid w:val="00885BE3"/>
    <w:rsid w:val="00890F9F"/>
    <w:rsid w:val="008C4522"/>
    <w:rsid w:val="008D6B34"/>
    <w:rsid w:val="008E2B5E"/>
    <w:rsid w:val="008E47F0"/>
    <w:rsid w:val="008E6AE5"/>
    <w:rsid w:val="009206C4"/>
    <w:rsid w:val="009207C5"/>
    <w:rsid w:val="00922AD5"/>
    <w:rsid w:val="00935B37"/>
    <w:rsid w:val="009423B1"/>
    <w:rsid w:val="00943B85"/>
    <w:rsid w:val="00944620"/>
    <w:rsid w:val="009461CA"/>
    <w:rsid w:val="00966705"/>
    <w:rsid w:val="00994EF9"/>
    <w:rsid w:val="009A0925"/>
    <w:rsid w:val="009A7E9F"/>
    <w:rsid w:val="009B2172"/>
    <w:rsid w:val="009B7EEE"/>
    <w:rsid w:val="009D5368"/>
    <w:rsid w:val="00A447DF"/>
    <w:rsid w:val="00A45EAD"/>
    <w:rsid w:val="00A4663C"/>
    <w:rsid w:val="00A46EB0"/>
    <w:rsid w:val="00A56A50"/>
    <w:rsid w:val="00A61D4B"/>
    <w:rsid w:val="00A63D0F"/>
    <w:rsid w:val="00AB197A"/>
    <w:rsid w:val="00AB655A"/>
    <w:rsid w:val="00B02DCC"/>
    <w:rsid w:val="00B104F5"/>
    <w:rsid w:val="00B176C5"/>
    <w:rsid w:val="00B478E8"/>
    <w:rsid w:val="00B80CAF"/>
    <w:rsid w:val="00B96810"/>
    <w:rsid w:val="00BB5E90"/>
    <w:rsid w:val="00BD4079"/>
    <w:rsid w:val="00BE2C4B"/>
    <w:rsid w:val="00BF0BDE"/>
    <w:rsid w:val="00C046ED"/>
    <w:rsid w:val="00C076F2"/>
    <w:rsid w:val="00C11B7A"/>
    <w:rsid w:val="00C24144"/>
    <w:rsid w:val="00C31D7F"/>
    <w:rsid w:val="00C344A7"/>
    <w:rsid w:val="00C41D2F"/>
    <w:rsid w:val="00C5465B"/>
    <w:rsid w:val="00C55F41"/>
    <w:rsid w:val="00C757CA"/>
    <w:rsid w:val="00C81CEB"/>
    <w:rsid w:val="00C93630"/>
    <w:rsid w:val="00CC04DD"/>
    <w:rsid w:val="00CC6E53"/>
    <w:rsid w:val="00CC6EBF"/>
    <w:rsid w:val="00CD0BD6"/>
    <w:rsid w:val="00CD5A35"/>
    <w:rsid w:val="00D0178C"/>
    <w:rsid w:val="00D16916"/>
    <w:rsid w:val="00D76D01"/>
    <w:rsid w:val="00D77BE6"/>
    <w:rsid w:val="00D927BE"/>
    <w:rsid w:val="00DA3959"/>
    <w:rsid w:val="00DA4A10"/>
    <w:rsid w:val="00DC1080"/>
    <w:rsid w:val="00DC704E"/>
    <w:rsid w:val="00DE3542"/>
    <w:rsid w:val="00DE49AC"/>
    <w:rsid w:val="00E057B8"/>
    <w:rsid w:val="00E111A4"/>
    <w:rsid w:val="00E15FBD"/>
    <w:rsid w:val="00E24157"/>
    <w:rsid w:val="00E246D4"/>
    <w:rsid w:val="00E36134"/>
    <w:rsid w:val="00E75361"/>
    <w:rsid w:val="00E96F73"/>
    <w:rsid w:val="00EA409B"/>
    <w:rsid w:val="00EA7CB2"/>
    <w:rsid w:val="00EF6DC9"/>
    <w:rsid w:val="00F068C5"/>
    <w:rsid w:val="00F51384"/>
    <w:rsid w:val="00F93485"/>
    <w:rsid w:val="00FA42DF"/>
    <w:rsid w:val="00FA4C84"/>
    <w:rsid w:val="00FB4D31"/>
    <w:rsid w:val="00FD69D0"/>
    <w:rsid w:val="00FE5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6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4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E47F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E4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47F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E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47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5495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E1112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4D346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1</Pages>
  <Words>402</Words>
  <Characters>2292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ASIM</dc:creator>
  <cp:keywords>www.sorubak.com</cp:keywords>
  <dc:description/>
  <cp:lastModifiedBy>edanur</cp:lastModifiedBy>
  <cp:revision>10</cp:revision>
  <cp:lastPrinted>2014-04-29T16:03:00Z</cp:lastPrinted>
  <dcterms:created xsi:type="dcterms:W3CDTF">2014-11-26T07:53:00Z</dcterms:created>
  <dcterms:modified xsi:type="dcterms:W3CDTF">2014-11-27T20:26:00Z</dcterms:modified>
  <cp:category>www.sorubak.com</cp:category>
</cp:coreProperties>
</file>