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F0" w:rsidRDefault="000358F0" w:rsidP="000A3D34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2014-2015  EĞİTİM ÖĞRETİM YILI İ. ATTİLA ORTAOKULU </w:t>
      </w:r>
      <w:r w:rsidRPr="00407A7A">
        <w:rPr>
          <w:rFonts w:ascii="Times New Roman" w:hAnsi="Times New Roman"/>
          <w:b/>
        </w:rPr>
        <w:t>6.SINIFLAR SOSYAL BİLGİLER DERSİ 1.DÖNEM 1.YAZILI SINAVI</w:t>
      </w:r>
    </w:p>
    <w:p w:rsidR="000358F0" w:rsidRDefault="000358F0" w:rsidP="00407A7A">
      <w:pPr>
        <w:pStyle w:val="NoSpacing"/>
        <w:rPr>
          <w:rFonts w:ascii="Times New Roman" w:hAnsi="Times New Roman"/>
          <w:b/>
        </w:rPr>
      </w:pP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Adı Soyadı:…………………………….                                                                   Notu:………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</w:p>
    <w:p w:rsidR="000358F0" w:rsidRDefault="000358F0" w:rsidP="00407A7A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1-Aşağıdaki ifadelerden doğru olanların başına D,yanlış olanların başına Y yazınız.(10 puan)</w:t>
      </w:r>
    </w:p>
    <w:p w:rsidR="000358F0" w:rsidRDefault="000358F0" w:rsidP="00407A7A">
      <w:pPr>
        <w:pStyle w:val="NoSpacing"/>
        <w:rPr>
          <w:rFonts w:ascii="Times New Roman" w:hAnsi="Times New Roman"/>
          <w:b/>
        </w:rPr>
      </w:pP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1-(      )Aile,toplumun temelidir.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2-(      )Meridyenlerin boyu eşit değildir.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3-(      )Türkiye dönencelerin içinde kalır.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4-(      )18 yaşını doldurmuş herkesin oy kullanma hakkı vardır.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5-(      )Olayların sıralanmasına zaman çizelgesi denir.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6-(      )Toplamda 360 tane enlem vardır.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7-(      )Bazı kuruluşların kimlik belgeleri vardır.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8-(      )Nüfus cüzdanımızda ev adresi bölümü de vardır.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9-(      )40° kuzey paraleli ve doğu meridyeni Türkiye’den geçer.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10-(     )Fiziksel özellikler insanın kendi özelliğidir.</w:t>
      </w:r>
    </w:p>
    <w:p w:rsidR="000358F0" w:rsidRDefault="000358F0" w:rsidP="00407A7A">
      <w:pPr>
        <w:pStyle w:val="NoSpacing"/>
        <w:rPr>
          <w:rFonts w:ascii="Times New Roman" w:hAnsi="Times New Roman"/>
        </w:rPr>
      </w:pPr>
    </w:p>
    <w:p w:rsidR="000358F0" w:rsidRDefault="000358F0" w:rsidP="00407A7A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2-Aşağıdaki boşlukları doldurunuz.(10 puan)</w:t>
      </w:r>
    </w:p>
    <w:p w:rsidR="000358F0" w:rsidRDefault="000358F0" w:rsidP="0064123D">
      <w:pPr>
        <w:pStyle w:val="NoSpacing"/>
      </w:pPr>
    </w:p>
    <w:p w:rsidR="000358F0" w:rsidRPr="0064123D" w:rsidRDefault="000358F0" w:rsidP="0064123D">
      <w:pPr>
        <w:spacing w:after="240" w:line="240" w:lineRule="atLeast"/>
        <w:ind w:right="-567"/>
        <w:rPr>
          <w:rFonts w:cs="Arial Unicode MS"/>
          <w:szCs w:val="24"/>
        </w:rPr>
      </w:pPr>
      <w:r w:rsidRPr="0064123D">
        <w:rPr>
          <w:rFonts w:ascii="Times New Roman" w:hAnsi="Times New Roman"/>
          <w:b/>
          <w:szCs w:val="24"/>
        </w:rPr>
        <w:t>1.</w:t>
      </w:r>
      <w:r w:rsidRPr="0064123D">
        <w:rPr>
          <w:rFonts w:ascii="Times New Roman" w:hAnsi="Times New Roman"/>
          <w:szCs w:val="24"/>
        </w:rPr>
        <w:t>Nüfus cüzdanı …………………..………………. tarafından verilir.</w:t>
      </w:r>
      <w:r w:rsidRPr="0064123D">
        <w:rPr>
          <w:rFonts w:ascii="Times New Roman" w:hAnsi="Times New Roman"/>
          <w:szCs w:val="24"/>
        </w:rPr>
        <w:br/>
      </w:r>
      <w:r w:rsidRPr="0064123D">
        <w:rPr>
          <w:rFonts w:ascii="Times New Roman" w:hAnsi="Times New Roman"/>
          <w:b/>
          <w:szCs w:val="24"/>
        </w:rPr>
        <w:t>2.</w:t>
      </w:r>
      <w:r w:rsidRPr="0064123D">
        <w:rPr>
          <w:rFonts w:ascii="Times New Roman" w:hAnsi="Times New Roman"/>
          <w:szCs w:val="24"/>
        </w:rPr>
        <w:t xml:space="preserve"> Bireylerin fiziksel özellikleri ………………..…….ve farklı olabilir.</w:t>
      </w:r>
      <w:r w:rsidRPr="0064123D">
        <w:rPr>
          <w:rFonts w:ascii="Times New Roman" w:hAnsi="Times New Roman"/>
          <w:szCs w:val="24"/>
        </w:rPr>
        <w:br/>
      </w:r>
      <w:r w:rsidRPr="0064123D">
        <w:rPr>
          <w:rFonts w:ascii="Times New Roman" w:hAnsi="Times New Roman"/>
          <w:b/>
          <w:szCs w:val="24"/>
        </w:rPr>
        <w:t>3.</w:t>
      </w:r>
      <w:r w:rsidRPr="0064123D">
        <w:rPr>
          <w:rFonts w:ascii="Times New Roman" w:hAnsi="Times New Roman"/>
          <w:szCs w:val="24"/>
        </w:rPr>
        <w:t xml:space="preserve"> Boyumuzun uzunluğu, göz rengimiz, saç rengimiz, kilomuz……….………..özelliklerimizdir.</w:t>
      </w:r>
      <w:r w:rsidRPr="0064123D">
        <w:rPr>
          <w:rFonts w:ascii="Times New Roman" w:hAnsi="Times New Roman"/>
          <w:szCs w:val="24"/>
        </w:rPr>
        <w:br/>
      </w:r>
      <w:r w:rsidRPr="0064123D">
        <w:rPr>
          <w:rFonts w:ascii="Times New Roman" w:hAnsi="Times New Roman"/>
          <w:b/>
          <w:szCs w:val="24"/>
        </w:rPr>
        <w:t>4.</w:t>
      </w:r>
      <w:r w:rsidRPr="0064123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</w:rPr>
        <w:t>40° kuzey enleminden kalkan uçak ekvatora kadar ……….. km yol alır.</w:t>
      </w:r>
      <w:r w:rsidRPr="0064123D">
        <w:rPr>
          <w:rFonts w:ascii="Times New Roman" w:hAnsi="Times New Roman"/>
          <w:szCs w:val="24"/>
        </w:rPr>
        <w:br/>
      </w:r>
      <w:r w:rsidRPr="0064123D">
        <w:rPr>
          <w:rFonts w:ascii="Times New Roman" w:hAnsi="Times New Roman"/>
          <w:b/>
          <w:szCs w:val="24"/>
        </w:rPr>
        <w:t>5.</w:t>
      </w:r>
      <w:r w:rsidRPr="0064123D">
        <w:rPr>
          <w:rFonts w:ascii="Times New Roman" w:hAnsi="Times New Roman"/>
          <w:szCs w:val="24"/>
        </w:rPr>
        <w:t>. Hoşlandığımız müzik türü, sevdiğimiz spor dalı, ilgi duyduğumuz dersler ………………. özelliklerimizdir.</w:t>
      </w:r>
      <w:r w:rsidRPr="0064123D">
        <w:rPr>
          <w:rFonts w:ascii="Times New Roman" w:hAnsi="Times New Roman"/>
          <w:szCs w:val="24"/>
        </w:rPr>
        <w:br/>
      </w:r>
    </w:p>
    <w:p w:rsidR="000358F0" w:rsidRPr="00E03296" w:rsidRDefault="000358F0" w:rsidP="006F4F4F">
      <w:pPr>
        <w:tabs>
          <w:tab w:val="left" w:pos="36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E03296">
        <w:rPr>
          <w:rFonts w:ascii="Times New Roman" w:hAnsi="Times New Roman"/>
          <w:b/>
        </w:rPr>
        <w:t>- Aşağıdaki dünya haritası üzerine kıta okyanusları yerleştiriniz.</w:t>
      </w:r>
      <w:r>
        <w:rPr>
          <w:rFonts w:ascii="Times New Roman" w:hAnsi="Times New Roman"/>
          <w:b/>
        </w:rPr>
        <w:t xml:space="preserve"> </w:t>
      </w:r>
      <w:r w:rsidRPr="00E03296">
        <w:rPr>
          <w:rFonts w:ascii="Times New Roman" w:hAnsi="Times New Roman"/>
          <w:b/>
        </w:rPr>
        <w:t>Yuvarlaklar okyanusları, dikdörtgenler kıtaları göstermektedir.(</w:t>
      </w:r>
      <w:r w:rsidRPr="00E03296">
        <w:rPr>
          <w:rFonts w:ascii="Times New Roman" w:hAnsi="Times New Roman"/>
          <w:b/>
          <w:u w:val="single"/>
        </w:rPr>
        <w:t>20 puan)</w:t>
      </w:r>
    </w:p>
    <w:p w:rsidR="000358F0" w:rsidRPr="00E03296" w:rsidRDefault="000358F0" w:rsidP="006F4F4F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:rsidR="000358F0" w:rsidRPr="00E03296" w:rsidRDefault="000358F0" w:rsidP="006F4F4F">
      <w:pPr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26" style="position:absolute;margin-left:124.7pt;margin-top:123.45pt;width:51.75pt;height:15pt;z-index:251662848"/>
        </w:pict>
      </w:r>
      <w:r>
        <w:rPr>
          <w:noProof/>
          <w:lang w:eastAsia="tr-TR"/>
        </w:rPr>
        <w:pict>
          <v:roundrect id="_x0000_s1027" style="position:absolute;margin-left:193.7pt;margin-top:211.2pt;width:98.25pt;height:23.25pt;z-index:251661824" arcsize="10923f"/>
        </w:pict>
      </w:r>
      <w:r>
        <w:rPr>
          <w:noProof/>
          <w:lang w:eastAsia="tr-TR"/>
        </w:rPr>
        <w:pict>
          <v:roundrect id="_x0000_s1028" style="position:absolute;margin-left:423.2pt;margin-top:145.2pt;width:54.75pt;height:14.25pt;z-index:251660800" arcsize="10923f"/>
        </w:pict>
      </w:r>
      <w:r>
        <w:rPr>
          <w:noProof/>
          <w:lang w:eastAsia="tr-TR"/>
        </w:rPr>
        <w:pict>
          <v:roundrect id="_x0000_s1029" style="position:absolute;margin-left:235.7pt;margin-top:104.7pt;width:48pt;height:12pt;z-index:251659776" arcsize="10923f"/>
        </w:pict>
      </w:r>
      <w:r>
        <w:rPr>
          <w:noProof/>
          <w:lang w:eastAsia="tr-TR"/>
        </w:rPr>
        <w:pict>
          <v:roundrect id="_x0000_s1030" style="position:absolute;margin-left:336.2pt;margin-top:41.7pt;width:49.5pt;height:15.75pt;z-index:251658752" arcsize="10923f"/>
        </w:pict>
      </w:r>
      <w:r>
        <w:rPr>
          <w:noProof/>
          <w:lang w:eastAsia="tr-TR"/>
        </w:rPr>
        <w:pict>
          <v:roundrect id="_x0000_s1031" style="position:absolute;margin-left:251.45pt;margin-top:41.7pt;width:40.5pt;height:11.25pt;z-index:251657728" arcsize="10923f"/>
        </w:pict>
      </w:r>
      <w:r>
        <w:rPr>
          <w:noProof/>
          <w:lang w:eastAsia="tr-TR"/>
        </w:rPr>
        <w:pict>
          <v:rect id="_x0000_s1032" style="position:absolute;margin-left:69.2pt;margin-top:32.7pt;width:72.75pt;height:16.5pt;z-index:251656704"/>
        </w:pict>
      </w:r>
      <w:r>
        <w:rPr>
          <w:noProof/>
          <w:lang w:eastAsia="tr-TR"/>
        </w:rPr>
        <w:pict>
          <v:oval id="_x0000_s1033" style="position:absolute;margin-left:315.2pt;margin-top:123.45pt;width:70.5pt;height:21.75pt;z-index:251655680"/>
        </w:pict>
      </w:r>
      <w:r>
        <w:rPr>
          <w:noProof/>
          <w:lang w:eastAsia="tr-TR"/>
        </w:rPr>
        <w:pict>
          <v:oval id="_x0000_s1034" style="position:absolute;margin-left:152.45pt;margin-top:71.7pt;width:63pt;height:18pt;z-index:251654656"/>
        </w:pict>
      </w:r>
      <w:r>
        <w:rPr>
          <w:noProof/>
          <w:lang w:eastAsia="tr-TR"/>
        </w:rPr>
        <w:pict>
          <v:oval id="_x0000_s1035" style="position:absolute;margin-left:16.7pt;margin-top:89.7pt;width:70.5pt;height:39pt;z-index:251653632"/>
        </w:pict>
      </w:r>
      <w:r w:rsidRPr="00E03296">
        <w:object w:dxaOrig="9385" w:dyaOrig="4996">
          <v:rect id="_x0000_i1025" style="width:488.25pt;height:244.5pt" o:ole="" o:preferrelative="t" stroked="f">
            <v:imagedata r:id="rId5" o:title=""/>
          </v:rect>
          <o:OLEObject Type="Embed" ProgID="StaticMetafile" ShapeID="_x0000_i1025" DrawAspect="Content" ObjectID="_1475265248" r:id="rId6"/>
        </w:object>
      </w: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4- Ülkemizin matematik konumunu yazınız? (10p.)</w:t>
      </w: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</w:t>
      </w: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Default="000358F0" w:rsidP="000A3D34">
      <w:pPr>
        <w:spacing w:after="0" w:line="240" w:lineRule="auto"/>
        <w:jc w:val="center"/>
        <w:rPr>
          <w:rFonts w:ascii="Times New Roman" w:hAnsi="Times New Roman"/>
          <w:b/>
        </w:rPr>
        <w:sectPr w:rsidR="000358F0" w:rsidSect="002419F7">
          <w:pgSz w:w="11906" w:h="16838"/>
          <w:pgMar w:top="709" w:right="707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</w:rPr>
        <w:t>C. AŞAĞIDA VERİLEN TEST SORULARINA CEVAP VERİNİZ. ()</w:t>
      </w:r>
    </w:p>
    <w:p w:rsidR="000358F0" w:rsidRPr="007938B9" w:rsidRDefault="000358F0" w:rsidP="0064123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7938B9">
        <w:rPr>
          <w:rFonts w:ascii="Times New Roman" w:hAnsi="Times New Roman"/>
          <w:b/>
        </w:rPr>
        <w:t>-Nüfus cüzdanı üzerinde, başkalarında olmayan sadece size özgü olan bilgi hangisidir?(</w:t>
      </w:r>
      <w:r>
        <w:rPr>
          <w:rFonts w:ascii="Times New Roman" w:hAnsi="Times New Roman"/>
          <w:b/>
        </w:rPr>
        <w:t>2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4" o:spid="_x0000_s1036" type="#_x0000_t75" alt="nüfus cüzdanı" style="position:absolute;left:0;text-align:left;margin-left:158.8pt;margin-top:1.6pt;width:56.95pt;height:65.25pt;z-index:-251663872;visibility:visible">
            <v:imagedata r:id="rId7" o:title=""/>
          </v:shape>
        </w:pict>
      </w:r>
      <w:r w:rsidRPr="007938B9">
        <w:rPr>
          <w:rFonts w:ascii="Times New Roman" w:hAnsi="Times New Roman"/>
        </w:rPr>
        <w:t>Adınız</w:t>
      </w:r>
    </w:p>
    <w:p w:rsidR="000358F0" w:rsidRPr="007938B9" w:rsidRDefault="000358F0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Anne adınız</w:t>
      </w:r>
    </w:p>
    <w:p w:rsidR="000358F0" w:rsidRPr="007938B9" w:rsidRDefault="000358F0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Doğum tarihiniz</w:t>
      </w:r>
    </w:p>
    <w:p w:rsidR="000358F0" w:rsidRPr="007938B9" w:rsidRDefault="000358F0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T.C. Kimlik numaranız</w:t>
      </w:r>
    </w:p>
    <w:p w:rsidR="000358F0" w:rsidRPr="007938B9" w:rsidRDefault="000358F0" w:rsidP="0064123D">
      <w:pPr>
        <w:spacing w:after="0" w:line="240" w:lineRule="auto"/>
        <w:ind w:left="790"/>
        <w:jc w:val="both"/>
        <w:rPr>
          <w:rFonts w:ascii="Times New Roman" w:hAnsi="Times New Roman"/>
        </w:rPr>
      </w:pPr>
    </w:p>
    <w:p w:rsidR="000358F0" w:rsidRDefault="000358F0" w:rsidP="0064123D">
      <w:pPr>
        <w:rPr>
          <w:rFonts w:ascii="Times New Roman" w:hAnsi="Times New Roman"/>
          <w:b/>
        </w:rPr>
      </w:pPr>
    </w:p>
    <w:p w:rsidR="000358F0" w:rsidRPr="007938B9" w:rsidRDefault="000358F0" w:rsidP="0064123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7938B9">
        <w:rPr>
          <w:rFonts w:ascii="Times New Roman" w:hAnsi="Times New Roman"/>
          <w:b/>
        </w:rPr>
        <w:t>- İnsanları ilk  bakışta  birbirinden  ayıran dış  görünüşleridir. Aşağıdakilerden hangisi insanları birbirinden ayıran fiziki  bir  özelliktir 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0A3D34">
      <w:pPr>
        <w:pStyle w:val="ListParagraph"/>
        <w:ind w:left="420"/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    A. Zekâ                    B. Duygu      </w:t>
      </w:r>
    </w:p>
    <w:p w:rsidR="000358F0" w:rsidRPr="007938B9" w:rsidRDefault="000358F0" w:rsidP="000A3D34">
      <w:pPr>
        <w:ind w:firstLine="420"/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   C. Düşünce               D. Göz rengi</w:t>
      </w:r>
    </w:p>
    <w:p w:rsidR="000358F0" w:rsidRPr="007938B9" w:rsidRDefault="000358F0" w:rsidP="0064123D">
      <w:pPr>
        <w:rPr>
          <w:rFonts w:ascii="Times New Roman" w:hAnsi="Times New Roman"/>
          <w:b/>
        </w:rPr>
      </w:pPr>
      <w:r w:rsidRPr="007938B9">
        <w:rPr>
          <w:rFonts w:ascii="Times New Roman" w:hAnsi="Times New Roman"/>
          <w:b/>
        </w:rPr>
        <w:t>3.Seyit ‘in karnesinde hiç zayıf notu yok. Seyit aşağıdaki duygulardan hangisini yaşamaz?(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64123D">
      <w:pPr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  A. sevinç                 </w:t>
      </w:r>
      <w:r w:rsidRPr="007938B9">
        <w:rPr>
          <w:rFonts w:ascii="Times New Roman" w:hAnsi="Times New Roman"/>
        </w:rPr>
        <w:tab/>
      </w:r>
      <w:r w:rsidRPr="007938B9">
        <w:rPr>
          <w:rFonts w:ascii="Times New Roman" w:hAnsi="Times New Roman"/>
        </w:rPr>
        <w:tab/>
        <w:t xml:space="preserve"> B. mutluluk           </w:t>
      </w:r>
    </w:p>
    <w:p w:rsidR="000358F0" w:rsidRDefault="000358F0" w:rsidP="00B25EE9">
      <w:pPr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  C. pişmanlık            </w:t>
      </w:r>
      <w:r w:rsidRPr="007938B9">
        <w:rPr>
          <w:rFonts w:ascii="Times New Roman" w:hAnsi="Times New Roman"/>
        </w:rPr>
        <w:tab/>
        <w:t xml:space="preserve">  </w:t>
      </w:r>
      <w:r w:rsidRPr="007938B9">
        <w:rPr>
          <w:rFonts w:ascii="Times New Roman" w:hAnsi="Times New Roman"/>
        </w:rPr>
        <w:tab/>
        <w:t xml:space="preserve"> D.heyecan</w:t>
      </w:r>
    </w:p>
    <w:p w:rsidR="000358F0" w:rsidRPr="00B25EE9" w:rsidRDefault="000358F0" w:rsidP="00B25EE9">
      <w:pPr>
        <w:rPr>
          <w:rFonts w:ascii="Times New Roman" w:hAnsi="Times New Roman"/>
        </w:rPr>
      </w:pPr>
    </w:p>
    <w:p w:rsidR="000358F0" w:rsidRPr="007938B9" w:rsidRDefault="000358F0" w:rsidP="0064123D">
      <w:pPr>
        <w:ind w:right="-496"/>
        <w:rPr>
          <w:rFonts w:ascii="Times New Roman" w:hAnsi="Times New Roman"/>
          <w:b/>
        </w:rPr>
      </w:pPr>
      <w:r w:rsidRPr="007938B9">
        <w:rPr>
          <w:rFonts w:ascii="Times New Roman" w:hAnsi="Times New Roman"/>
          <w:b/>
        </w:rPr>
        <w:t>4. Bizi  birey  yapan ve  başkalarından  ayıran en önemli  özelliğimiz…………………………   cümlesi  aşağıdakilerden  hangisi  ile  tamamlanabilir  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64123D">
      <w:pPr>
        <w:spacing w:after="0" w:line="240" w:lineRule="auto"/>
        <w:rPr>
          <w:rFonts w:ascii="Times New Roman" w:hAnsi="Times New Roman"/>
          <w:b/>
        </w:rPr>
      </w:pPr>
    </w:p>
    <w:p w:rsidR="000358F0" w:rsidRPr="007938B9" w:rsidRDefault="000358F0" w:rsidP="00B25E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7938B9">
        <w:rPr>
          <w:rFonts w:ascii="Times New Roman" w:hAnsi="Times New Roman"/>
          <w:b/>
        </w:rPr>
        <w:t xml:space="preserve">A. </w:t>
      </w:r>
      <w:r w:rsidRPr="007938B9">
        <w:rPr>
          <w:rFonts w:ascii="Times New Roman" w:hAnsi="Times New Roman"/>
        </w:rPr>
        <w:t xml:space="preserve">Okuduğumuz   kitaplardır.                          </w:t>
      </w:r>
      <w:r w:rsidRPr="007938B9">
        <w:rPr>
          <w:rFonts w:ascii="Times New Roman" w:hAnsi="Times New Roman"/>
        </w:rPr>
        <w:tab/>
      </w:r>
      <w:r w:rsidRPr="007938B9"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 xml:space="preserve">          </w:t>
      </w:r>
      <w:r w:rsidRPr="007938B9">
        <w:rPr>
          <w:rFonts w:ascii="Times New Roman" w:hAnsi="Times New Roman"/>
          <w:b/>
        </w:rPr>
        <w:t>B.</w:t>
      </w:r>
      <w:r w:rsidRPr="007938B9">
        <w:rPr>
          <w:rFonts w:ascii="Times New Roman" w:hAnsi="Times New Roman"/>
        </w:rPr>
        <w:t xml:space="preserve"> Yaşadığımız   çevredir.</w:t>
      </w:r>
    </w:p>
    <w:p w:rsidR="000358F0" w:rsidRPr="007938B9" w:rsidRDefault="000358F0" w:rsidP="0064123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7938B9">
        <w:rPr>
          <w:rFonts w:ascii="Times New Roman" w:hAnsi="Times New Roman"/>
          <w:b/>
        </w:rPr>
        <w:t xml:space="preserve">. İnsanların dış görünüşü ile ilgili aşağıdakilerden hangisi </w:t>
      </w:r>
      <w:r w:rsidRPr="007938B9">
        <w:rPr>
          <w:rFonts w:ascii="Times New Roman" w:hAnsi="Times New Roman"/>
          <w:b/>
          <w:u w:val="single"/>
        </w:rPr>
        <w:t>söylenemez</w:t>
      </w:r>
      <w:r w:rsidRPr="007938B9">
        <w:rPr>
          <w:rFonts w:ascii="Times New Roman" w:hAnsi="Times New Roman"/>
          <w:b/>
        </w:rPr>
        <w:t>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4241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İnsanların dış görünüşü birbirine benzeyebilir.</w:t>
      </w:r>
      <w:r w:rsidRPr="007938B9">
        <w:rPr>
          <w:rFonts w:ascii="Times New Roman" w:hAnsi="Times New Roman"/>
        </w:rPr>
        <w:tab/>
      </w:r>
    </w:p>
    <w:p w:rsidR="000358F0" w:rsidRPr="007938B9" w:rsidRDefault="000358F0" w:rsidP="004241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İnsanların dış görünüşü ile alay etmeliyiz.</w:t>
      </w:r>
    </w:p>
    <w:p w:rsidR="000358F0" w:rsidRPr="007938B9" w:rsidRDefault="000358F0" w:rsidP="006412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İnsanların dış görünüşleri farklı olabilir.</w:t>
      </w:r>
    </w:p>
    <w:p w:rsidR="000358F0" w:rsidRPr="007938B9" w:rsidRDefault="000358F0" w:rsidP="006412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İnsanları dış görünüşlerine göre sevmemeliyiz. </w:t>
      </w:r>
    </w:p>
    <w:p w:rsidR="000358F0" w:rsidRPr="007938B9" w:rsidRDefault="000358F0" w:rsidP="0042414B">
      <w:pPr>
        <w:spacing w:after="0" w:line="240" w:lineRule="auto"/>
        <w:jc w:val="both"/>
        <w:rPr>
          <w:rFonts w:ascii="Times New Roman" w:hAnsi="Times New Roman"/>
        </w:rPr>
      </w:pPr>
    </w:p>
    <w:p w:rsidR="000358F0" w:rsidRPr="007938B9" w:rsidRDefault="000358F0" w:rsidP="000A3D3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7938B9">
        <w:rPr>
          <w:rFonts w:ascii="Times New Roman" w:hAnsi="Times New Roman"/>
          <w:b/>
        </w:rPr>
        <w:t>-Aşağıdaki cümlelerden hangisi duygu ifade etmektedir?(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42414B">
      <w:pPr>
        <w:pStyle w:val="ListParagraph"/>
        <w:ind w:left="0"/>
        <w:rPr>
          <w:rFonts w:ascii="Times New Roman" w:hAnsi="Times New Roman"/>
        </w:rPr>
      </w:pPr>
      <w:r w:rsidRPr="007938B9">
        <w:rPr>
          <w:rFonts w:ascii="Times New Roman" w:hAnsi="Times New Roman"/>
        </w:rPr>
        <w:t>A)  Neredeyse mutluluktan uçacağım.                              B)  Derslerime daha çok çalışmalıyım.</w:t>
      </w:r>
    </w:p>
    <w:p w:rsidR="000358F0" w:rsidRPr="007938B9" w:rsidRDefault="000358F0" w:rsidP="007938B9">
      <w:pPr>
        <w:pStyle w:val="ListParagraph"/>
        <w:ind w:left="0"/>
        <w:rPr>
          <w:rFonts w:ascii="Times New Roman" w:hAnsi="Times New Roman"/>
          <w:b/>
        </w:rPr>
      </w:pPr>
      <w:r w:rsidRPr="007938B9">
        <w:rPr>
          <w:rFonts w:ascii="Times New Roman" w:hAnsi="Times New Roman"/>
        </w:rPr>
        <w:t>C)  Paramı gereksiz yere harcamamalıyım.                      D)  Yaşlı kimselere otobüste yer vermeliyim.</w:t>
      </w:r>
    </w:p>
    <w:p w:rsidR="000358F0" w:rsidRPr="007938B9" w:rsidRDefault="000358F0" w:rsidP="0042414B">
      <w:pPr>
        <w:spacing w:after="0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Pr="007938B9">
        <w:rPr>
          <w:rFonts w:ascii="Times New Roman" w:hAnsi="Times New Roman"/>
          <w:b/>
        </w:rPr>
        <w:t>-Aşağıdaki ifadelerden hangisi doğrudur 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42414B">
      <w:pPr>
        <w:spacing w:after="0"/>
        <w:ind w:left="-284"/>
        <w:rPr>
          <w:rFonts w:ascii="Times New Roman" w:hAnsi="Times New Roman"/>
          <w:b/>
        </w:rPr>
      </w:pPr>
      <w:r w:rsidRPr="007938B9">
        <w:rPr>
          <w:rFonts w:ascii="Times New Roman" w:hAnsi="Times New Roman"/>
          <w:b/>
        </w:rPr>
        <w:tab/>
      </w:r>
    </w:p>
    <w:p w:rsidR="000358F0" w:rsidRDefault="000358F0" w:rsidP="0042414B">
      <w:pPr>
        <w:spacing w:after="0"/>
        <w:ind w:left="-284"/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A. Benim  düşüncelerim  her  zaman doğrudur.          </w:t>
      </w:r>
      <w:r w:rsidRPr="007938B9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 xml:space="preserve">     </w:t>
      </w:r>
      <w:r w:rsidRPr="007938B9">
        <w:rPr>
          <w:rFonts w:ascii="Times New Roman" w:hAnsi="Times New Roman"/>
        </w:rPr>
        <w:t>B. Arkadaşımın  düşüncelerini  önemsemem.</w:t>
      </w:r>
    </w:p>
    <w:p w:rsidR="000358F0" w:rsidRPr="00B25EE9" w:rsidRDefault="000358F0" w:rsidP="00B25EE9">
      <w:pPr>
        <w:spacing w:after="0"/>
        <w:ind w:left="-284"/>
        <w:rPr>
          <w:rFonts w:ascii="Times New Roman" w:hAnsi="Times New Roman"/>
        </w:rPr>
      </w:pPr>
      <w:r w:rsidRPr="007938B9">
        <w:rPr>
          <w:rFonts w:ascii="Times New Roman" w:hAnsi="Times New Roman"/>
        </w:rPr>
        <w:t>C. Arkadaşımın</w:t>
      </w:r>
      <w:r>
        <w:rPr>
          <w:rFonts w:ascii="Times New Roman" w:hAnsi="Times New Roman"/>
        </w:rPr>
        <w:t xml:space="preserve">  ne  hissettiğini  önemsemem.</w:t>
      </w:r>
      <w:r>
        <w:rPr>
          <w:rFonts w:ascii="Times New Roman" w:hAnsi="Times New Roman"/>
        </w:rPr>
        <w:tab/>
        <w:t xml:space="preserve">   </w:t>
      </w:r>
      <w:r w:rsidRPr="007938B9">
        <w:rPr>
          <w:rFonts w:ascii="Times New Roman" w:hAnsi="Times New Roman"/>
        </w:rPr>
        <w:t>D</w:t>
      </w:r>
      <w:r w:rsidRPr="007938B9">
        <w:rPr>
          <w:rFonts w:ascii="Times New Roman" w:hAnsi="Times New Roman"/>
          <w:b/>
        </w:rPr>
        <w:t>.</w:t>
      </w:r>
      <w:r w:rsidRPr="007938B9">
        <w:rPr>
          <w:rFonts w:ascii="Times New Roman" w:hAnsi="Times New Roman"/>
        </w:rPr>
        <w:t>Farklı  düşüncelere  saygılı olmalıyız.</w:t>
      </w:r>
    </w:p>
    <w:p w:rsidR="000358F0" w:rsidRPr="007938B9" w:rsidRDefault="000358F0" w:rsidP="0042414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358F0" w:rsidRPr="007938B9" w:rsidRDefault="000358F0" w:rsidP="0042414B">
      <w:pPr>
        <w:tabs>
          <w:tab w:val="left" w:pos="7380"/>
        </w:tabs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10</w:t>
      </w:r>
      <w:r w:rsidRPr="007938B9">
        <w:rPr>
          <w:rFonts w:ascii="Times New Roman" w:hAnsi="Times New Roman"/>
          <w:b/>
        </w:rPr>
        <w:t xml:space="preserve">. Aşağıdakilerden  hangisi  her  bireyde  kesinlikle  </w:t>
      </w:r>
      <w:r w:rsidRPr="007938B9">
        <w:rPr>
          <w:rFonts w:ascii="Times New Roman" w:hAnsi="Times New Roman"/>
          <w:b/>
          <w:u w:val="single"/>
        </w:rPr>
        <w:t>farklıdır</w:t>
      </w:r>
      <w:r w:rsidRPr="007938B9">
        <w:rPr>
          <w:rFonts w:ascii="Times New Roman" w:hAnsi="Times New Roman"/>
          <w:b/>
        </w:rPr>
        <w:t xml:space="preserve"> ?(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Default="000358F0" w:rsidP="0042414B">
      <w:pPr>
        <w:tabs>
          <w:tab w:val="left" w:pos="7380"/>
        </w:tabs>
        <w:rPr>
          <w:rFonts w:ascii="Times New Roman" w:hAnsi="Times New Roman"/>
        </w:rPr>
      </w:pPr>
      <w:r w:rsidRPr="007938B9">
        <w:rPr>
          <w:rFonts w:ascii="Times New Roman" w:hAnsi="Times New Roman"/>
          <w:b/>
        </w:rPr>
        <w:t xml:space="preserve">A.  </w:t>
      </w:r>
      <w:r w:rsidRPr="007938B9">
        <w:rPr>
          <w:rFonts w:ascii="Times New Roman" w:hAnsi="Times New Roman"/>
        </w:rPr>
        <w:t>Parmak izi</w:t>
      </w:r>
      <w:r w:rsidRPr="007938B9">
        <w:rPr>
          <w:rFonts w:ascii="Times New Roman" w:hAnsi="Times New Roman"/>
          <w:b/>
        </w:rPr>
        <w:t xml:space="preserve">         B. </w:t>
      </w:r>
      <w:r w:rsidRPr="007938B9">
        <w:rPr>
          <w:rFonts w:ascii="Times New Roman" w:hAnsi="Times New Roman"/>
        </w:rPr>
        <w:t xml:space="preserve">Boy  </w:t>
      </w:r>
      <w:r w:rsidRPr="007938B9">
        <w:rPr>
          <w:rFonts w:ascii="Times New Roman" w:hAnsi="Times New Roman"/>
          <w:b/>
        </w:rPr>
        <w:t xml:space="preserve">C.  </w:t>
      </w:r>
      <w:r w:rsidRPr="007938B9">
        <w:rPr>
          <w:rFonts w:ascii="Times New Roman" w:hAnsi="Times New Roman"/>
        </w:rPr>
        <w:t>Kilo</w:t>
      </w:r>
      <w:r w:rsidRPr="007938B9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</w:t>
      </w:r>
      <w:r w:rsidRPr="007938B9">
        <w:rPr>
          <w:rFonts w:ascii="Times New Roman" w:hAnsi="Times New Roman"/>
          <w:b/>
        </w:rPr>
        <w:t xml:space="preserve">   D. </w:t>
      </w:r>
      <w:r w:rsidRPr="007938B9">
        <w:rPr>
          <w:rFonts w:ascii="Times New Roman" w:hAnsi="Times New Roman"/>
        </w:rPr>
        <w:t>Göz rengi</w:t>
      </w:r>
    </w:p>
    <w:p w:rsidR="000358F0" w:rsidRPr="007938B9" w:rsidRDefault="000358F0" w:rsidP="00B25EE9">
      <w:pPr>
        <w:tabs>
          <w:tab w:val="left" w:pos="7380"/>
        </w:tabs>
        <w:spacing w:after="0" w:line="240" w:lineRule="auto"/>
        <w:rPr>
          <w:rFonts w:ascii="Times New Roman" w:hAnsi="Times New Roman"/>
          <w:b/>
        </w:rPr>
      </w:pPr>
    </w:p>
    <w:p w:rsidR="000358F0" w:rsidRPr="00B25EE9" w:rsidRDefault="000358F0" w:rsidP="00B25EE9">
      <w:pPr>
        <w:rPr>
          <w:rFonts w:ascii="Times New Roman" w:hAnsi="Times New Roman"/>
          <w:b/>
          <w:u w:val="single"/>
        </w:rPr>
        <w:sectPr w:rsidR="000358F0" w:rsidRPr="00B25EE9" w:rsidSect="007938B9">
          <w:type w:val="continuous"/>
          <w:pgSz w:w="11906" w:h="16838"/>
          <w:pgMar w:top="709" w:right="566" w:bottom="1417" w:left="709" w:header="708" w:footer="708" w:gutter="0"/>
          <w:cols w:num="2" w:space="709"/>
          <w:docGrid w:linePitch="360"/>
        </w:sectPr>
      </w:pPr>
      <w:r>
        <w:rPr>
          <w:rFonts w:ascii="Times New Roman" w:hAnsi="Times New Roman"/>
          <w:b/>
        </w:rPr>
        <w:t>11</w:t>
      </w:r>
      <w:r w:rsidRPr="007938B9">
        <w:rPr>
          <w:rFonts w:ascii="Times New Roman" w:hAnsi="Times New Roman"/>
          <w:b/>
        </w:rPr>
        <w:t xml:space="preserve">-   Aşağıdakilerden hangisi, Türkiye’nin matematik konumun bir sonucu </w:t>
      </w:r>
      <w:r w:rsidRPr="007938B9">
        <w:rPr>
          <w:rFonts w:ascii="Times New Roman" w:hAnsi="Times New Roman"/>
          <w:b/>
          <w:u w:val="single"/>
        </w:rPr>
        <w:t>değildir?</w:t>
      </w:r>
      <w:r w:rsidRPr="005A7EF2">
        <w:rPr>
          <w:rFonts w:ascii="Times New Roman" w:hAnsi="Times New Roman"/>
          <w:b/>
        </w:rPr>
        <w:t xml:space="preserve"> </w:t>
      </w:r>
      <w:r w:rsidRPr="007938B9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Default="000358F0" w:rsidP="00B25EE9">
      <w:pPr>
        <w:spacing w:after="0" w:line="240" w:lineRule="auto"/>
        <w:ind w:left="-142"/>
        <w:rPr>
          <w:rFonts w:ascii="Times New Roman" w:hAnsi="Times New Roman"/>
        </w:rPr>
      </w:pPr>
      <w:r w:rsidRPr="007938B9">
        <w:rPr>
          <w:rFonts w:ascii="Times New Roman" w:hAnsi="Times New Roman"/>
          <w:b/>
        </w:rPr>
        <w:t>C.</w:t>
      </w:r>
      <w:r w:rsidRPr="007938B9">
        <w:rPr>
          <w:rFonts w:ascii="Times New Roman" w:hAnsi="Times New Roman"/>
        </w:rPr>
        <w:t xml:space="preserve">  Duygu  ve  düşüncelerimizdir.                     </w:t>
      </w:r>
      <w:r>
        <w:rPr>
          <w:rFonts w:ascii="Times New Roman" w:hAnsi="Times New Roman"/>
        </w:rPr>
        <w:tab/>
      </w:r>
    </w:p>
    <w:p w:rsidR="000358F0" w:rsidRPr="007938B9" w:rsidRDefault="000358F0" w:rsidP="00B25EE9">
      <w:pPr>
        <w:spacing w:after="0" w:line="240" w:lineRule="auto"/>
        <w:ind w:left="-142"/>
        <w:rPr>
          <w:rFonts w:ascii="Times New Roman" w:hAnsi="Times New Roman"/>
        </w:rPr>
      </w:pPr>
      <w:r w:rsidRPr="007938B9">
        <w:rPr>
          <w:rFonts w:ascii="Times New Roman" w:hAnsi="Times New Roman"/>
          <w:b/>
        </w:rPr>
        <w:t>D.</w:t>
      </w:r>
      <w:r w:rsidRPr="007938B9">
        <w:rPr>
          <w:rFonts w:ascii="Times New Roman" w:hAnsi="Times New Roman"/>
        </w:rPr>
        <w:t xml:space="preserve"> Boyumuzun  uzunluğudur.</w:t>
      </w:r>
    </w:p>
    <w:p w:rsidR="000358F0" w:rsidRPr="007938B9" w:rsidRDefault="000358F0" w:rsidP="0042414B">
      <w:pPr>
        <w:spacing w:after="0" w:line="240" w:lineRule="auto"/>
        <w:jc w:val="both"/>
        <w:rPr>
          <w:rFonts w:ascii="Times New Roman" w:hAnsi="Times New Roman"/>
        </w:rPr>
      </w:pP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Pr="007938B9">
        <w:rPr>
          <w:rFonts w:ascii="Times New Roman" w:hAnsi="Times New Roman"/>
          <w:b/>
        </w:rPr>
        <w:t>-……………………..İstanbul’dur. Yandaki boş olan yere aşağıdakilerden hangisi getirilirse bir görüş belirtilmiş olur?</w:t>
      </w:r>
      <w:r w:rsidRPr="005A7EF2">
        <w:rPr>
          <w:rFonts w:ascii="Times New Roman" w:hAnsi="Times New Roman"/>
          <w:b/>
        </w:rPr>
        <w:t xml:space="preserve"> </w:t>
      </w:r>
      <w:r w:rsidRPr="007938B9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  <w:b/>
        </w:rPr>
      </w:pPr>
      <w:r w:rsidRPr="007938B9">
        <w:rPr>
          <w:rFonts w:ascii="Times New Roman" w:hAnsi="Times New Roman"/>
        </w:rPr>
        <w:t xml:space="preserve">A)Türkiye’nin en büyük ili 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  <w:b/>
        </w:rPr>
      </w:pPr>
      <w:r w:rsidRPr="007938B9">
        <w:rPr>
          <w:rFonts w:ascii="Times New Roman" w:hAnsi="Times New Roman"/>
        </w:rPr>
        <w:t>B)Marmara Bölgesi’nin gelişmiş ili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</w:rPr>
      </w:pPr>
      <w:r w:rsidRPr="007938B9">
        <w:rPr>
          <w:rFonts w:ascii="Times New Roman" w:hAnsi="Times New Roman"/>
        </w:rPr>
        <w:t>C)Türkiye’de en çok göç alan il</w:t>
      </w:r>
      <w:r>
        <w:rPr>
          <w:rFonts w:ascii="Times New Roman" w:hAnsi="Times New Roman"/>
        </w:rPr>
        <w:t>i</w:t>
      </w:r>
    </w:p>
    <w:p w:rsidR="000358F0" w:rsidRPr="007938B9" w:rsidRDefault="000358F0" w:rsidP="006F4F4F">
      <w:pPr>
        <w:tabs>
          <w:tab w:val="num" w:pos="0"/>
        </w:tabs>
        <w:jc w:val="both"/>
        <w:rPr>
          <w:rFonts w:ascii="Times New Roman" w:hAnsi="Times New Roman"/>
        </w:rPr>
      </w:pPr>
      <w:r w:rsidRPr="007938B9">
        <w:rPr>
          <w:rFonts w:ascii="Times New Roman" w:hAnsi="Times New Roman"/>
        </w:rPr>
        <w:t>D)Bence umutların diyarı</w:t>
      </w:r>
    </w:p>
    <w:p w:rsidR="000358F0" w:rsidRPr="007938B9" w:rsidRDefault="000358F0" w:rsidP="006F4F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7938B9">
        <w:rPr>
          <w:rFonts w:ascii="Times New Roman" w:hAnsi="Times New Roman"/>
          <w:b/>
        </w:rPr>
        <w:t xml:space="preserve">- Aşağıdakilerden hangisi, meridyenlere ait bir özellik </w:t>
      </w:r>
      <w:r w:rsidRPr="007938B9">
        <w:rPr>
          <w:rFonts w:ascii="Times New Roman" w:hAnsi="Times New Roman"/>
          <w:b/>
          <w:u w:val="single"/>
        </w:rPr>
        <w:t>değildir?</w:t>
      </w:r>
      <w:r w:rsidRPr="005A7EF2">
        <w:rPr>
          <w:rFonts w:ascii="Times New Roman" w:hAnsi="Times New Roman"/>
          <w:b/>
        </w:rPr>
        <w:t xml:space="preserve"> </w:t>
      </w:r>
      <w:r w:rsidRPr="007938B9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Default="000358F0" w:rsidP="00B25EE9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B25EE9">
        <w:rPr>
          <w:rFonts w:ascii="Times New Roman" w:hAnsi="Times New Roman"/>
        </w:rPr>
        <w:t xml:space="preserve">360 Meridyen yayı vardır.                            </w:t>
      </w:r>
    </w:p>
    <w:p w:rsidR="000358F0" w:rsidRDefault="000358F0" w:rsidP="00B25EE9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B25EE9">
        <w:rPr>
          <w:rFonts w:ascii="Times New Roman" w:hAnsi="Times New Roman"/>
        </w:rPr>
        <w:t>Meridyenlerin boyları birbirine eşittir.</w:t>
      </w:r>
    </w:p>
    <w:p w:rsidR="000358F0" w:rsidRDefault="000358F0" w:rsidP="00B25EE9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B25EE9">
        <w:rPr>
          <w:rFonts w:ascii="Times New Roman" w:hAnsi="Times New Roman"/>
        </w:rPr>
        <w:t>İki meridyen arası mesafe 111 km’dir.</w:t>
      </w:r>
    </w:p>
    <w:p w:rsidR="000358F0" w:rsidRPr="00B25EE9" w:rsidRDefault="000358F0" w:rsidP="00B25EE9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B25EE9">
        <w:rPr>
          <w:rFonts w:ascii="Times New Roman" w:hAnsi="Times New Roman"/>
        </w:rPr>
        <w:t>Başlangıç Meridyeni İngiltere’nin Greenwich gözlem evinden geçer.</w:t>
      </w:r>
    </w:p>
    <w:p w:rsidR="000358F0" w:rsidRDefault="000358F0" w:rsidP="006F4F4F">
      <w:pPr>
        <w:rPr>
          <w:rFonts w:ascii="Times New Roman" w:hAnsi="Times New Roman"/>
        </w:rPr>
      </w:pPr>
    </w:p>
    <w:p w:rsidR="000358F0" w:rsidRDefault="000358F0" w:rsidP="006F4F4F">
      <w:pPr>
        <w:rPr>
          <w:rFonts w:ascii="Times New Roman" w:hAnsi="Times New Roman"/>
        </w:rPr>
      </w:pPr>
      <w:r>
        <w:rPr>
          <w:rFonts w:ascii="Times New Roman" w:hAnsi="Times New Roman"/>
        </w:rPr>
        <w:t>Not: Süreniz 40 dk.dır. BAŞARILAR!</w:t>
      </w:r>
    </w:p>
    <w:p w:rsidR="000358F0" w:rsidRDefault="000358F0" w:rsidP="006F4F4F">
      <w:pPr>
        <w:rPr>
          <w:rFonts w:ascii="Times New Roman" w:hAnsi="Times New Roman"/>
        </w:rPr>
      </w:pPr>
      <w:r>
        <w:rPr>
          <w:rFonts w:ascii="Times New Roman" w:hAnsi="Times New Roman"/>
        </w:rPr>
        <w:t>Nurettin YATĞIN / Sosyal Bilgiler Öğrt.</w:t>
      </w:r>
    </w:p>
    <w:p w:rsidR="000358F0" w:rsidRPr="00B25EE9" w:rsidRDefault="000358F0" w:rsidP="002419F7">
      <w:pPr>
        <w:spacing w:line="240" w:lineRule="auto"/>
        <w:rPr>
          <w:rFonts w:ascii="Times New Roman" w:hAnsi="Times New Roman"/>
        </w:rPr>
      </w:pPr>
      <w:r w:rsidRPr="00B25EE9">
        <w:rPr>
          <w:rFonts w:ascii="Times New Roman" w:hAnsi="Times New Roman"/>
        </w:rPr>
        <w:t>A- Ekvatorun kuzeyinde yer alır.                                          B- Başlangıç meridyenin doğusunda yer alır.</w:t>
      </w:r>
    </w:p>
    <w:p w:rsidR="000358F0" w:rsidRDefault="000358F0" w:rsidP="002419F7">
      <w:pPr>
        <w:spacing w:line="240" w:lineRule="auto"/>
        <w:rPr>
          <w:rFonts w:ascii="Times New Roman" w:hAnsi="Times New Roman"/>
        </w:rPr>
      </w:pPr>
      <w:r w:rsidRPr="00B25EE9">
        <w:rPr>
          <w:rFonts w:ascii="Times New Roman" w:hAnsi="Times New Roman"/>
        </w:rPr>
        <w:t>C- Doğusu ile batısı arasında 76 dk zama</w:t>
      </w:r>
      <w:r>
        <w:rPr>
          <w:rFonts w:ascii="Times New Roman" w:hAnsi="Times New Roman"/>
        </w:rPr>
        <w:t xml:space="preserve">n farkı vardır.           </w:t>
      </w:r>
      <w:r>
        <w:rPr>
          <w:rFonts w:ascii="Times New Roman" w:hAnsi="Times New Roman"/>
        </w:rPr>
        <w:tab/>
      </w:r>
    </w:p>
    <w:p w:rsidR="000358F0" w:rsidRPr="00B25EE9" w:rsidRDefault="000358F0" w:rsidP="002419F7">
      <w:pPr>
        <w:spacing w:line="240" w:lineRule="auto"/>
        <w:rPr>
          <w:rFonts w:ascii="Times New Roman" w:hAnsi="Times New Roman"/>
        </w:rPr>
      </w:pPr>
      <w:r w:rsidRPr="00B25EE9">
        <w:rPr>
          <w:rFonts w:ascii="Times New Roman" w:hAnsi="Times New Roman"/>
        </w:rPr>
        <w:t xml:space="preserve"> D- Farklı iklimlerin yaşanması</w:t>
      </w:r>
    </w:p>
    <w:p w:rsidR="000358F0" w:rsidRPr="007938B9" w:rsidRDefault="000358F0" w:rsidP="00407A7A">
      <w:pPr>
        <w:pStyle w:val="NoSpacing"/>
        <w:rPr>
          <w:rFonts w:ascii="Times New Roman" w:hAnsi="Times New Roman"/>
          <w:b/>
        </w:rPr>
      </w:pP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7938B9">
        <w:rPr>
          <w:rFonts w:ascii="Times New Roman" w:hAnsi="Times New Roman"/>
          <w:b/>
        </w:rPr>
        <w:t>-</w:t>
      </w:r>
      <w:r w:rsidRPr="007938B9">
        <w:rPr>
          <w:rFonts w:ascii="Times New Roman" w:hAnsi="Times New Roman"/>
        </w:rPr>
        <w:t xml:space="preserve"> Aşağıda verilen ölçeklerden hangisi Kahramanmaraş’ı daha </w:t>
      </w:r>
      <w:r w:rsidRPr="007938B9">
        <w:rPr>
          <w:rFonts w:ascii="Times New Roman" w:hAnsi="Times New Roman"/>
          <w:b/>
          <w:u w:val="single"/>
        </w:rPr>
        <w:t>ayrıntılı gösterir?</w:t>
      </w:r>
      <w:r w:rsidRPr="005A7EF2">
        <w:rPr>
          <w:rFonts w:ascii="Times New Roman" w:hAnsi="Times New Roman"/>
          <w:b/>
        </w:rPr>
        <w:t xml:space="preserve"> </w:t>
      </w:r>
      <w:r w:rsidRPr="007938B9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</w:rPr>
      </w:pPr>
      <w:r w:rsidRPr="007938B9">
        <w:rPr>
          <w:rFonts w:ascii="Times New Roman" w:hAnsi="Times New Roman"/>
        </w:rPr>
        <w:t xml:space="preserve">A) 1/500 000       B)1/2.000.000    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</w:rPr>
      </w:pPr>
      <w:r w:rsidRPr="007938B9">
        <w:rPr>
          <w:rFonts w:ascii="Times New Roman" w:hAnsi="Times New Roman"/>
        </w:rPr>
        <w:t>C)1/50.000          D)1/100.000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  <w:b/>
        </w:rPr>
      </w:pP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  <w:b/>
          <w:color w:val="020000"/>
        </w:rPr>
      </w:pPr>
      <w:r>
        <w:rPr>
          <w:rFonts w:ascii="Times New Roman" w:hAnsi="Times New Roman"/>
          <w:b/>
        </w:rPr>
        <w:t>13</w:t>
      </w:r>
      <w:r w:rsidRPr="007938B9">
        <w:rPr>
          <w:rFonts w:ascii="Times New Roman" w:hAnsi="Times New Roman"/>
          <w:b/>
        </w:rPr>
        <w:t>-</w:t>
      </w:r>
      <w:r w:rsidRPr="007938B9">
        <w:rPr>
          <w:rFonts w:ascii="Times New Roman" w:hAnsi="Times New Roman"/>
          <w:color w:val="020000"/>
        </w:rPr>
        <w:t>Öğretmeni Ayşe'ye, Türkiye'nin yer şekilleri ile ilgili araştırma ödevi verip</w:t>
      </w:r>
      <w:r w:rsidRPr="007938B9">
        <w:rPr>
          <w:rFonts w:ascii="Times New Roman" w:hAnsi="Times New Roman"/>
          <w:color w:val="2C2B29"/>
        </w:rPr>
        <w:t xml:space="preserve">, </w:t>
      </w:r>
      <w:r w:rsidRPr="007938B9">
        <w:rPr>
          <w:rFonts w:ascii="Times New Roman" w:hAnsi="Times New Roman"/>
          <w:color w:val="020000"/>
        </w:rPr>
        <w:t>belirlediği dağ ve akarsu isimlerini listelemes</w:t>
      </w:r>
      <w:r w:rsidRPr="007938B9">
        <w:rPr>
          <w:rFonts w:ascii="Times New Roman" w:hAnsi="Times New Roman"/>
          <w:color w:val="141310"/>
        </w:rPr>
        <w:t>i</w:t>
      </w:r>
      <w:r w:rsidRPr="007938B9">
        <w:rPr>
          <w:rFonts w:ascii="Times New Roman" w:hAnsi="Times New Roman"/>
          <w:color w:val="020000"/>
        </w:rPr>
        <w:t>ni istemiştir. Ancak öğretmen</w:t>
      </w:r>
      <w:r w:rsidRPr="007938B9">
        <w:rPr>
          <w:rFonts w:ascii="Times New Roman" w:hAnsi="Times New Roman"/>
          <w:color w:val="141310"/>
        </w:rPr>
        <w:t xml:space="preserve">i </w:t>
      </w:r>
      <w:r w:rsidRPr="007938B9">
        <w:rPr>
          <w:rFonts w:ascii="Times New Roman" w:hAnsi="Times New Roman"/>
          <w:color w:val="020000"/>
        </w:rPr>
        <w:t xml:space="preserve">1 :500.000 ölçeğindeki Türkiye fiziki haritasından yararlanan Ayşe'nin listesindeki isim sayısını az bulmuştur. </w:t>
      </w:r>
      <w:r w:rsidRPr="007938B9">
        <w:rPr>
          <w:rFonts w:ascii="Times New Roman" w:hAnsi="Times New Roman"/>
          <w:b/>
          <w:color w:val="020000"/>
        </w:rPr>
        <w:t>Buna göre, Ayşe'nin görev</w:t>
      </w:r>
      <w:r w:rsidRPr="007938B9">
        <w:rPr>
          <w:rFonts w:ascii="Times New Roman" w:hAnsi="Times New Roman"/>
          <w:b/>
          <w:color w:val="141310"/>
        </w:rPr>
        <w:t>i</w:t>
      </w:r>
      <w:r w:rsidRPr="007938B9">
        <w:rPr>
          <w:rFonts w:ascii="Times New Roman" w:hAnsi="Times New Roman"/>
          <w:b/>
          <w:color w:val="020000"/>
        </w:rPr>
        <w:t xml:space="preserve">ne daha fazla dağ ve akarsu ismi yazabilmesi için aşağıdaki hangi ölçeğe sahip </w:t>
      </w:r>
      <w:r w:rsidRPr="007938B9">
        <w:rPr>
          <w:rFonts w:ascii="Times New Roman" w:hAnsi="Times New Roman"/>
          <w:b/>
          <w:color w:val="020000"/>
          <w:u w:val="single"/>
        </w:rPr>
        <w:t>Türkiye fiziki haritas</w:t>
      </w:r>
      <w:r w:rsidRPr="007938B9">
        <w:rPr>
          <w:rFonts w:ascii="Times New Roman" w:hAnsi="Times New Roman"/>
          <w:b/>
          <w:color w:val="141310"/>
          <w:u w:val="single"/>
        </w:rPr>
        <w:t>ı</w:t>
      </w:r>
      <w:r w:rsidRPr="007938B9">
        <w:rPr>
          <w:rFonts w:ascii="Times New Roman" w:hAnsi="Times New Roman"/>
          <w:b/>
          <w:color w:val="020000"/>
          <w:u w:val="single"/>
        </w:rPr>
        <w:t>na bakması gerekir?</w:t>
      </w:r>
      <w:r w:rsidRPr="005A7EF2">
        <w:rPr>
          <w:rFonts w:ascii="Times New Roman" w:hAnsi="Times New Roman"/>
          <w:b/>
        </w:rPr>
        <w:t xml:space="preserve"> </w:t>
      </w:r>
      <w:r w:rsidRPr="007938B9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4</w:t>
      </w:r>
      <w:r w:rsidRPr="007938B9">
        <w:rPr>
          <w:rFonts w:ascii="Times New Roman" w:hAnsi="Times New Roman"/>
          <w:b/>
        </w:rPr>
        <w:t xml:space="preserve"> puan)</w:t>
      </w:r>
      <w:r w:rsidRPr="007938B9">
        <w:rPr>
          <w:rFonts w:ascii="Times New Roman" w:hAnsi="Times New Roman"/>
          <w:b/>
          <w:color w:val="020000"/>
        </w:rPr>
        <w:t xml:space="preserve"> </w:t>
      </w:r>
    </w:p>
    <w:p w:rsidR="000358F0" w:rsidRDefault="000358F0" w:rsidP="006F4F4F">
      <w:pPr>
        <w:spacing w:after="0" w:line="240" w:lineRule="auto"/>
        <w:rPr>
          <w:rFonts w:ascii="Times New Roman" w:hAnsi="Times New Roman"/>
          <w:color w:val="141310"/>
        </w:rPr>
      </w:pPr>
      <w:r w:rsidRPr="007938B9">
        <w:rPr>
          <w:rFonts w:ascii="Times New Roman" w:hAnsi="Times New Roman"/>
        </w:rPr>
        <w:t>A</w:t>
      </w:r>
      <w:r w:rsidRPr="007938B9">
        <w:rPr>
          <w:rFonts w:ascii="Times New Roman" w:hAnsi="Times New Roman"/>
          <w:color w:val="141310"/>
        </w:rPr>
        <w:t xml:space="preserve">) </w:t>
      </w:r>
      <w:r w:rsidRPr="007938B9">
        <w:rPr>
          <w:rFonts w:ascii="Times New Roman" w:hAnsi="Times New Roman"/>
        </w:rPr>
        <w:t>1</w:t>
      </w:r>
      <w:r w:rsidRPr="007938B9">
        <w:rPr>
          <w:rFonts w:ascii="Times New Roman" w:hAnsi="Times New Roman"/>
          <w:color w:val="141310"/>
        </w:rPr>
        <w:t xml:space="preserve">: </w:t>
      </w:r>
      <w:r w:rsidRPr="007938B9">
        <w:rPr>
          <w:rFonts w:ascii="Times New Roman" w:hAnsi="Times New Roman"/>
        </w:rPr>
        <w:t>100</w:t>
      </w:r>
      <w:r w:rsidRPr="007938B9">
        <w:rPr>
          <w:rFonts w:ascii="Times New Roman" w:hAnsi="Times New Roman"/>
          <w:color w:val="2C2B29"/>
        </w:rPr>
        <w:t>.</w:t>
      </w:r>
      <w:r w:rsidRPr="007938B9">
        <w:rPr>
          <w:rFonts w:ascii="Times New Roman" w:hAnsi="Times New Roman"/>
        </w:rPr>
        <w:t xml:space="preserve">000           </w:t>
      </w:r>
      <w:r>
        <w:rPr>
          <w:rFonts w:ascii="Times New Roman" w:hAnsi="Times New Roman"/>
        </w:rPr>
        <w:t xml:space="preserve">    </w:t>
      </w:r>
      <w:r w:rsidRPr="007938B9">
        <w:rPr>
          <w:rFonts w:ascii="Times New Roman" w:hAnsi="Times New Roman"/>
        </w:rPr>
        <w:t xml:space="preserve">  B</w:t>
      </w:r>
      <w:r w:rsidRPr="007938B9">
        <w:rPr>
          <w:rFonts w:ascii="Times New Roman" w:hAnsi="Times New Roman"/>
          <w:color w:val="2C2B29"/>
        </w:rPr>
        <w:t xml:space="preserve">) </w:t>
      </w:r>
      <w:r w:rsidRPr="007938B9">
        <w:rPr>
          <w:rFonts w:ascii="Times New Roman" w:hAnsi="Times New Roman"/>
          <w:color w:val="141310"/>
        </w:rPr>
        <w:t>1</w:t>
      </w:r>
      <w:r w:rsidRPr="007938B9">
        <w:rPr>
          <w:rFonts w:ascii="Times New Roman" w:hAnsi="Times New Roman"/>
          <w:color w:val="464544"/>
        </w:rPr>
        <w:t xml:space="preserve">: </w:t>
      </w:r>
      <w:r w:rsidRPr="007938B9">
        <w:rPr>
          <w:rFonts w:ascii="Times New Roman" w:hAnsi="Times New Roman"/>
          <w:color w:val="141310"/>
        </w:rPr>
        <w:t>600</w:t>
      </w:r>
      <w:r w:rsidRPr="007938B9">
        <w:rPr>
          <w:rFonts w:ascii="Times New Roman" w:hAnsi="Times New Roman"/>
          <w:color w:val="5B5B58"/>
        </w:rPr>
        <w:t>.</w:t>
      </w:r>
      <w:r w:rsidRPr="007938B9">
        <w:rPr>
          <w:rFonts w:ascii="Times New Roman" w:hAnsi="Times New Roman"/>
          <w:color w:val="141310"/>
        </w:rPr>
        <w:t xml:space="preserve">000             </w:t>
      </w:r>
    </w:p>
    <w:p w:rsidR="000358F0" w:rsidRPr="007938B9" w:rsidRDefault="000358F0" w:rsidP="006F4F4F">
      <w:pPr>
        <w:spacing w:after="0" w:line="240" w:lineRule="auto"/>
        <w:rPr>
          <w:rFonts w:ascii="Times New Roman" w:hAnsi="Times New Roman"/>
        </w:rPr>
      </w:pPr>
      <w:r w:rsidRPr="007938B9">
        <w:rPr>
          <w:rFonts w:ascii="Times New Roman" w:hAnsi="Times New Roman"/>
          <w:color w:val="141310"/>
        </w:rPr>
        <w:t xml:space="preserve">  </w:t>
      </w:r>
      <w:r w:rsidRPr="007938B9">
        <w:rPr>
          <w:rFonts w:ascii="Times New Roman" w:hAnsi="Times New Roman"/>
        </w:rPr>
        <w:t>C</w:t>
      </w:r>
      <w:r w:rsidRPr="007938B9">
        <w:rPr>
          <w:rFonts w:ascii="Times New Roman" w:hAnsi="Times New Roman"/>
          <w:color w:val="141310"/>
        </w:rPr>
        <w:t xml:space="preserve">) </w:t>
      </w:r>
      <w:r w:rsidRPr="007938B9">
        <w:rPr>
          <w:rFonts w:ascii="Times New Roman" w:hAnsi="Times New Roman"/>
        </w:rPr>
        <w:t>1</w:t>
      </w:r>
      <w:r w:rsidRPr="007938B9">
        <w:rPr>
          <w:rFonts w:ascii="Times New Roman" w:hAnsi="Times New Roman"/>
          <w:color w:val="2C2B29"/>
        </w:rPr>
        <w:t xml:space="preserve">: </w:t>
      </w:r>
      <w:r w:rsidRPr="007938B9">
        <w:rPr>
          <w:rFonts w:ascii="Times New Roman" w:hAnsi="Times New Roman"/>
        </w:rPr>
        <w:t>800</w:t>
      </w:r>
      <w:r w:rsidRPr="007938B9">
        <w:rPr>
          <w:rFonts w:ascii="Times New Roman" w:hAnsi="Times New Roman"/>
          <w:color w:val="2C2B29"/>
        </w:rPr>
        <w:t>.</w:t>
      </w:r>
      <w:r w:rsidRPr="007938B9">
        <w:rPr>
          <w:rFonts w:ascii="Times New Roman" w:hAnsi="Times New Roman"/>
        </w:rPr>
        <w:t>000              D</w:t>
      </w:r>
      <w:r w:rsidRPr="007938B9">
        <w:rPr>
          <w:rFonts w:ascii="Times New Roman" w:hAnsi="Times New Roman"/>
          <w:color w:val="2C2B29"/>
        </w:rPr>
        <w:t xml:space="preserve">) </w:t>
      </w:r>
      <w:r w:rsidRPr="007938B9">
        <w:rPr>
          <w:rFonts w:ascii="Times New Roman" w:hAnsi="Times New Roman"/>
        </w:rPr>
        <w:t xml:space="preserve">1: </w:t>
      </w:r>
      <w:r w:rsidRPr="007938B9">
        <w:rPr>
          <w:rFonts w:ascii="Times New Roman" w:hAnsi="Times New Roman"/>
          <w:color w:val="141310"/>
        </w:rPr>
        <w:t>10</w:t>
      </w:r>
      <w:r w:rsidRPr="007938B9">
        <w:rPr>
          <w:rFonts w:ascii="Times New Roman" w:hAnsi="Times New Roman"/>
          <w:color w:val="2C2B29"/>
        </w:rPr>
        <w:t>.</w:t>
      </w:r>
      <w:r w:rsidRPr="007938B9">
        <w:rPr>
          <w:rFonts w:ascii="Times New Roman" w:hAnsi="Times New Roman"/>
          <w:color w:val="141310"/>
        </w:rPr>
        <w:t>000</w:t>
      </w:r>
      <w:r w:rsidRPr="007938B9">
        <w:rPr>
          <w:rFonts w:ascii="Times New Roman" w:hAnsi="Times New Roman"/>
          <w:color w:val="464544"/>
        </w:rPr>
        <w:t>.</w:t>
      </w:r>
      <w:r w:rsidRPr="007938B9">
        <w:rPr>
          <w:rFonts w:ascii="Times New Roman" w:hAnsi="Times New Roman"/>
          <w:color w:val="141310"/>
        </w:rPr>
        <w:t xml:space="preserve">000 </w:t>
      </w:r>
    </w:p>
    <w:bookmarkStart w:id="0" w:name="_GoBack"/>
    <w:bookmarkEnd w:id="0"/>
    <w:p w:rsidR="000358F0" w:rsidRPr="00436ED7" w:rsidRDefault="000358F0" w:rsidP="00FB63AD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F641F"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0358F0" w:rsidRPr="0064123D" w:rsidRDefault="000358F0" w:rsidP="00407A7A">
      <w:pPr>
        <w:pStyle w:val="NoSpacing"/>
        <w:rPr>
          <w:rFonts w:ascii="Times New Roman" w:hAnsi="Times New Roman"/>
        </w:rPr>
      </w:pPr>
    </w:p>
    <w:sectPr w:rsidR="000358F0" w:rsidRPr="0064123D" w:rsidSect="006F4F4F">
      <w:type w:val="continuous"/>
      <w:pgSz w:w="11906" w:h="16838"/>
      <w:pgMar w:top="709" w:right="70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">
    <w:nsid w:val="09F34E35"/>
    <w:multiLevelType w:val="hybridMultilevel"/>
    <w:tmpl w:val="2212943C"/>
    <w:lvl w:ilvl="0" w:tplc="23DE4D34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09144F1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4">
    <w:nsid w:val="599578D4"/>
    <w:multiLevelType w:val="hybridMultilevel"/>
    <w:tmpl w:val="27684BBE"/>
    <w:lvl w:ilvl="0" w:tplc="103A01CC">
      <w:start w:val="1"/>
      <w:numFmt w:val="upperLetter"/>
      <w:lvlText w:val="%1-"/>
      <w:lvlJc w:val="left"/>
      <w:pPr>
        <w:ind w:left="26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8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0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2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4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6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8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0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23" w:hanging="180"/>
      </w:pPr>
      <w:rPr>
        <w:rFonts w:cs="Times New Roman"/>
      </w:rPr>
    </w:lvl>
  </w:abstractNum>
  <w:abstractNum w:abstractNumId="5">
    <w:nsid w:val="69EB36AD"/>
    <w:multiLevelType w:val="hybridMultilevel"/>
    <w:tmpl w:val="5B24E996"/>
    <w:lvl w:ilvl="0" w:tplc="9CA053C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130884"/>
    <w:multiLevelType w:val="hybridMultilevel"/>
    <w:tmpl w:val="691024B6"/>
    <w:lvl w:ilvl="0" w:tplc="EDD4A3E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A7A"/>
    <w:rsid w:val="000358F0"/>
    <w:rsid w:val="000522BA"/>
    <w:rsid w:val="00052845"/>
    <w:rsid w:val="000A3D34"/>
    <w:rsid w:val="001B5364"/>
    <w:rsid w:val="002419F7"/>
    <w:rsid w:val="002B0EDD"/>
    <w:rsid w:val="00320EFF"/>
    <w:rsid w:val="003B373B"/>
    <w:rsid w:val="003F641F"/>
    <w:rsid w:val="00407A7A"/>
    <w:rsid w:val="0042414B"/>
    <w:rsid w:val="00436ED7"/>
    <w:rsid w:val="004C1526"/>
    <w:rsid w:val="005A7EF2"/>
    <w:rsid w:val="0064123D"/>
    <w:rsid w:val="006F4F4F"/>
    <w:rsid w:val="007938B9"/>
    <w:rsid w:val="008D7FB7"/>
    <w:rsid w:val="00B25EE9"/>
    <w:rsid w:val="00D235F3"/>
    <w:rsid w:val="00E03296"/>
    <w:rsid w:val="00FB63AD"/>
    <w:rsid w:val="00FF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23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07A7A"/>
    <w:rPr>
      <w:lang w:eastAsia="en-US"/>
    </w:rPr>
  </w:style>
  <w:style w:type="paragraph" w:styleId="ListParagraph">
    <w:name w:val="List Paragraph"/>
    <w:basedOn w:val="Normal"/>
    <w:uiPriority w:val="99"/>
    <w:qFormat/>
    <w:rsid w:val="0064123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528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752</Words>
  <Characters>4293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</dc:creator>
  <cp:keywords>www.sorubak.com</cp:keywords>
  <dc:description/>
  <cp:lastModifiedBy>edanur</cp:lastModifiedBy>
  <cp:revision>7</cp:revision>
  <dcterms:created xsi:type="dcterms:W3CDTF">2013-11-05T21:55:00Z</dcterms:created>
  <dcterms:modified xsi:type="dcterms:W3CDTF">2014-10-19T20:08:00Z</dcterms:modified>
</cp:coreProperties>
</file>