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B0" w:rsidRPr="00E800F3" w:rsidRDefault="009A6CB0" w:rsidP="006D605B">
      <w:pPr>
        <w:tabs>
          <w:tab w:val="left" w:pos="8100"/>
        </w:tabs>
        <w:rPr>
          <w:u w:val="single"/>
        </w:rPr>
      </w:pPr>
      <w:r>
        <w:rPr>
          <w:noProof/>
          <w:lang w:eastAsia="tr-TR"/>
        </w:rPr>
        <w:pict>
          <v:oval id="_x0000_s1026" style="position:absolute;margin-left:413.25pt;margin-top:23.7pt;width:131.25pt;height:44.25pt;z-index:-251654144"/>
        </w:pict>
      </w:r>
      <w:r>
        <w:rPr>
          <w:noProof/>
          <w:lang w:eastAsia="tr-TR"/>
        </w:rPr>
        <w:t xml:space="preserve">2014-2015 </w:t>
      </w:r>
      <w:r w:rsidRPr="00E800F3">
        <w:rPr>
          <w:u w:val="single"/>
        </w:rPr>
        <w:t xml:space="preserve"> EDUC</w:t>
      </w:r>
      <w:r>
        <w:rPr>
          <w:u w:val="single"/>
        </w:rPr>
        <w:t>ATION AND TEACHING YEAR YALÇIN DELİKAN SECONDARY</w:t>
      </w:r>
      <w:r w:rsidRPr="00E800F3">
        <w:rPr>
          <w:u w:val="single"/>
        </w:rPr>
        <w:t xml:space="preserve"> SCHOOL</w:t>
      </w:r>
      <w:r>
        <w:rPr>
          <w:u w:val="single"/>
        </w:rPr>
        <w:t xml:space="preserve"> </w:t>
      </w:r>
      <w:r w:rsidRPr="00E800F3">
        <w:rPr>
          <w:u w:val="single"/>
        </w:rPr>
        <w:t>6</w:t>
      </w:r>
      <w:r w:rsidRPr="00D0644E">
        <w:rPr>
          <w:u w:val="single"/>
          <w:vertAlign w:val="superscript"/>
        </w:rPr>
        <w:t>th</w:t>
      </w:r>
      <w:r w:rsidRPr="00E800F3">
        <w:rPr>
          <w:u w:val="single"/>
        </w:rPr>
        <w:t xml:space="preserve"> GRADES FIRST TERM </w:t>
      </w:r>
      <w:r>
        <w:rPr>
          <w:u w:val="single"/>
        </w:rPr>
        <w:t xml:space="preserve">           1</w:t>
      </w:r>
      <w:r w:rsidRPr="00D0644E">
        <w:rPr>
          <w:u w:val="single"/>
          <w:vertAlign w:val="superscript"/>
        </w:rPr>
        <w:t>ST</w:t>
      </w:r>
      <w:r>
        <w:rPr>
          <w:u w:val="single"/>
        </w:rPr>
        <w:t xml:space="preserve"> </w:t>
      </w:r>
      <w:r w:rsidRPr="00E800F3">
        <w:rPr>
          <w:u w:val="single"/>
        </w:rPr>
        <w:t>ENGLISH LANGUAGE EXAM</w:t>
      </w:r>
      <w:r>
        <w:rPr>
          <w:u w:val="single"/>
        </w:rPr>
        <w:t xml:space="preserve"> </w:t>
      </w:r>
      <w:r w:rsidRPr="00616784">
        <w:t xml:space="preserve">                                                            </w:t>
      </w:r>
      <w:r w:rsidRPr="00D0644E">
        <w:rPr>
          <w:b/>
        </w:rPr>
        <w:t>(SINAV SÜRESİ: 1 DERS SAATİ)</w:t>
      </w:r>
    </w:p>
    <w:p w:rsidR="009A6CB0" w:rsidRDefault="009A6CB0" w:rsidP="00E800F3">
      <w:pPr>
        <w:rPr>
          <w:b/>
        </w:rPr>
      </w:pPr>
      <w:r>
        <w:rPr>
          <w:b/>
        </w:rPr>
        <w:t>FULL 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CLASS:</w:t>
      </w:r>
      <w:r>
        <w:rPr>
          <w:b/>
        </w:rPr>
        <w:tab/>
        <w:t xml:space="preserve">       NUMBER:</w:t>
      </w:r>
      <w:r>
        <w:rPr>
          <w:b/>
        </w:rPr>
        <w:tab/>
      </w:r>
      <w:r>
        <w:rPr>
          <w:b/>
        </w:rPr>
        <w:tab/>
        <w:t xml:space="preserve">                TOTAL POINTS:</w:t>
      </w:r>
    </w:p>
    <w:p w:rsidR="009A6CB0" w:rsidRPr="00E800F3" w:rsidRDefault="009A6CB0" w:rsidP="00E800F3">
      <w:pPr>
        <w:rPr>
          <w:b/>
        </w:rPr>
      </w:pPr>
      <w:r>
        <w:rPr>
          <w:noProof/>
          <w:lang w:eastAsia="tr-TR"/>
        </w:rPr>
        <w:pict>
          <v:roundrect id="_x0000_s1027" style="position:absolute;margin-left:270.75pt;margin-top:19.6pt;width:76.5pt;height:126pt;z-index:-251652096" arcsize="10923f" strokeweight="2.5pt">
            <v:shadow color="#868686"/>
          </v:roundrect>
        </w:pict>
      </w:r>
      <w:r w:rsidRPr="00E800F3">
        <w:rPr>
          <w:b/>
        </w:rPr>
        <w:t>A)</w:t>
      </w:r>
      <w:r>
        <w:rPr>
          <w:b/>
        </w:rPr>
        <w:t>FILL IN THE GAPS WITH THE WORDS IN THE BOX.(</w:t>
      </w:r>
      <w:r w:rsidRPr="00E800F3">
        <w:rPr>
          <w:b/>
        </w:rPr>
        <w:t xml:space="preserve"> </w:t>
      </w:r>
      <w:r>
        <w:rPr>
          <w:b/>
        </w:rPr>
        <w:t>BOŞLUKLARI KUTUDAKİ KELİMELERLE DOLDURUN. )(15P)</w:t>
      </w:r>
    </w:p>
    <w:p w:rsidR="009A6CB0" w:rsidRDefault="009A6CB0" w:rsidP="00E800F3">
      <w:r>
        <w:t>1- My brother’s daugher is my __________                                         uncle</w:t>
      </w:r>
    </w:p>
    <w:p w:rsidR="009A6CB0" w:rsidRDefault="009A6CB0" w:rsidP="00E800F3">
      <w:r>
        <w:t>2- My father’s wife İs my  __________                                              nephew</w:t>
      </w:r>
    </w:p>
    <w:p w:rsidR="009A6CB0" w:rsidRDefault="009A6CB0" w:rsidP="00E800F3">
      <w:r>
        <w:t>3- My father’s brother is my _________                                              niece</w:t>
      </w:r>
    </w:p>
    <w:p w:rsidR="009A6CB0" w:rsidRDefault="009A6CB0" w:rsidP="00E800F3">
      <w:r>
        <w:t>4- My sister’s son is my __________                                                   mother</w:t>
      </w:r>
    </w:p>
    <w:p w:rsidR="009A6CB0" w:rsidRDefault="009A6CB0" w:rsidP="00E800F3">
      <w:r>
        <w:t>5- My mother’s mother is my _______                                             grandmother</w:t>
      </w:r>
    </w:p>
    <w:p w:rsidR="009A6CB0" w:rsidRDefault="009A6CB0" w:rsidP="00E800F3">
      <w:pPr>
        <w:rPr>
          <w:b/>
        </w:rPr>
      </w:pPr>
      <w:r w:rsidRPr="00E800F3">
        <w:rPr>
          <w:b/>
        </w:rPr>
        <w:t>B) PUT</w:t>
      </w:r>
      <w:r>
        <w:rPr>
          <w:b/>
        </w:rPr>
        <w:t xml:space="preserve"> THE WORDS INTO CORRECT ORDER. (KELİMELERİ DOĞRU SIRAYA KOYARAK CÜMLELERİ OLUŞTUR.)(10P)</w:t>
      </w:r>
    </w:p>
    <w:p w:rsidR="009A6CB0" w:rsidRDefault="009A6CB0" w:rsidP="00FD1007">
      <w:pPr>
        <w:spacing w:after="120" w:line="240" w:lineRule="auto"/>
      </w:pPr>
      <w:r w:rsidRPr="00E800F3">
        <w:t>1-</w:t>
      </w:r>
      <w:r>
        <w:t>likes/watching/series/she.</w:t>
      </w:r>
    </w:p>
    <w:p w:rsidR="009A6CB0" w:rsidRDefault="009A6CB0" w:rsidP="00FD1007">
      <w:pPr>
        <w:spacing w:after="120" w:line="240" w:lineRule="auto"/>
      </w:pPr>
      <w:r>
        <w:t>……………………………………………………………………………………………..</w:t>
      </w:r>
    </w:p>
    <w:p w:rsidR="009A6CB0" w:rsidRDefault="009A6CB0" w:rsidP="00FD1007">
      <w:pPr>
        <w:spacing w:after="120" w:line="240" w:lineRule="auto"/>
      </w:pPr>
      <w:r>
        <w:t>2- drinking/he/not/coffee/does/like</w:t>
      </w:r>
    </w:p>
    <w:p w:rsidR="009A6CB0" w:rsidRDefault="009A6CB0" w:rsidP="00FD1007">
      <w:pPr>
        <w:spacing w:after="120" w:line="240" w:lineRule="auto"/>
      </w:pPr>
      <w:r>
        <w:t>…………………………………………………………………………………………………</w:t>
      </w:r>
    </w:p>
    <w:p w:rsidR="009A6CB0" w:rsidRPr="00411EFD" w:rsidRDefault="009A6CB0" w:rsidP="00E800F3">
      <w:pPr>
        <w:rPr>
          <w:b/>
        </w:rPr>
      </w:pPr>
      <w:r>
        <w:rPr>
          <w:noProof/>
          <w:lang w:eastAsia="tr-TR"/>
        </w:rPr>
        <w:pict>
          <v:rect id="_x0000_s1028" style="position:absolute;margin-left:445.5pt;margin-top:17.2pt;width:60pt;height:123pt;z-index:251651072" strokeweight="2.5pt">
            <v:shadow color="#868686"/>
            <v:textbox>
              <w:txbxContent>
                <w:p w:rsidR="009A6CB0" w:rsidRDefault="009A6CB0" w:rsidP="00821EF2">
                  <w:pPr>
                    <w:jc w:val="center"/>
                  </w:pPr>
                  <w:r>
                    <w:t>Vet</w:t>
                  </w:r>
                </w:p>
                <w:p w:rsidR="009A6CB0" w:rsidRDefault="009A6CB0" w:rsidP="00821EF2">
                  <w:pPr>
                    <w:jc w:val="center"/>
                  </w:pPr>
                  <w:r>
                    <w:t>Teacher</w:t>
                  </w:r>
                </w:p>
                <w:p w:rsidR="009A6CB0" w:rsidRDefault="009A6CB0" w:rsidP="00821EF2">
                  <w:pPr>
                    <w:jc w:val="center"/>
                  </w:pPr>
                  <w:r>
                    <w:t>Doctor</w:t>
                  </w:r>
                </w:p>
                <w:p w:rsidR="009A6CB0" w:rsidRDefault="009A6CB0" w:rsidP="00821EF2">
                  <w:pPr>
                    <w:jc w:val="center"/>
                  </w:pPr>
                  <w:r>
                    <w:t>Farmer</w:t>
                  </w:r>
                </w:p>
                <w:p w:rsidR="009A6CB0" w:rsidRDefault="009A6CB0" w:rsidP="00821EF2">
                  <w:pPr>
                    <w:jc w:val="center"/>
                  </w:pPr>
                  <w:r>
                    <w:t>Student</w:t>
                  </w:r>
                </w:p>
                <w:p w:rsidR="009A6CB0" w:rsidRDefault="009A6CB0"/>
                <w:p w:rsidR="009A6CB0" w:rsidRDefault="009A6CB0"/>
              </w:txbxContent>
            </v:textbox>
          </v:rect>
        </w:pict>
      </w:r>
      <w:r w:rsidRPr="00411EFD">
        <w:rPr>
          <w:b/>
        </w:rPr>
        <w:t>C)</w:t>
      </w:r>
      <w:r>
        <w:rPr>
          <w:b/>
        </w:rPr>
        <w:t>FILL IN THE BLANKS WITH THE JOBS GIVEN.( BOŞLUKLARI VERİLEN MESLEKLERLE DOLDURUN.) (10 P)</w:t>
      </w:r>
    </w:p>
    <w:p w:rsidR="009A6CB0" w:rsidRDefault="009A6CB0" w:rsidP="00FD1007">
      <w:pPr>
        <w:spacing w:line="240" w:lineRule="auto"/>
      </w:pPr>
      <w:r>
        <w:t>1. We have got a farm. My father is a ______________</w:t>
      </w:r>
    </w:p>
    <w:p w:rsidR="009A6CB0" w:rsidRDefault="009A6CB0" w:rsidP="00FD1007">
      <w:pPr>
        <w:spacing w:line="240" w:lineRule="auto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342pt;margin-top:1.05pt;width:71.25pt;height:30.75pt;z-index:251663360" adj="16659,8570"/>
        </w:pict>
      </w:r>
      <w:r>
        <w:t>2. I’m a ___________ at Yalçın Delikan Elementary School.</w:t>
      </w:r>
    </w:p>
    <w:p w:rsidR="009A6CB0" w:rsidRDefault="009A6CB0" w:rsidP="00FD1007">
      <w:pPr>
        <w:spacing w:line="240" w:lineRule="auto"/>
      </w:pPr>
      <w:r>
        <w:t>3. My mother is a ___________. There are a lot of animals in her clinic.</w:t>
      </w:r>
    </w:p>
    <w:p w:rsidR="009A6CB0" w:rsidRDefault="009A6CB0" w:rsidP="00FD1007">
      <w:pPr>
        <w:spacing w:line="240" w:lineRule="auto"/>
      </w:pPr>
      <w:r>
        <w:t>4. My aunt has got a lot of students. She is a _________________.</w:t>
      </w:r>
    </w:p>
    <w:p w:rsidR="009A6CB0" w:rsidRPr="00D0644E" w:rsidRDefault="009A6CB0" w:rsidP="00FD1007">
      <w:pPr>
        <w:spacing w:line="240" w:lineRule="auto"/>
      </w:pPr>
      <w:r>
        <w:t xml:space="preserve">5. Alice’s husband works in a hospital. He is a _____________. </w:t>
      </w:r>
    </w:p>
    <w:p w:rsidR="009A6CB0" w:rsidRDefault="009A6CB0" w:rsidP="00D0644E">
      <w:pPr>
        <w:rPr>
          <w:b/>
        </w:rPr>
      </w:pPr>
      <w:r>
        <w:rPr>
          <w:b/>
        </w:rPr>
        <w:t>D) CIRCLE THE CORRECT ONE. ( KOYU YAZILI KELİMELERDEN CÜMLEYE UYGUN OLANI YUVARLAK İÇİNE AL) (10P)</w:t>
      </w:r>
    </w:p>
    <w:p w:rsidR="009A6CB0" w:rsidRPr="00D0644E" w:rsidRDefault="009A6CB0" w:rsidP="00D0644E">
      <w:pPr>
        <w:rPr>
          <w:b/>
        </w:rPr>
      </w:pPr>
      <w:r w:rsidRPr="00B34512">
        <w:t xml:space="preserve">1- </w:t>
      </w:r>
      <w:r w:rsidRPr="00D0644E">
        <w:t xml:space="preserve">How </w:t>
      </w:r>
      <w:r w:rsidRPr="00D0644E">
        <w:rPr>
          <w:b/>
        </w:rPr>
        <w:t>much / many</w:t>
      </w:r>
      <w:r w:rsidRPr="00D0644E">
        <w:t xml:space="preserve"> eggs do you need for the cake?</w:t>
      </w:r>
    </w:p>
    <w:p w:rsidR="009A6CB0" w:rsidRPr="00D0644E" w:rsidRDefault="009A6CB0" w:rsidP="00D0644E">
      <w:r w:rsidRPr="00D0644E">
        <w:t>2- How</w:t>
      </w:r>
      <w:r w:rsidRPr="00D0644E">
        <w:rPr>
          <w:b/>
        </w:rPr>
        <w:t xml:space="preserve"> much / many</w:t>
      </w:r>
      <w:r w:rsidRPr="00D0644E">
        <w:t xml:space="preserve"> water do you drink a day?</w:t>
      </w:r>
    </w:p>
    <w:p w:rsidR="009A6CB0" w:rsidRPr="00D0644E" w:rsidRDefault="009A6CB0" w:rsidP="00D0644E">
      <w:r w:rsidRPr="00D0644E">
        <w:t xml:space="preserve">3- How </w:t>
      </w:r>
      <w:r w:rsidRPr="00D0644E">
        <w:rPr>
          <w:b/>
        </w:rPr>
        <w:t>much / many</w:t>
      </w:r>
      <w:r w:rsidRPr="00D0644E">
        <w:t xml:space="preserve"> Money do you have?</w:t>
      </w:r>
    </w:p>
    <w:p w:rsidR="009A6CB0" w:rsidRPr="00D0644E" w:rsidRDefault="009A6CB0" w:rsidP="00D0644E">
      <w:r w:rsidRPr="00D0644E">
        <w:t>4-How</w:t>
      </w:r>
      <w:r w:rsidRPr="00D0644E">
        <w:rPr>
          <w:b/>
        </w:rPr>
        <w:t xml:space="preserve"> much / many</w:t>
      </w:r>
      <w:r w:rsidRPr="00D0644E">
        <w:t xml:space="preserve"> bars of chocolate do you want?</w:t>
      </w:r>
    </w:p>
    <w:p w:rsidR="009A6CB0" w:rsidRDefault="009A6CB0" w:rsidP="00E800F3">
      <w:r w:rsidRPr="00D0644E">
        <w:t xml:space="preserve">5- How </w:t>
      </w:r>
      <w:r w:rsidRPr="00D0644E">
        <w:rPr>
          <w:b/>
        </w:rPr>
        <w:t xml:space="preserve">much /many </w:t>
      </w:r>
      <w:r w:rsidRPr="00B34512">
        <w:t xml:space="preserve">sugar do you need for the cake?  </w:t>
      </w:r>
    </w:p>
    <w:p w:rsidR="009A6CB0" w:rsidRDefault="009A6CB0" w:rsidP="00D0644E">
      <w:pPr>
        <w:spacing w:after="0" w:line="240" w:lineRule="auto"/>
        <w:rPr>
          <w:b/>
          <w:u w:val="single"/>
        </w:rPr>
      </w:pPr>
      <w:r>
        <w:rPr>
          <w:b/>
        </w:rPr>
        <w:t>E</w:t>
      </w:r>
      <w:r w:rsidRPr="00D0644E">
        <w:rPr>
          <w:b/>
        </w:rPr>
        <w:t xml:space="preserve">.COMPLETE THE BLANKS WITH “ my  / his / her / its / our / their” . </w:t>
      </w:r>
    </w:p>
    <w:p w:rsidR="009A6CB0" w:rsidRDefault="009A6CB0" w:rsidP="00D0644E">
      <w:pPr>
        <w:spacing w:after="0" w:line="240" w:lineRule="auto"/>
        <w:rPr>
          <w:b/>
        </w:rPr>
      </w:pPr>
      <w:r w:rsidRPr="00D0644E">
        <w:rPr>
          <w:b/>
        </w:rPr>
        <w:t>( BOŞLUKLARI YUKARDA VERİLEN SAHİPLİK İFADELERİYLE DOLDURUN )</w:t>
      </w:r>
      <w:r>
        <w:rPr>
          <w:b/>
        </w:rPr>
        <w:t xml:space="preserve"> (15P)</w:t>
      </w:r>
    </w:p>
    <w:p w:rsidR="009A6CB0" w:rsidRPr="00D0644E" w:rsidRDefault="009A6CB0" w:rsidP="00D0644E">
      <w:pPr>
        <w:spacing w:after="0" w:line="240" w:lineRule="auto"/>
        <w:rPr>
          <w:b/>
        </w:rPr>
      </w:pPr>
    </w:p>
    <w:p w:rsidR="009A6CB0" w:rsidRDefault="009A6CB0" w:rsidP="00D0644E">
      <w:pPr>
        <w:spacing w:after="0" w:line="360" w:lineRule="auto"/>
      </w:pPr>
      <w:r>
        <w:t>1.Carol has a cat.________name is Dody.</w:t>
      </w:r>
    </w:p>
    <w:p w:rsidR="009A6CB0" w:rsidRDefault="009A6CB0" w:rsidP="00D0644E">
      <w:pPr>
        <w:spacing w:after="0" w:line="360" w:lineRule="auto"/>
      </w:pPr>
      <w:r>
        <w:t>2.Sarah and John have got a big house._________house is blue.</w:t>
      </w:r>
    </w:p>
    <w:p w:rsidR="009A6CB0" w:rsidRDefault="009A6CB0" w:rsidP="00D0644E">
      <w:pPr>
        <w:spacing w:after="0" w:line="360" w:lineRule="auto"/>
      </w:pPr>
      <w:r>
        <w:t>3.She is Alice ._________eyes are green.</w:t>
      </w:r>
    </w:p>
    <w:p w:rsidR="009A6CB0" w:rsidRDefault="009A6CB0" w:rsidP="00D0644E">
      <w:pPr>
        <w:spacing w:after="0" w:line="360" w:lineRule="auto"/>
      </w:pPr>
      <w:r>
        <w:t>4.Tom is my friend.________father is a doctor.</w:t>
      </w:r>
    </w:p>
    <w:p w:rsidR="009A6CB0" w:rsidRDefault="009A6CB0" w:rsidP="00D0644E">
      <w:pPr>
        <w:spacing w:after="0" w:line="360" w:lineRule="auto"/>
      </w:pPr>
      <w:r>
        <w:t>5.</w:t>
      </w:r>
      <w:r w:rsidRPr="003A5368">
        <w:t xml:space="preserve"> </w:t>
      </w:r>
      <w:r>
        <w:t>I have a computer._______computer is old.</w:t>
      </w:r>
    </w:p>
    <w:p w:rsidR="009A6CB0" w:rsidRDefault="009A6CB0" w:rsidP="00D0644E">
      <w:pPr>
        <w:spacing w:after="0" w:line="360" w:lineRule="auto"/>
      </w:pPr>
      <w:r>
        <w:t>6.We have got a car.__________car is small.</w:t>
      </w:r>
    </w:p>
    <w:p w:rsidR="009A6CB0" w:rsidRDefault="009A6CB0" w:rsidP="00E800F3"/>
    <w:p w:rsidR="009A6CB0" w:rsidRDefault="009A6CB0" w:rsidP="00E800F3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30" type="#_x0000_t75" style="position:absolute;margin-left:184.5pt;margin-top:34.95pt;width:64.5pt;height:81pt;z-index:251660288;visibility:visible">
            <v:imagedata r:id="rId6" o:title=""/>
          </v:shape>
        </w:pict>
      </w:r>
      <w:r>
        <w:rPr>
          <w:noProof/>
          <w:lang w:eastAsia="tr-TR"/>
        </w:rPr>
        <w:pict>
          <v:shape id="Resim 9" o:spid="_x0000_s1031" type="#_x0000_t75" alt="https://encrypted-tbn2.gstatic.com/images?q=tbn:ANd9GcRovliQCupkl7wOb0CICsmS1irVpotJyDez64kwSt7T8nGxWV0egA" href="http://www.google.com.tr/imgres?sa=X&amp;hl=tr&amp;qscrl=1&amp;rlz=1T4RNVA_trTR556TR557&amp;biw=1366&amp;bih=566&amp;tbm=isch&amp;tbnid=xA0yo66Zq3LyRM:&amp;imgrefurl=http://www.trans-high.com/product/green-apple_4.html&amp;docid=bjt3qb5BE4K1UM&amp;imgurl=http://www.trans-high.com/uploads/images/201304/01/HUANIU_APPLE01.jpg&amp;w=1600&amp;h=1613&amp;ei=rP6cUseNAsHjywPc4YD4Cg&amp;zoom=1&amp;ved=1t:3588,r:35,s:0,i:209&amp;iact=rc&amp;page=3&amp;tbnh=185&amp;tbnw=168&amp;start=29&amp;ndsp=17&amp;tx=88&amp;ty=" style="position:absolute;margin-left:258.75pt;margin-top:30.8pt;width:91.5pt;height:91.85pt;z-index:251654144;visibility:visible" o:button="t">
            <v:fill o:detectmouseclick="t"/>
            <v:imagedata r:id="rId7" o:title=""/>
          </v:shape>
        </w:pict>
      </w:r>
      <w:r>
        <w:rPr>
          <w:b/>
        </w:rPr>
        <w:t>F</w:t>
      </w:r>
      <w:r w:rsidRPr="00411EFD">
        <w:rPr>
          <w:b/>
        </w:rPr>
        <w:t>)WRITE</w:t>
      </w:r>
      <w:r>
        <w:rPr>
          <w:b/>
        </w:rPr>
        <w:t xml:space="preserve"> THE NAMES OF THE FOOD AND BEVERAGES IN THE CORRECT BOXES. ( RESİMLERDEKİ BESİNLERİN İSİMLERİNİ HATIRLAYIP DOĞRU KUTULARA YAZIN.) (15P)</w:t>
      </w:r>
    </w:p>
    <w:p w:rsidR="009A6CB0" w:rsidRDefault="009A6CB0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noProof/>
          <w:lang w:eastAsia="tr-TR"/>
        </w:rPr>
        <w:pict>
          <v:shape id="Resim 17" o:spid="_x0000_s1032" type="#_x0000_t75" style="position:absolute;margin-left:219.75pt;margin-top:75.8pt;width:72.75pt;height:87.75pt;z-index:251658240;visibility:visible">
            <v:imagedata r:id="rId8" o:title=""/>
          </v:shape>
        </w:pict>
      </w:r>
      <w:r>
        <w:rPr>
          <w:noProof/>
          <w:lang w:eastAsia="tr-TR"/>
        </w:rPr>
        <w:pict>
          <v:shape id="Resim 16" o:spid="_x0000_s1033" type="#_x0000_t75" style="position:absolute;margin-left:102pt;margin-top:75.05pt;width:82.5pt;height:87.75pt;z-index:251657216;visibility:visible">
            <v:imagedata r:id="rId9" o:title=""/>
          </v:shape>
        </w:pict>
      </w:r>
      <w:r>
        <w:rPr>
          <w:noProof/>
          <w:lang w:eastAsia="tr-TR"/>
        </w:rPr>
        <w:pict>
          <v:shape id="Resim 15" o:spid="_x0000_s1034" type="#_x0000_t75" style="position:absolute;margin-left:1.5pt;margin-top:75.05pt;width:83.25pt;height:87.75pt;z-index:251656192;visibility:visible">
            <v:imagedata r:id="rId10" o:title=""/>
          </v:shape>
        </w:pict>
      </w:r>
      <w:r>
        <w:rPr>
          <w:noProof/>
          <w:lang w:eastAsia="tr-TR"/>
        </w:rPr>
        <w:pict>
          <v:shape id="Resim 8" o:spid="_x0000_s1035" type="#_x0000_t75" style="position:absolute;margin-left:454.5pt;margin-top:75.8pt;width:46.5pt;height:90pt;z-index:251653120;visibility:visible">
            <v:imagedata r:id="rId11" o:title=""/>
          </v:shape>
        </w:pict>
      </w:r>
      <w:r>
        <w:rPr>
          <w:noProof/>
          <w:lang w:eastAsia="tr-TR"/>
        </w:rPr>
        <w:pict>
          <v:shape id="Resim 12" o:spid="_x0000_s1036" type="#_x0000_t75" alt="https://encrypted-tbn2.gstatic.com/images?q=tbn:ANd9GcSVSxKgq57h9llLqPJxKdATHP-R3Ug3n7cWN5bfmmuODRzeD-TZ" href="http://www.google.com.tr/imgres?sa=X&amp;hl=tr&amp;rlz=1T4RNVA_trTR556TR557&amp;biw=1366&amp;bih=566&amp;tbm=isch&amp;tbnid=lL1S0fh6HXUiYM:&amp;imgrefurl=http://www.theparentreport.com/2013/10/salt-in-diets/&amp;docid=cyCAujLZQeOBoM&amp;imgurl=http://www.theparentreport.com/wp-content/uploads/2013/10/salty.jpg&amp;w=485&amp;h=364&amp;ei=6f6cUqTeO4HnygOQ1YH4Cw&amp;zoom=1&amp;ved=1t:3588,r:40,s:0,i:227&amp;iact=rc&amp;page=3&amp;tbnh=194&amp;tbnw=259&amp;start=30&amp;ndsp=18&amp;tx=158&amp;ty=1" style="position:absolute;margin-left:380.25pt;margin-top:.05pt;width:100.5pt;height:75pt;z-index:251655168;visibility:visible" o:button="t">
            <v:fill o:detectmouseclick="t"/>
            <v:imagedata r:id="rId12" o:title=""/>
          </v:shape>
        </w:pict>
      </w:r>
      <w:r w:rsidRPr="00F47BFF">
        <w:rPr>
          <w:b/>
          <w:noProof/>
          <w:lang w:eastAsia="tr-TR"/>
        </w:rPr>
        <w:pict>
          <v:shape id="Resim 2" o:spid="_x0000_i1025" type="#_x0000_t75" style="width:86.25pt;height:53.25pt;visibility:visible">
            <v:imagedata r:id="rId13" o:title=""/>
          </v:shape>
        </w:pict>
      </w:r>
      <w:r w:rsidRPr="00F47BFF">
        <w:rPr>
          <w:b/>
          <w:noProof/>
          <w:lang w:eastAsia="tr-TR"/>
        </w:rPr>
        <w:pict>
          <v:shape id="Resim 3" o:spid="_x0000_i1026" type="#_x0000_t75" style="width:85.5pt;height:70.5pt;visibility:visible">
            <v:imagedata r:id="rId14" o:title=""/>
          </v:shape>
        </w:pict>
      </w:r>
      <w:r w:rsidRPr="00D0644E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9A6CB0" w:rsidRDefault="009A6CB0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noProof/>
          <w:lang w:eastAsia="tr-TR"/>
        </w:rPr>
        <w:pict>
          <v:shape id="Resim 18" o:spid="_x0000_s1037" type="#_x0000_t75" style="position:absolute;margin-left:312.75pt;margin-top:1.2pt;width:108.75pt;height:74.25pt;z-index:251659264;visibility:visible">
            <v:imagedata r:id="rId15" o:title=""/>
          </v:shape>
        </w:pict>
      </w:r>
    </w:p>
    <w:p w:rsidR="009A6CB0" w:rsidRDefault="009A6CB0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</w:p>
    <w:p w:rsidR="009A6CB0" w:rsidRDefault="009A6CB0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</w:p>
    <w:p w:rsidR="009A6CB0" w:rsidRDefault="009A6CB0" w:rsidP="00D0644E">
      <w:pPr>
        <w:spacing w:after="0" w:line="240" w:lineRule="auto"/>
        <w:rPr>
          <w:b/>
        </w:rPr>
      </w:pPr>
    </w:p>
    <w:p w:rsidR="009A6CB0" w:rsidRDefault="009A6CB0" w:rsidP="00D0644E">
      <w:pPr>
        <w:spacing w:after="0" w:line="240" w:lineRule="auto"/>
        <w:rPr>
          <w:b/>
        </w:rPr>
      </w:pPr>
    </w:p>
    <w:tbl>
      <w:tblPr>
        <w:tblW w:w="10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6"/>
        <w:gridCol w:w="5446"/>
      </w:tblGrid>
      <w:tr w:rsidR="009A6CB0" w:rsidRPr="00F47BFF" w:rsidTr="00F47BFF">
        <w:trPr>
          <w:trHeight w:val="154"/>
        </w:trPr>
        <w:tc>
          <w:tcPr>
            <w:tcW w:w="5446" w:type="dxa"/>
          </w:tcPr>
          <w:p w:rsidR="009A6CB0" w:rsidRPr="00F47BFF" w:rsidRDefault="009A6CB0" w:rsidP="00F47BFF">
            <w:pPr>
              <w:spacing w:after="0" w:line="240" w:lineRule="auto"/>
              <w:jc w:val="center"/>
              <w:rPr>
                <w:b/>
                <w:i/>
              </w:rPr>
            </w:pPr>
            <w:r w:rsidRPr="00F47BFF">
              <w:rPr>
                <w:b/>
                <w:i/>
              </w:rPr>
              <w:t>COUNTABLE NOUNS</w:t>
            </w:r>
          </w:p>
        </w:tc>
        <w:tc>
          <w:tcPr>
            <w:tcW w:w="5446" w:type="dxa"/>
          </w:tcPr>
          <w:p w:rsidR="009A6CB0" w:rsidRPr="00F47BFF" w:rsidRDefault="009A6CB0" w:rsidP="00F47BFF">
            <w:pPr>
              <w:spacing w:after="0" w:line="240" w:lineRule="auto"/>
              <w:jc w:val="center"/>
              <w:rPr>
                <w:b/>
                <w:i/>
              </w:rPr>
            </w:pPr>
            <w:r w:rsidRPr="00F47BFF">
              <w:rPr>
                <w:b/>
                <w:i/>
              </w:rPr>
              <w:t>UNCOUNTABLE NOUNS</w:t>
            </w:r>
          </w:p>
        </w:tc>
      </w:tr>
      <w:tr w:rsidR="009A6CB0" w:rsidRPr="00F47BFF" w:rsidTr="00F47BFF">
        <w:trPr>
          <w:trHeight w:val="598"/>
        </w:trPr>
        <w:tc>
          <w:tcPr>
            <w:tcW w:w="5446" w:type="dxa"/>
          </w:tcPr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</w:tc>
        <w:tc>
          <w:tcPr>
            <w:tcW w:w="5446" w:type="dxa"/>
          </w:tcPr>
          <w:p w:rsidR="009A6CB0" w:rsidRPr="00F47BFF" w:rsidRDefault="009A6CB0" w:rsidP="00F47BFF">
            <w:pPr>
              <w:spacing w:after="0" w:line="240" w:lineRule="auto"/>
              <w:rPr>
                <w:b/>
              </w:rPr>
            </w:pPr>
          </w:p>
        </w:tc>
      </w:tr>
    </w:tbl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  <w:r>
        <w:rPr>
          <w:noProof/>
          <w:lang w:eastAsia="tr-TR"/>
        </w:rPr>
        <w:pict>
          <v:shape id="Resim 1" o:spid="_x0000_s1038" type="#_x0000_t75" style="position:absolute;margin-left:6.75pt;margin-top:51.85pt;width:502.5pt;height:135pt;z-index:251652096;visibility:visible">
            <v:imagedata r:id="rId16" o:title=""/>
          </v:shape>
        </w:pict>
      </w:r>
      <w:r>
        <w:rPr>
          <w:b/>
        </w:rPr>
        <w:t>G</w:t>
      </w:r>
      <w:r w:rsidRPr="00B34512">
        <w:rPr>
          <w:b/>
        </w:rPr>
        <w:t xml:space="preserve">) </w:t>
      </w:r>
      <w:r>
        <w:rPr>
          <w:b/>
        </w:rPr>
        <w:t xml:space="preserve"> FILL IN THE BLANKS WITH –WH QUESTIONS (A VE B KİŞİLERİ ARASINDA BİR DİYALOG GEÇMEKTEDİR.                     A KİŞİSİNİN SORDUĞU SORULAR EKSİK YAZILMIŞTIR. </w:t>
      </w:r>
      <w:r w:rsidRPr="00FD1007">
        <w:rPr>
          <w:b/>
          <w:u w:val="single"/>
        </w:rPr>
        <w:t>W</w:t>
      </w:r>
      <w:r w:rsidRPr="00FD1007">
        <w:rPr>
          <w:b/>
        </w:rPr>
        <w:t xml:space="preserve"> </w:t>
      </w:r>
      <w:r>
        <w:rPr>
          <w:b/>
        </w:rPr>
        <w:t xml:space="preserve">veya </w:t>
      </w:r>
      <w:r w:rsidRPr="00FD1007">
        <w:rPr>
          <w:b/>
          <w:i/>
        </w:rPr>
        <w:t>H</w:t>
      </w:r>
      <w:r>
        <w:rPr>
          <w:b/>
        </w:rPr>
        <w:t xml:space="preserve"> İLE BAŞLAYAN SORU KELİMELERİ İLE BOŞLUKLARI DOLDURUNUZ.) (10 P)</w:t>
      </w:r>
    </w:p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</w:p>
    <w:p w:rsidR="009A6CB0" w:rsidRDefault="009A6CB0" w:rsidP="00E800F3">
      <w:pPr>
        <w:rPr>
          <w:b/>
        </w:rPr>
      </w:pPr>
      <w:r>
        <w:rPr>
          <w:noProof/>
          <w:lang w:eastAsia="tr-TR"/>
        </w:rPr>
        <w:pict>
          <v:rect id="Dikdörtgen 14" o:spid="_x0000_s1039" style="position:absolute;margin-left:375.75pt;margin-top:22.8pt;width:147pt;height:180.7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" strokecolor="#f79646" strokeweight="2pt">
            <v:textbox style="mso-next-textbox:#Dikdörtgen 14">
              <w:txbxContent>
                <w:p w:rsidR="009A6CB0" w:rsidRPr="00FD1007" w:rsidRDefault="009A6CB0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(   )</w:t>
                  </w:r>
                  <w:r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a-A bottle of water</w:t>
                  </w:r>
                </w:p>
                <w:p w:rsidR="009A6CB0" w:rsidRPr="00FD1007" w:rsidRDefault="009A6CB0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 ) </w:t>
                  </w:r>
                  <w:r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b-A lof of bread</w:t>
                  </w:r>
                </w:p>
                <w:p w:rsidR="009A6CB0" w:rsidRPr="00FD1007" w:rsidRDefault="009A6CB0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(   ) </w:t>
                  </w:r>
                  <w:r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c-A cup of cofee</w:t>
                  </w:r>
                </w:p>
                <w:p w:rsidR="009A6CB0" w:rsidRPr="00FD1007" w:rsidRDefault="009A6CB0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 ) </w:t>
                  </w:r>
                  <w:r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d-A bar of chocolate</w:t>
                  </w:r>
                </w:p>
                <w:p w:rsidR="009A6CB0" w:rsidRPr="00FD1007" w:rsidRDefault="009A6CB0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) </w:t>
                  </w:r>
                  <w:r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e-A kilo of meat</w:t>
                  </w:r>
                </w:p>
              </w:txbxContent>
            </v:textbox>
          </v:rect>
        </w:pict>
      </w:r>
    </w:p>
    <w:p w:rsidR="009A6CB0" w:rsidRDefault="009A6CB0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H</w:t>
      </w:r>
      <w:r w:rsidRPr="0004173D">
        <w:rPr>
          <w:rFonts w:ascii="Arial" w:hAnsi="Arial" w:cs="Arial"/>
          <w:b/>
          <w:noProof/>
          <w:sz w:val="20"/>
          <w:szCs w:val="20"/>
          <w:lang w:eastAsia="tr-TR"/>
        </w:rPr>
        <w:t>- MATCH THE PICTURES WITH THE DEFINITIONS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. </w:t>
      </w:r>
    </w:p>
    <w:p w:rsidR="009A6CB0" w:rsidRDefault="009A6CB0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(KUTU İÇİNDE VERİLEN İFADELERİ RESİMLERLE EŞLEŞTİRİN.) (15P)</w:t>
      </w:r>
    </w:p>
    <w:p w:rsidR="009A6CB0" w:rsidRDefault="009A6CB0" w:rsidP="00E800F3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0" type="#_x0000_t13" style="position:absolute;margin-left:316.5pt;margin-top:20.65pt;width:43.5pt;height:30.75pt;z-index:251661312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1</w:t>
      </w:r>
      <w:r w:rsidRPr="00F47BFF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27" type="#_x0000_t75" alt="http://blogs.smh.com.au/thedailytruth/archives/DTmeat.JPG" style="width:54pt;height:97.5pt;visibility:visible">
            <v:imagedata r:id="rId17" o:title=""/>
          </v:shape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>2</w:t>
      </w:r>
      <w:r w:rsidRPr="00F47BFF">
        <w:rPr>
          <w:rFonts w:ascii="Arial" w:hAnsi="Arial" w:cs="Arial"/>
          <w:noProof/>
          <w:sz w:val="20"/>
          <w:szCs w:val="20"/>
          <w:lang w:eastAsia="tr-TR"/>
        </w:rPr>
        <w:pict>
          <v:shape id="_x0000_i1028" type="#_x0000_t75" alt="http://www.heatherlreid.com/wp-content/uploads/2011/08/0511-0901-3103-4740_Milk_Chocolate_Bar__clipart_image.jpg.png" style="width:42pt;height:93pt;visibility:visible">
            <v:imagedata r:id="rId18" o:title="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t>3</w:t>
      </w:r>
      <w:hyperlink r:id="rId19" w:history="1">
        <w:r w:rsidRPr="00F47BFF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9" type="#_x0000_t75" alt="http://t2.gstatic.com/images?q=tbn:ANd9GcTePmDAdaY9LcKpkYd0xmL-Xgy7bOkruGC9mKzhHavECKjqP_VD" href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style="width:51.75pt;height:96pt;visibility:visible" o:button="t">
              <v:fill o:detectmouseclick="t"/>
              <v:imagedata r:id="rId20" o:title=""/>
            </v:shape>
          </w:pict>
        </w:r>
      </w:hyperlink>
      <w:r>
        <w:rPr>
          <w:rFonts w:ascii="Arial" w:hAnsi="Arial" w:cs="Arial"/>
          <w:noProof/>
          <w:sz w:val="20"/>
          <w:szCs w:val="20"/>
          <w:lang w:eastAsia="tr-TR"/>
        </w:rPr>
        <w:t>4</w:t>
      </w:r>
      <w:hyperlink r:id="rId21" w:history="1">
        <w:r w:rsidRPr="00F47BFF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0" type="#_x0000_t75" alt="http://t1.gstatic.com/images?q=tbn:ANd9GcQHmzMS6zayrRgcOdBqrSZ2QBx9jGbXnFCm8c6UMYHiOO9_TxZ-" href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style="width:57.75pt;height:86.25pt;visibility:visible" o:button="t">
              <v:fill o:detectmouseclick="t"/>
              <v:imagedata r:id="rId22" o:title=""/>
            </v:shape>
          </w:pict>
        </w:r>
      </w:hyperlink>
      <w:r>
        <w:rPr>
          <w:rFonts w:ascii="Arial" w:hAnsi="Arial" w:cs="Arial"/>
          <w:noProof/>
          <w:sz w:val="20"/>
          <w:szCs w:val="20"/>
          <w:lang w:eastAsia="tr-TR"/>
        </w:rPr>
        <w:t>5</w:t>
      </w:r>
      <w:hyperlink r:id="rId23" w:history="1">
        <w:r w:rsidRPr="00F47BFF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1" type="#_x0000_t75" alt="http://t2.gstatic.com/images?q=tbn:ANd9GcTR4VxnUkWG_PHboqGBnxYFYj-cKXOrN3zL5Bt27HaI6VbwrokkBQ" href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style="width:59.25pt;height:85.5pt;visibility:visible" o:button="t">
              <v:fill o:detectmouseclick="t"/>
              <v:imagedata r:id="rId24" o:title=""/>
            </v:shape>
          </w:pict>
        </w:r>
      </w:hyperlink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9A6CB0" w:rsidRPr="00436ED7" w:rsidRDefault="009A6CB0" w:rsidP="006D605B">
      <w:hyperlink r:id="rId25" w:history="1">
        <w:r w:rsidRPr="003F641F">
          <w:rPr>
            <w:rStyle w:val="Hyperlink"/>
          </w:rPr>
          <w:t>www.sorubak.com</w:t>
        </w:r>
      </w:hyperlink>
      <w:r>
        <w:t xml:space="preserve"> </w:t>
      </w:r>
    </w:p>
    <w:p w:rsidR="009A6CB0" w:rsidRPr="00A54FD0" w:rsidRDefault="009A6CB0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roundrect id="_x0000_s1041" style="position:absolute;margin-left:-12.75pt;margin-top:15.15pt;width:378pt;height:26.25pt;z-index:251665408" arcsize="10923f" strokeweight="2.5pt">
            <v:shadow color="#868686"/>
            <v:textbox>
              <w:txbxContent>
                <w:p w:rsidR="009A6CB0" w:rsidRDefault="009A6CB0">
                  <w:r>
                    <w:t>VERİLEN EMEĞİN KARŞILIĞINI VERİN ÇOCUKLAR. ALLAH ZİH</w:t>
                  </w:r>
                  <w:bookmarkStart w:id="0" w:name="_GoBack"/>
                  <w:r>
                    <w:t>İN AÇIKLIĞI VERSİN</w:t>
                  </w:r>
                  <w:r>
                    <w:sym w:font="Wingdings" w:char="F04A"/>
                  </w:r>
                  <w:bookmarkEnd w:id="0"/>
                </w:p>
              </w:txbxContent>
            </v:textbox>
          </v:roundrect>
        </w:pict>
      </w:r>
    </w:p>
    <w:sectPr w:rsidR="009A6CB0" w:rsidRPr="00A54FD0" w:rsidSect="00D0644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CB0" w:rsidRDefault="009A6CB0" w:rsidP="00E800F3">
      <w:pPr>
        <w:spacing w:after="0" w:line="240" w:lineRule="auto"/>
      </w:pPr>
      <w:r>
        <w:separator/>
      </w:r>
    </w:p>
  </w:endnote>
  <w:endnote w:type="continuationSeparator" w:id="0">
    <w:p w:rsidR="009A6CB0" w:rsidRDefault="009A6CB0" w:rsidP="00E8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Lt BT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CB0" w:rsidRDefault="009A6CB0" w:rsidP="00E800F3">
      <w:pPr>
        <w:spacing w:after="0" w:line="240" w:lineRule="auto"/>
      </w:pPr>
      <w:r>
        <w:separator/>
      </w:r>
    </w:p>
  </w:footnote>
  <w:footnote w:type="continuationSeparator" w:id="0">
    <w:p w:rsidR="009A6CB0" w:rsidRDefault="009A6CB0" w:rsidP="00E80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E41"/>
    <w:rsid w:val="00025BC6"/>
    <w:rsid w:val="0004173D"/>
    <w:rsid w:val="000E5061"/>
    <w:rsid w:val="002009AE"/>
    <w:rsid w:val="003A5368"/>
    <w:rsid w:val="003F641F"/>
    <w:rsid w:val="00411EFD"/>
    <w:rsid w:val="00436ED7"/>
    <w:rsid w:val="00612524"/>
    <w:rsid w:val="00616784"/>
    <w:rsid w:val="006D605B"/>
    <w:rsid w:val="00721D5D"/>
    <w:rsid w:val="00821EF2"/>
    <w:rsid w:val="00941E70"/>
    <w:rsid w:val="00996E41"/>
    <w:rsid w:val="009A6CB0"/>
    <w:rsid w:val="009B21AF"/>
    <w:rsid w:val="00A54FD0"/>
    <w:rsid w:val="00AF7810"/>
    <w:rsid w:val="00B34512"/>
    <w:rsid w:val="00BE491F"/>
    <w:rsid w:val="00C6425F"/>
    <w:rsid w:val="00CD60E5"/>
    <w:rsid w:val="00D0644E"/>
    <w:rsid w:val="00D60FD0"/>
    <w:rsid w:val="00E800F3"/>
    <w:rsid w:val="00EE5D75"/>
    <w:rsid w:val="00EE71D4"/>
    <w:rsid w:val="00F47BFF"/>
    <w:rsid w:val="00FC5CDC"/>
    <w:rsid w:val="00FD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800F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00F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0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11E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411EF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99"/>
    <w:rsid w:val="00411EFD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99"/>
    <w:rsid w:val="00411EFD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99"/>
    <w:rsid w:val="00411EFD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99"/>
    <w:rsid w:val="00411EFD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99"/>
    <w:rsid w:val="00411EFD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Hyperlink">
    <w:name w:val="Hyperlink"/>
    <w:basedOn w:val="DefaultParagraphFont"/>
    <w:uiPriority w:val="99"/>
    <w:rsid w:val="006D60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686</Words>
  <Characters>3916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Emre YILDIRIM</dc:creator>
  <cp:keywords>www.sorubak.com</cp:keywords>
  <dc:description/>
  <cp:lastModifiedBy>edanur</cp:lastModifiedBy>
  <cp:revision>6</cp:revision>
  <dcterms:created xsi:type="dcterms:W3CDTF">2013-12-02T22:16:00Z</dcterms:created>
  <dcterms:modified xsi:type="dcterms:W3CDTF">2014-10-19T20:08:00Z</dcterms:modified>
</cp:coreProperties>
</file>