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14B" w:rsidRPr="00F363E0" w:rsidRDefault="007A014B">
      <w:pPr>
        <w:rPr>
          <w:b/>
        </w:rPr>
      </w:pPr>
      <w:r>
        <w:rPr>
          <w:b/>
        </w:rPr>
        <w:t xml:space="preserve">2014-2015 </w:t>
      </w:r>
      <w:r w:rsidRPr="00F363E0">
        <w:rPr>
          <w:b/>
        </w:rPr>
        <w:t xml:space="preserve"> EĞİTİM ÖĞRETİM YILI YAKAKENT İMAM HATİP ORTAOKULU 5. SINIF TÜRKÇE 1.YAZILISI</w:t>
      </w:r>
    </w:p>
    <w:p w:rsidR="007A014B" w:rsidRPr="00F363E0" w:rsidRDefault="007A014B" w:rsidP="00F363E0">
      <w:pPr>
        <w:jc w:val="center"/>
        <w:rPr>
          <w:b/>
        </w:rPr>
      </w:pPr>
      <w:r w:rsidRPr="00F363E0">
        <w:rPr>
          <w:b/>
        </w:rPr>
        <w:t>ASLINDA HEPİMİZ ZEKİYİZ</w:t>
      </w:r>
    </w:p>
    <w:p w:rsidR="007A014B" w:rsidRPr="00F363E0" w:rsidRDefault="007A014B" w:rsidP="00F363E0">
      <w:pPr>
        <w:rPr>
          <w:b/>
        </w:rPr>
      </w:pPr>
      <w:r w:rsidRPr="00F363E0">
        <w:rPr>
          <w:b/>
        </w:rPr>
        <w:t xml:space="preserve">     Zeka çok eski zamanlardan beri bilim insanlarının ilgilendiği konulardan biri olmuştur.Başlangıçta zekanın sadece sayısal ve sözel becerilerle ilgili olduğu düşünülüyordu.Araştırmalar ilerledikçe araştırmalar konusunda yeni bulgular elde edildi.Buna göre insan zekasının sekiz farklı boyutu vardı.:sözel,sayısal,bedensel,görsel,müziksel,içsel,doğa ve kişiler arası(sosyal) zeka.Bun çoklu zeka kuramı deniyor.</w:t>
      </w:r>
    </w:p>
    <w:p w:rsidR="007A014B" w:rsidRPr="00F363E0" w:rsidRDefault="007A014B" w:rsidP="00F363E0">
      <w:pPr>
        <w:rPr>
          <w:b/>
        </w:rPr>
      </w:pPr>
      <w:r w:rsidRPr="00F363E0">
        <w:rPr>
          <w:b/>
        </w:rPr>
        <w:t xml:space="preserve">    Çoklu zeka kuramı aslında hepimizin zeki olduğunu ama bunu farklı alanlarda gösterebileceğimizi  ortaya koyuyor.Kiminin bedensel zekası,kiminin müziksel ,kiminin sayıasal zekası daha çok gelişmiş olabilir.Demek ki hepimiz farklı alanlada zeki olabiliriz,yani hepimiz zekiyiz.</w:t>
      </w:r>
    </w:p>
    <w:p w:rsidR="007A014B" w:rsidRPr="00F363E0" w:rsidRDefault="007A014B" w:rsidP="00F363E0">
      <w:pPr>
        <w:jc w:val="center"/>
        <w:rPr>
          <w:b/>
        </w:rPr>
      </w:pPr>
      <w:r w:rsidRPr="00F363E0">
        <w:rPr>
          <w:b/>
        </w:rPr>
        <w:t xml:space="preserve">                                                                                                                         SEVİLAY ATMACA</w:t>
      </w:r>
    </w:p>
    <w:p w:rsidR="007A014B" w:rsidRPr="00F363E0" w:rsidRDefault="007A014B" w:rsidP="00F363E0">
      <w:pPr>
        <w:rPr>
          <w:b/>
        </w:rPr>
      </w:pPr>
      <w:r w:rsidRPr="00F363E0">
        <w:rPr>
          <w:b/>
        </w:rPr>
        <w:t>Aşağıdaki  dört  soruyu yukarıdaki metne göre cevaplayınız.</w:t>
      </w:r>
    </w:p>
    <w:p w:rsidR="007A014B" w:rsidRPr="00F363E0" w:rsidRDefault="007A014B" w:rsidP="00F363E0">
      <w:pPr>
        <w:rPr>
          <w:b/>
        </w:rPr>
      </w:pPr>
      <w:r w:rsidRPr="00F363E0">
        <w:rPr>
          <w:b/>
        </w:rPr>
        <w:t>1. Bilim insanları araştırmaları sonucunda neyi bulmuşlardır?(5p)</w:t>
      </w: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r w:rsidRPr="00F363E0">
        <w:rPr>
          <w:b/>
        </w:rPr>
        <w:t>2.Çoklu zeka kuramı nedir?(5p)</w:t>
      </w: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r w:rsidRPr="00F363E0">
        <w:rPr>
          <w:b/>
        </w:rPr>
        <w:t>3. Neden hepimiz zekiyiz?(5p)</w:t>
      </w: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r w:rsidRPr="00F363E0">
        <w:rPr>
          <w:b/>
        </w:rPr>
        <w:t>4.Metni n içeriğini anlamamıza yardımcı olacak dört tane anahtar kelime yazınız.(4p) Metne yeni bir başlık bulunuz (1p)</w:t>
      </w: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r w:rsidRPr="00F363E0">
        <w:rPr>
          <w:b/>
        </w:rPr>
        <w:t>5.’’Eli açık olmak ‘’ ve ‘’saçını süpürge etmek ne demektir.(5p)</w:t>
      </w: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p>
    <w:p w:rsidR="007A014B" w:rsidRPr="00F363E0" w:rsidRDefault="007A014B" w:rsidP="00F363E0">
      <w:pPr>
        <w:rPr>
          <w:b/>
        </w:rPr>
      </w:pPr>
      <w:r w:rsidRPr="00F363E0">
        <w:rPr>
          <w:b/>
        </w:rPr>
        <w:t>6.Aşağıdaki cümlelerin yanına duygu,abartı,şaşkınlık,öfke mi bildirdiklerini yazınız.(10p)</w:t>
      </w:r>
    </w:p>
    <w:p w:rsidR="007A014B" w:rsidRPr="00F363E0" w:rsidRDefault="007A014B" w:rsidP="00F363E0">
      <w:pPr>
        <w:rPr>
          <w:b/>
        </w:rPr>
      </w:pPr>
      <w:r w:rsidRPr="00F363E0">
        <w:rPr>
          <w:b/>
        </w:rPr>
        <w:t>-Aa, ne kadar değişmişsin.................... Evde dağ kadar işim var...................................</w:t>
      </w:r>
    </w:p>
    <w:p w:rsidR="007A014B" w:rsidRPr="00F363E0" w:rsidRDefault="007A014B" w:rsidP="00F363E0">
      <w:pPr>
        <w:rPr>
          <w:b/>
        </w:rPr>
      </w:pPr>
      <w:r w:rsidRPr="00F363E0">
        <w:rPr>
          <w:b/>
        </w:rPr>
        <w:t>-Ailemi  çok özledim............................O benim kardeşimi nasıl döver?...................................</w:t>
      </w:r>
    </w:p>
    <w:p w:rsidR="007A014B" w:rsidRPr="00F363E0" w:rsidRDefault="007A014B" w:rsidP="00F363E0">
      <w:pPr>
        <w:rPr>
          <w:b/>
        </w:rPr>
      </w:pPr>
      <w:r w:rsidRPr="00F363E0">
        <w:rPr>
          <w:b/>
        </w:rPr>
        <w:t>7. ‘’Sıcak’’ sözcüğünü hem gerçek hem mecaz anlamda ayrı birer cümle içinde kullanınız.(5p)</w:t>
      </w:r>
    </w:p>
    <w:p w:rsidR="007A014B" w:rsidRPr="00F363E0" w:rsidRDefault="007A014B" w:rsidP="00F363E0">
      <w:pPr>
        <w:rPr>
          <w:b/>
        </w:rPr>
      </w:pPr>
    </w:p>
    <w:p w:rsidR="007A014B" w:rsidRPr="00F363E0" w:rsidRDefault="007A014B" w:rsidP="00F363E0">
      <w:pPr>
        <w:rPr>
          <w:b/>
        </w:rPr>
      </w:pPr>
      <w:r w:rsidRPr="00F363E0">
        <w:rPr>
          <w:b/>
        </w:rPr>
        <w:t>8.Aşağıdaki sözcüklerin eklerini örnekteki gibi ayırınız.Kök ve eklerini yazınız.(10)</w:t>
      </w:r>
    </w:p>
    <w:p w:rsidR="007A014B" w:rsidRPr="00F363E0" w:rsidRDefault="007A014B" w:rsidP="00F363E0">
      <w:pPr>
        <w:spacing w:line="240" w:lineRule="auto"/>
        <w:rPr>
          <w:b/>
          <w:u w:val="single"/>
        </w:rPr>
      </w:pPr>
      <w:r w:rsidRPr="00F363E0">
        <w:rPr>
          <w:b/>
          <w:highlight w:val="yellow"/>
        </w:rPr>
        <w:t xml:space="preserve">Örnek: satıcı  </w:t>
      </w:r>
      <w:r w:rsidRPr="00F363E0">
        <w:rPr>
          <w:b/>
          <w:highlight w:val="yellow"/>
          <w:u w:val="single"/>
        </w:rPr>
        <w:t xml:space="preserve"> sat</w:t>
      </w:r>
      <w:r w:rsidRPr="00F363E0">
        <w:rPr>
          <w:b/>
          <w:highlight w:val="yellow"/>
        </w:rPr>
        <w:t xml:space="preserve">-    </w:t>
      </w:r>
      <w:r w:rsidRPr="00F363E0">
        <w:rPr>
          <w:b/>
          <w:highlight w:val="yellow"/>
          <w:u w:val="single"/>
        </w:rPr>
        <w:t>ıcı</w:t>
      </w:r>
    </w:p>
    <w:p w:rsidR="007A014B" w:rsidRPr="00F363E0" w:rsidRDefault="007A014B" w:rsidP="00F363E0">
      <w:pPr>
        <w:rPr>
          <w:b/>
        </w:rPr>
      </w:pPr>
      <w:r w:rsidRPr="00F363E0">
        <w:rPr>
          <w:b/>
        </w:rPr>
        <w:t xml:space="preserve">                        </w:t>
      </w:r>
      <w:r w:rsidRPr="00F363E0">
        <w:rPr>
          <w:b/>
          <w:highlight w:val="yellow"/>
        </w:rPr>
        <w:t>Kök     ek</w:t>
      </w:r>
    </w:p>
    <w:p w:rsidR="007A014B" w:rsidRPr="00F363E0" w:rsidRDefault="007A014B" w:rsidP="00F363E0">
      <w:pPr>
        <w:tabs>
          <w:tab w:val="left" w:pos="4005"/>
          <w:tab w:val="left" w:pos="6705"/>
        </w:tabs>
        <w:rPr>
          <w:b/>
        </w:rPr>
      </w:pPr>
      <w:r w:rsidRPr="00F363E0">
        <w:rPr>
          <w:b/>
        </w:rPr>
        <w:t>Gözlük                                    zevksiz</w:t>
      </w:r>
      <w:r w:rsidRPr="00F363E0">
        <w:rPr>
          <w:b/>
        </w:rPr>
        <w:tab/>
        <w:t xml:space="preserve">                      gölgeli                             görgü</w:t>
      </w:r>
    </w:p>
    <w:p w:rsidR="007A014B" w:rsidRPr="00F363E0" w:rsidRDefault="007A014B" w:rsidP="00F363E0">
      <w:pPr>
        <w:tabs>
          <w:tab w:val="left" w:pos="4005"/>
          <w:tab w:val="left" w:pos="6705"/>
        </w:tabs>
        <w:rPr>
          <w:b/>
        </w:rPr>
      </w:pPr>
    </w:p>
    <w:p w:rsidR="007A014B" w:rsidRPr="00F363E0" w:rsidRDefault="007A014B" w:rsidP="00F363E0">
      <w:pPr>
        <w:tabs>
          <w:tab w:val="left" w:pos="4005"/>
          <w:tab w:val="left" w:pos="6705"/>
        </w:tabs>
        <w:rPr>
          <w:b/>
        </w:rPr>
      </w:pPr>
      <w:r w:rsidRPr="00F363E0">
        <w:rPr>
          <w:b/>
        </w:rPr>
        <w:t>9.Aşağıda karışık verilen kelimelerle cümle kurunuz.(10)</w:t>
      </w:r>
    </w:p>
    <w:p w:rsidR="007A014B" w:rsidRPr="00F363E0" w:rsidRDefault="007A014B" w:rsidP="00F363E0">
      <w:pPr>
        <w:tabs>
          <w:tab w:val="left" w:pos="4005"/>
          <w:tab w:val="left" w:pos="6705"/>
        </w:tabs>
        <w:rPr>
          <w:b/>
        </w:rPr>
      </w:pPr>
      <w:r w:rsidRPr="00F363E0">
        <w:rPr>
          <w:b/>
        </w:rPr>
        <w:t>Kelimeler:zihinden,severler,gelişen,sayısal,kişiler,zekaları,hesaplamaları</w:t>
      </w:r>
    </w:p>
    <w:p w:rsidR="007A014B" w:rsidRDefault="007A014B" w:rsidP="00F363E0">
      <w:pPr>
        <w:tabs>
          <w:tab w:val="left" w:pos="6285"/>
        </w:tabs>
        <w:rPr>
          <w:b/>
        </w:rPr>
      </w:pPr>
      <w:r w:rsidRPr="00F363E0">
        <w:rPr>
          <w:b/>
        </w:rPr>
        <w:t>Cümle:</w:t>
      </w:r>
      <w:r>
        <w:rPr>
          <w:b/>
        </w:rPr>
        <w:tab/>
      </w:r>
    </w:p>
    <w:p w:rsidR="007A014B" w:rsidRPr="00F363E0" w:rsidRDefault="007A014B" w:rsidP="00F363E0">
      <w:pPr>
        <w:tabs>
          <w:tab w:val="left" w:pos="6285"/>
        </w:tabs>
        <w:rPr>
          <w:b/>
        </w:rPr>
      </w:pPr>
    </w:p>
    <w:p w:rsidR="007A014B" w:rsidRPr="00F363E0" w:rsidRDefault="007A014B" w:rsidP="000112BF">
      <w:pPr>
        <w:tabs>
          <w:tab w:val="left" w:pos="6915"/>
        </w:tabs>
        <w:rPr>
          <w:b/>
        </w:rPr>
      </w:pPr>
      <w:r w:rsidRPr="00F363E0">
        <w:rPr>
          <w:b/>
        </w:rPr>
        <w:t>10.Aşağıdaki boşlukları doldurunuz.(10p)</w:t>
      </w:r>
      <w:r>
        <w:rPr>
          <w:b/>
        </w:rPr>
        <w:tab/>
      </w:r>
    </w:p>
    <w:p w:rsidR="007A014B" w:rsidRPr="00F363E0" w:rsidRDefault="007A014B" w:rsidP="00F363E0">
      <w:pPr>
        <w:tabs>
          <w:tab w:val="left" w:pos="4005"/>
          <w:tab w:val="left" w:pos="6705"/>
        </w:tabs>
        <w:rPr>
          <w:b/>
        </w:rPr>
      </w:pPr>
      <w:r>
        <w:rPr>
          <w:b/>
        </w:rPr>
        <w:t>-‘’Bugün kolum ağrıdı.’’cümlesindeki kol sözcüğü ...................anlamlıdır.</w:t>
      </w:r>
    </w:p>
    <w:p w:rsidR="007A014B" w:rsidRDefault="007A014B" w:rsidP="00F363E0">
      <w:pPr>
        <w:tabs>
          <w:tab w:val="left" w:pos="4005"/>
          <w:tab w:val="left" w:pos="6705"/>
        </w:tabs>
        <w:rPr>
          <w:b/>
        </w:rPr>
      </w:pPr>
      <w:r>
        <w:rPr>
          <w:b/>
        </w:rPr>
        <w:t>‘’-Kapının kolu kırıldı.</w:t>
      </w:r>
      <w:r w:rsidRPr="00F363E0">
        <w:rPr>
          <w:b/>
        </w:rPr>
        <w:t xml:space="preserve"> </w:t>
      </w:r>
      <w:r>
        <w:rPr>
          <w:b/>
        </w:rPr>
        <w:t>‘’cümlesindeki kol   sözcüğü....................anlamlıdır.</w:t>
      </w:r>
    </w:p>
    <w:p w:rsidR="007A014B" w:rsidRPr="00F363E0" w:rsidRDefault="007A014B" w:rsidP="00F363E0">
      <w:pPr>
        <w:tabs>
          <w:tab w:val="left" w:pos="4005"/>
          <w:tab w:val="left" w:pos="6705"/>
        </w:tabs>
        <w:rPr>
          <w:b/>
        </w:rPr>
      </w:pPr>
      <w:r>
        <w:rPr>
          <w:b/>
        </w:rPr>
        <w:t xml:space="preserve">-‘’Çok sıcak konuşuyordu’’.     Cümlesindeki sıcak sözcüğü............................anlamlıdır.                                                  </w:t>
      </w:r>
      <w:r w:rsidRPr="00F363E0">
        <w:rPr>
          <w:b/>
        </w:rPr>
        <w:t xml:space="preserve"> </w:t>
      </w:r>
    </w:p>
    <w:p w:rsidR="007A014B" w:rsidRPr="00F363E0" w:rsidRDefault="007A014B" w:rsidP="00F363E0">
      <w:pPr>
        <w:tabs>
          <w:tab w:val="left" w:pos="4005"/>
          <w:tab w:val="left" w:pos="6705"/>
        </w:tabs>
        <w:rPr>
          <w:b/>
        </w:rPr>
      </w:pPr>
      <w:r w:rsidRPr="00F363E0">
        <w:rPr>
          <w:b/>
        </w:rPr>
        <w:t>-İhtiyar sözcüğünün eş anlamlısı.....................dır.</w:t>
      </w:r>
    </w:p>
    <w:p w:rsidR="007A014B" w:rsidRPr="00F363E0" w:rsidRDefault="007A014B" w:rsidP="00F363E0">
      <w:pPr>
        <w:tabs>
          <w:tab w:val="left" w:pos="4005"/>
          <w:tab w:val="left" w:pos="6705"/>
        </w:tabs>
        <w:rPr>
          <w:b/>
        </w:rPr>
      </w:pPr>
      <w:r w:rsidRPr="00F363E0">
        <w:rPr>
          <w:b/>
        </w:rPr>
        <w:t>-Bol sözcüğünün karşıt anlamlısı......................dır.</w:t>
      </w:r>
    </w:p>
    <w:p w:rsidR="007A014B" w:rsidRPr="00F363E0" w:rsidRDefault="007A014B" w:rsidP="00F363E0">
      <w:pPr>
        <w:tabs>
          <w:tab w:val="left" w:pos="4005"/>
          <w:tab w:val="left" w:pos="6705"/>
        </w:tabs>
        <w:rPr>
          <w:b/>
        </w:rPr>
      </w:pPr>
      <w:r w:rsidRPr="00F363E0">
        <w:rPr>
          <w:b/>
        </w:rPr>
        <w:t>11.’’Öğretmen,öğrenci,okul,yazılı,korku,başarısızlık,çalışma,başarı’’ sözcüklerinden en az dört tanesini kullanarak bir pargraflık yazı yazınız.(30p)</w:t>
      </w:r>
    </w:p>
    <w:p w:rsidR="007A014B" w:rsidRDefault="007A014B" w:rsidP="00F363E0">
      <w:pPr>
        <w:tabs>
          <w:tab w:val="left" w:pos="4005"/>
          <w:tab w:val="left" w:pos="6705"/>
        </w:tabs>
        <w:rPr>
          <w:b/>
        </w:rPr>
      </w:pPr>
      <w:r w:rsidRPr="00F363E0">
        <w:rPr>
          <w:b/>
        </w:rPr>
        <w:t>Not: Güzel yazı,noktalama,yazım,anlatıma dikkat edilerek puan verilecektir.</w:t>
      </w:r>
    </w:p>
    <w:p w:rsidR="007A014B" w:rsidRDefault="007A014B" w:rsidP="00F363E0">
      <w:pPr>
        <w:tabs>
          <w:tab w:val="left" w:pos="4005"/>
          <w:tab w:val="left" w:pos="6705"/>
        </w:tabs>
        <w:rPr>
          <w:b/>
        </w:rPr>
      </w:pPr>
    </w:p>
    <w:p w:rsidR="007A014B" w:rsidRDefault="007A014B" w:rsidP="00F363E0">
      <w:pPr>
        <w:tabs>
          <w:tab w:val="left" w:pos="4005"/>
          <w:tab w:val="left" w:pos="6705"/>
        </w:tabs>
        <w:rPr>
          <w:b/>
        </w:rPr>
      </w:pPr>
    </w:p>
    <w:p w:rsidR="007A014B" w:rsidRPr="00EF1057" w:rsidRDefault="007A014B" w:rsidP="00F363E0">
      <w:pPr>
        <w:tabs>
          <w:tab w:val="left" w:pos="4005"/>
          <w:tab w:val="left" w:pos="6705"/>
        </w:tabs>
        <w:rPr>
          <w:b/>
        </w:rPr>
      </w:pPr>
      <w:hyperlink r:id="rId5" w:history="1">
        <w:r w:rsidRPr="00231CDC">
          <w:rPr>
            <w:rStyle w:val="Hyperlink"/>
            <w:b/>
          </w:rPr>
          <w:t>www.sorubak.com</w:t>
        </w:r>
      </w:hyperlink>
      <w:r>
        <w:rPr>
          <w:b/>
        </w:rPr>
        <w:t xml:space="preserve"> </w:t>
      </w:r>
    </w:p>
    <w:p w:rsidR="007A014B" w:rsidRDefault="007A014B" w:rsidP="00F363E0">
      <w:pPr>
        <w:tabs>
          <w:tab w:val="left" w:pos="4005"/>
          <w:tab w:val="left" w:pos="6705"/>
        </w:tabs>
        <w:rPr>
          <w:b/>
        </w:rPr>
      </w:pPr>
    </w:p>
    <w:p w:rsidR="007A014B" w:rsidRDefault="007A014B" w:rsidP="00F363E0">
      <w:pPr>
        <w:tabs>
          <w:tab w:val="left" w:pos="4005"/>
          <w:tab w:val="left" w:pos="6705"/>
        </w:tabs>
        <w:rPr>
          <w:b/>
        </w:rPr>
      </w:pPr>
    </w:p>
    <w:p w:rsidR="007A014B" w:rsidRDefault="007A014B" w:rsidP="00F363E0">
      <w:pPr>
        <w:tabs>
          <w:tab w:val="left" w:pos="4005"/>
          <w:tab w:val="left" w:pos="6705"/>
        </w:tabs>
        <w:rPr>
          <w:b/>
        </w:rPr>
      </w:pPr>
    </w:p>
    <w:p w:rsidR="007A014B" w:rsidRDefault="007A014B" w:rsidP="00F363E0"/>
    <w:sectPr w:rsidR="007A014B" w:rsidSect="00DC48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354F4"/>
    <w:multiLevelType w:val="hybridMultilevel"/>
    <w:tmpl w:val="5FFE1C9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63E0"/>
    <w:rsid w:val="000112BF"/>
    <w:rsid w:val="001E25C9"/>
    <w:rsid w:val="00231CDC"/>
    <w:rsid w:val="00395633"/>
    <w:rsid w:val="004068B7"/>
    <w:rsid w:val="0062341F"/>
    <w:rsid w:val="007A014B"/>
    <w:rsid w:val="00840518"/>
    <w:rsid w:val="008C4910"/>
    <w:rsid w:val="00DC48F1"/>
    <w:rsid w:val="00EF1057"/>
    <w:rsid w:val="00F363E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8F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363E0"/>
    <w:pPr>
      <w:ind w:left="720"/>
      <w:contextualSpacing/>
    </w:pPr>
  </w:style>
  <w:style w:type="paragraph" w:styleId="BalloonText">
    <w:name w:val="Balloon Text"/>
    <w:basedOn w:val="Normal"/>
    <w:link w:val="BalloonTextChar"/>
    <w:uiPriority w:val="99"/>
    <w:semiHidden/>
    <w:rsid w:val="00F363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63E0"/>
    <w:rPr>
      <w:rFonts w:ascii="Tahoma" w:hAnsi="Tahoma" w:cs="Tahoma"/>
      <w:sz w:val="16"/>
      <w:szCs w:val="16"/>
    </w:rPr>
  </w:style>
  <w:style w:type="character" w:styleId="Hyperlink">
    <w:name w:val="Hyperlink"/>
    <w:basedOn w:val="DefaultParagraphFont"/>
    <w:uiPriority w:val="99"/>
    <w:rsid w:val="00EF105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3</Pages>
  <Words>432</Words>
  <Characters>2464</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Hüseyin</dc:creator>
  <cp:keywords>www.sorubak.com</cp:keywords>
  <dc:description/>
  <cp:lastModifiedBy>edanur</cp:lastModifiedBy>
  <cp:revision>5</cp:revision>
  <dcterms:created xsi:type="dcterms:W3CDTF">2013-10-20T13:28:00Z</dcterms:created>
  <dcterms:modified xsi:type="dcterms:W3CDTF">2014-10-19T19:21:00Z</dcterms:modified>
  <cp:category>www.sorubak.com</cp:category>
</cp:coreProperties>
</file>