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EB8" w:rsidRPr="00D92E8A" w:rsidRDefault="00F36EB8" w:rsidP="00533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536"/>
          <w:tab w:val="left" w:pos="4956"/>
          <w:tab w:val="left" w:pos="7665"/>
        </w:tabs>
        <w:rPr>
          <w:rFonts w:ascii="Futura Bk BT" w:hAnsi="Futura Bk BT" w:cs="Tahoma"/>
          <w:sz w:val="24"/>
          <w:szCs w:val="18"/>
          <w:lang w:eastAsia="tr-TR"/>
        </w:rPr>
      </w:pPr>
      <w:r>
        <w:rPr>
          <w:noProof/>
          <w:lang w:eastAsia="tr-TR"/>
        </w:rPr>
        <w:pict>
          <v:oval id="Oval 2" o:spid="_x0000_s1026" style="position:absolute;margin-left:355.5pt;margin-top:-26.25pt;width:141pt;height:70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">
            <v:textbox>
              <w:txbxContent>
                <w:p w:rsidR="00F36EB8" w:rsidRDefault="00F36EB8" w:rsidP="0012714C">
                  <w:r>
                    <w:t>ALDIĞI PUAN</w:t>
                  </w:r>
                </w:p>
                <w:p w:rsidR="00F36EB8" w:rsidRDefault="00F36EB8" w:rsidP="0012714C">
                  <w:r>
                    <w:t>………………..</w:t>
                  </w:r>
                </w:p>
              </w:txbxContent>
            </v:textbox>
          </v:oval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  <w:lang w:eastAsia="tr-TR"/>
        </w:rPr>
        <w:pict>
          <v:rect id="Dikdörtgen 1" o:spid="_x0000_s1027" style="position:absolute;margin-left:-5.55pt;margin-top:-15.75pt;width:175.85pt;height:51.2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" fillcolor="#fde9d9" stroked="f">
            <v:textbox>
              <w:txbxContent>
                <w:p w:rsidR="00F36EB8" w:rsidRPr="00680368" w:rsidRDefault="00F36EB8" w:rsidP="0012714C">
                  <w:pPr>
                    <w:tabs>
                      <w:tab w:val="left" w:pos="993"/>
                    </w:tabs>
                    <w:rPr>
                      <w:rFonts w:ascii="Futura Lt BT" w:hAnsi="Futura Lt BT"/>
                      <w:sz w:val="20"/>
                      <w:szCs w:val="20"/>
                    </w:rPr>
                  </w:pP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>ADI</w:t>
                  </w: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ab/>
                    <w:t>:</w:t>
                  </w:r>
                  <w:r>
                    <w:rPr>
                      <w:rFonts w:ascii="Futura Lt BT" w:hAnsi="Futura Lt BT"/>
                      <w:sz w:val="20"/>
                      <w:szCs w:val="20"/>
                    </w:rPr>
                    <w:t xml:space="preserve"> </w:t>
                  </w:r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>……………...…………</w:t>
                  </w:r>
                </w:p>
                <w:p w:rsidR="00F36EB8" w:rsidRPr="00680368" w:rsidRDefault="00F36EB8" w:rsidP="0012714C">
                  <w:pPr>
                    <w:tabs>
                      <w:tab w:val="left" w:pos="993"/>
                    </w:tabs>
                    <w:rPr>
                      <w:rFonts w:ascii="Futura Lt BT" w:hAnsi="Futura Lt BT"/>
                      <w:sz w:val="20"/>
                      <w:szCs w:val="20"/>
                    </w:rPr>
                  </w:pP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>SOYADI</w:t>
                  </w: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ab/>
                    <w:t>:</w:t>
                  </w:r>
                  <w:r>
                    <w:rPr>
                      <w:rFonts w:ascii="Futura Lt BT" w:hAnsi="Futura Lt BT"/>
                      <w:sz w:val="20"/>
                      <w:szCs w:val="20"/>
                    </w:rPr>
                    <w:t xml:space="preserve"> </w:t>
                  </w:r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 xml:space="preserve">…………………………   </w:t>
                  </w:r>
                </w:p>
                <w:p w:rsidR="00F36EB8" w:rsidRPr="00AE0CBB" w:rsidRDefault="00F36EB8" w:rsidP="0012714C">
                  <w:pPr>
                    <w:tabs>
                      <w:tab w:val="left" w:pos="993"/>
                    </w:tabs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</w:pP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>NU.</w:t>
                  </w:r>
                  <w:r w:rsidRPr="00680368">
                    <w:rPr>
                      <w:rFonts w:ascii="Futura Lt BT" w:hAnsi="Futura Lt BT"/>
                      <w:sz w:val="20"/>
                      <w:szCs w:val="20"/>
                    </w:rPr>
                    <w:tab/>
                    <w:t xml:space="preserve">: </w:t>
                  </w:r>
                  <w:r w:rsidRPr="00AE0CBB">
                    <w:rPr>
                      <w:rFonts w:ascii="Futura Lt BT" w:hAnsi="Futura Lt BT"/>
                      <w:color w:val="A6A6A6"/>
                      <w:sz w:val="20"/>
                      <w:szCs w:val="20"/>
                    </w:rPr>
                    <w:t>…………………………</w:t>
                  </w:r>
                </w:p>
              </w:txbxContent>
            </v:textbox>
          </v:rect>
        </w:pict>
      </w:r>
      <w:r>
        <w:tab/>
        <w:t xml:space="preserve">         </w:t>
      </w:r>
      <w:r w:rsidRPr="00D92E8A">
        <w:rPr>
          <w:rFonts w:ascii="Futura Bk BT" w:hAnsi="Futura Bk BT" w:cs="Tahoma"/>
          <w:sz w:val="24"/>
          <w:szCs w:val="18"/>
          <w:lang w:eastAsia="tr-TR"/>
        </w:rPr>
        <w:t>5.SINIF</w:t>
      </w:r>
      <w:r>
        <w:rPr>
          <w:rFonts w:ascii="Futura Bk BT" w:hAnsi="Futura Bk BT" w:cs="Tahoma"/>
          <w:sz w:val="24"/>
          <w:szCs w:val="18"/>
          <w:lang w:eastAsia="tr-TR"/>
        </w:rPr>
        <w:tab/>
      </w:r>
    </w:p>
    <w:p w:rsidR="00F36EB8" w:rsidRPr="00D92E8A" w:rsidRDefault="00F36EB8" w:rsidP="00D92E8A">
      <w:pPr>
        <w:spacing w:after="0" w:line="240" w:lineRule="auto"/>
        <w:jc w:val="center"/>
        <w:rPr>
          <w:rFonts w:ascii="Futura Bk BT" w:hAnsi="Futura Bk BT" w:cs="Tahoma"/>
          <w:sz w:val="24"/>
          <w:szCs w:val="18"/>
          <w:lang w:eastAsia="tr-TR"/>
        </w:rPr>
      </w:pPr>
      <w:r>
        <w:rPr>
          <w:rFonts w:ascii="Futura Bk BT" w:hAnsi="Futura Bk BT" w:cs="Tahoma"/>
          <w:sz w:val="24"/>
          <w:szCs w:val="18"/>
          <w:lang w:eastAsia="tr-TR"/>
        </w:rPr>
        <w:t xml:space="preserve">                </w:t>
      </w:r>
      <w:r w:rsidRPr="00D92E8A">
        <w:rPr>
          <w:rFonts w:ascii="Futura Bk BT" w:hAnsi="Futura Bk BT" w:cs="Tahoma"/>
          <w:sz w:val="24"/>
          <w:szCs w:val="18"/>
          <w:lang w:eastAsia="tr-TR"/>
        </w:rPr>
        <w:t>2. TÜRKÇE SINAVI</w:t>
      </w:r>
    </w:p>
    <w:p w:rsidR="00F36EB8" w:rsidRPr="00D92E8A" w:rsidRDefault="00F36EB8" w:rsidP="00D92E8A">
      <w:pPr>
        <w:spacing w:after="0" w:line="240" w:lineRule="auto"/>
        <w:jc w:val="center"/>
        <w:rPr>
          <w:rFonts w:ascii="Futura Bk BT" w:hAnsi="Futura Bk BT" w:cs="Tahoma"/>
          <w:sz w:val="20"/>
          <w:szCs w:val="18"/>
          <w:lang w:eastAsia="tr-TR"/>
        </w:rPr>
      </w:pPr>
    </w:p>
    <w:p w:rsidR="00F36EB8" w:rsidRDefault="00F36EB8" w:rsidP="00D92E8A">
      <w:pPr>
        <w:tabs>
          <w:tab w:val="center" w:pos="4536"/>
        </w:tabs>
      </w:pPr>
    </w:p>
    <w:p w:rsidR="00F36EB8" w:rsidRPr="00897B3E" w:rsidRDefault="00F36EB8" w:rsidP="00897B3E">
      <w:pPr>
        <w:spacing w:after="0" w:line="240" w:lineRule="auto"/>
        <w:rPr>
          <w:rFonts w:ascii="Comic Sans MS" w:hAnsi="Comic Sans MS"/>
          <w:sz w:val="24"/>
          <w:szCs w:val="24"/>
          <w:lang w:eastAsia="tr-TR"/>
        </w:rPr>
      </w:pPr>
      <w:r>
        <w:t xml:space="preserve">                                      </w:t>
      </w:r>
      <w:r w:rsidRPr="00897B3E">
        <w:rPr>
          <w:rFonts w:ascii="Comic Sans MS" w:hAnsi="Comic Sans MS"/>
          <w:sz w:val="24"/>
          <w:szCs w:val="24"/>
          <w:lang w:eastAsia="tr-TR"/>
        </w:rPr>
        <w:t>……………………………………………………………………..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/>
          <w:sz w:val="24"/>
          <w:szCs w:val="24"/>
          <w:lang w:eastAsia="tr-TR"/>
        </w:rPr>
        <w:t xml:space="preserve">          </w:t>
      </w:r>
      <w:r w:rsidRPr="00897B3E">
        <w:rPr>
          <w:rFonts w:ascii="Comic Sans MS" w:hAnsi="Comic Sans MS" w:cs="Arial"/>
          <w:sz w:val="24"/>
          <w:szCs w:val="24"/>
          <w:lang w:eastAsia="tr-TR"/>
        </w:rPr>
        <w:t>Neşeli bulunduğu bir zamanı seçerek;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ab/>
        <w:t>- Paşa’m ... demiştim , şu dinlediğiniz kişilerin içinde bazen öyleleri var , şaşıyorum. Bunların düşüncelerine nasıl olsa katılmayacaksın. Kararını önceden vermiş olduğun da belli... O halde , ne diye onları birer birer  çağırıp karşında söyletirsin ?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ab/>
        <w:t>Atatürk yüzüme alaycı bir edayla bakıp şu yanıtı vermişti: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ab/>
        <w:t>-Bazen hiç umulmadık adamdan ben çok şeyler öğrenmişimdir, hiçbir düşünceyi değersiz görmemek gerekir. Sonuçta , kendi düşüncelerimi uygulayacak bile olsam , herkesi ayrı ayrı dinlemekten zevk alırım.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hAnsi="Comic Sans MS" w:cs="Arial"/>
          <w:sz w:val="24"/>
          <w:szCs w:val="24"/>
          <w:lang w:eastAsia="tr-TR"/>
        </w:rPr>
        <w:tab/>
      </w:r>
      <w:r w:rsidRPr="00897B3E">
        <w:rPr>
          <w:rFonts w:ascii="Comic Sans MS" w:hAnsi="Comic Sans MS" w:cs="Arial"/>
          <w:sz w:val="24"/>
          <w:szCs w:val="24"/>
          <w:lang w:eastAsia="tr-TR"/>
        </w:rPr>
        <w:tab/>
        <w:t xml:space="preserve">                                                        Salih Bozok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 xml:space="preserve">          </w:t>
      </w:r>
      <w:r w:rsidRPr="00897B3E">
        <w:rPr>
          <w:rFonts w:ascii="Comic Sans MS" w:hAnsi="Comic Sans MS" w:cs="Arial"/>
          <w:sz w:val="24"/>
          <w:szCs w:val="24"/>
          <w:lang w:eastAsia="tr-TR"/>
        </w:rPr>
        <w:t xml:space="preserve"> Aşağıdaki ilk beş soruyu metne göre cevaplayınız.</w:t>
      </w:r>
      <w:r>
        <w:rPr>
          <w:rFonts w:ascii="Comic Sans MS" w:hAnsi="Comic Sans MS" w:cs="Arial"/>
          <w:sz w:val="24"/>
          <w:szCs w:val="24"/>
          <w:lang w:eastAsia="tr-TR"/>
        </w:rPr>
        <w:t>(Her soru 5 puan)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>1. Salih Bozok , en çok neye şaşıyor?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 xml:space="preserve"> 2. Atatürk , neden herkesin düşüncesini dinleme gereği duyuyor?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 xml:space="preserve"> 3. Parçadan , Atatürk’ün hangi özelliği çıkarılabilir?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……………………………………………………………………………………………………………………….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 xml:space="preserve"> 4. Atatürk , nelere değer veriyor?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 xml:space="preserve"> 5. Bu parçadan nasıl bir sonuca ulaşabiliriz ?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 w:cs="Arial"/>
          <w:sz w:val="24"/>
          <w:szCs w:val="24"/>
          <w:lang w:eastAsia="tr-TR"/>
        </w:rPr>
        <w:t>………………………………………………………………………………………………………………………</w:t>
      </w:r>
    </w:p>
    <w:p w:rsidR="00F36EB8" w:rsidRPr="00897B3E" w:rsidRDefault="00F36EB8" w:rsidP="00897B3E">
      <w:pPr>
        <w:spacing w:after="0" w:line="240" w:lineRule="auto"/>
        <w:rPr>
          <w:rFonts w:ascii="Comic Sans MS" w:hAnsi="Comic Sans MS" w:cs="Arial"/>
          <w:sz w:val="24"/>
          <w:szCs w:val="24"/>
          <w:lang w:eastAsia="tr-TR"/>
        </w:rPr>
      </w:pPr>
      <w:r w:rsidRPr="00897B3E">
        <w:rPr>
          <w:rFonts w:ascii="Comic Sans MS" w:hAnsi="Comic Sans MS" w:cs="Arial"/>
          <w:sz w:val="24"/>
          <w:szCs w:val="24"/>
          <w:lang w:eastAsia="tr-TR"/>
        </w:rPr>
        <w:t xml:space="preserve">    </w:t>
      </w:r>
    </w:p>
    <w:p w:rsidR="00F36EB8" w:rsidRPr="00C71FC7" w:rsidRDefault="00F36EB8" w:rsidP="00E42169">
      <w:pPr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C71FC7">
        <w:rPr>
          <w:rFonts w:ascii="Times New Roman" w:hAnsi="Times New Roman"/>
          <w:b/>
          <w:sz w:val="24"/>
          <w:szCs w:val="24"/>
        </w:rPr>
        <w:t>6.Aşağıdaki cümleleri neden-sonuç, amaç-sonuç,k</w:t>
      </w:r>
      <w:r>
        <w:rPr>
          <w:rFonts w:ascii="Times New Roman" w:hAnsi="Times New Roman"/>
          <w:b/>
          <w:sz w:val="24"/>
          <w:szCs w:val="24"/>
        </w:rPr>
        <w:t>oşul-sonuç olarak belirtiniz.(5</w:t>
      </w:r>
      <w:r w:rsidRPr="00C71FC7">
        <w:rPr>
          <w:rFonts w:ascii="Times New Roman" w:hAnsi="Times New Roman"/>
          <w:b/>
          <w:sz w:val="24"/>
          <w:szCs w:val="24"/>
        </w:rPr>
        <w:t xml:space="preserve"> puan)</w:t>
      </w:r>
    </w:p>
    <w:p w:rsidR="00F36EB8" w:rsidRPr="00C71FC7" w:rsidRDefault="00F36EB8" w:rsidP="00E42169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C71FC7">
        <w:rPr>
          <w:rFonts w:ascii="Times New Roman" w:hAnsi="Times New Roman"/>
          <w:b/>
          <w:sz w:val="24"/>
          <w:szCs w:val="24"/>
        </w:rPr>
        <w:t>Annesini mutlu etmek için ona çiçek aldı.</w:t>
      </w:r>
      <w:r w:rsidRPr="00C71FC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C71FC7">
        <w:rPr>
          <w:rFonts w:ascii="Times New Roman" w:hAnsi="Times New Roman"/>
          <w:b/>
          <w:sz w:val="24"/>
          <w:szCs w:val="24"/>
        </w:rPr>
        <w:t xml:space="preserve">(                                  </w:t>
      </w:r>
      <w:r w:rsidRPr="00C71FC7">
        <w:rPr>
          <w:rFonts w:ascii="Times New Roman" w:hAnsi="Times New Roman"/>
          <w:b/>
          <w:sz w:val="24"/>
          <w:szCs w:val="24"/>
        </w:rPr>
        <w:tab/>
      </w:r>
      <w:r w:rsidRPr="00C71FC7">
        <w:rPr>
          <w:rFonts w:ascii="Times New Roman" w:hAnsi="Times New Roman"/>
          <w:b/>
          <w:sz w:val="24"/>
          <w:szCs w:val="24"/>
        </w:rPr>
        <w:tab/>
        <w:t>)</w:t>
      </w:r>
    </w:p>
    <w:p w:rsidR="00F36EB8" w:rsidRPr="00C71FC7" w:rsidRDefault="00F36EB8" w:rsidP="00E42169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C71FC7">
        <w:rPr>
          <w:rFonts w:ascii="Times New Roman" w:hAnsi="Times New Roman"/>
          <w:b/>
          <w:sz w:val="24"/>
          <w:szCs w:val="24"/>
        </w:rPr>
        <w:t>Yemeğini bitirirsen oyun oynayabilirsin.</w:t>
      </w:r>
      <w:r w:rsidRPr="00C71FC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C71FC7">
        <w:rPr>
          <w:rFonts w:ascii="Times New Roman" w:hAnsi="Times New Roman"/>
          <w:b/>
          <w:sz w:val="24"/>
          <w:szCs w:val="24"/>
        </w:rPr>
        <w:t xml:space="preserve">(                                    </w:t>
      </w:r>
      <w:r w:rsidRPr="00C71FC7">
        <w:rPr>
          <w:rFonts w:ascii="Times New Roman" w:hAnsi="Times New Roman"/>
          <w:b/>
          <w:sz w:val="24"/>
          <w:szCs w:val="24"/>
        </w:rPr>
        <w:tab/>
      </w:r>
      <w:r w:rsidRPr="00C71FC7">
        <w:rPr>
          <w:rFonts w:ascii="Times New Roman" w:hAnsi="Times New Roman"/>
          <w:b/>
          <w:sz w:val="24"/>
          <w:szCs w:val="24"/>
        </w:rPr>
        <w:tab/>
        <w:t>)</w:t>
      </w:r>
    </w:p>
    <w:p w:rsidR="00F36EB8" w:rsidRPr="00C71FC7" w:rsidRDefault="00F36EB8" w:rsidP="00E42169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C71FC7">
        <w:rPr>
          <w:rFonts w:ascii="Times New Roman" w:hAnsi="Times New Roman"/>
          <w:b/>
          <w:sz w:val="24"/>
          <w:szCs w:val="24"/>
        </w:rPr>
        <w:t>Sınavdan yüksek not almak için çok çalıştım.</w:t>
      </w:r>
      <w:r w:rsidRPr="00C71FC7">
        <w:rPr>
          <w:rFonts w:ascii="Times New Roman" w:hAnsi="Times New Roman"/>
          <w:b/>
          <w:sz w:val="24"/>
          <w:szCs w:val="24"/>
        </w:rPr>
        <w:tab/>
        <w:t xml:space="preserve">(                                       </w:t>
      </w:r>
      <w:r w:rsidRPr="00C71FC7">
        <w:rPr>
          <w:rFonts w:ascii="Times New Roman" w:hAnsi="Times New Roman"/>
          <w:b/>
          <w:sz w:val="24"/>
          <w:szCs w:val="24"/>
        </w:rPr>
        <w:tab/>
        <w:t>)</w:t>
      </w:r>
    </w:p>
    <w:p w:rsidR="00F36EB8" w:rsidRPr="00C71FC7" w:rsidRDefault="00F36EB8" w:rsidP="00E42169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C71FC7">
        <w:rPr>
          <w:rFonts w:ascii="Times New Roman" w:hAnsi="Times New Roman"/>
          <w:b/>
          <w:sz w:val="24"/>
          <w:szCs w:val="24"/>
        </w:rPr>
        <w:t xml:space="preserve">Hasta olunca kartopu oynamaya çıkamadım.(                                       </w:t>
      </w:r>
      <w:r w:rsidRPr="00C71FC7">
        <w:rPr>
          <w:rFonts w:ascii="Times New Roman" w:hAnsi="Times New Roman"/>
          <w:b/>
          <w:sz w:val="24"/>
          <w:szCs w:val="24"/>
        </w:rPr>
        <w:tab/>
        <w:t>)</w:t>
      </w:r>
    </w:p>
    <w:p w:rsidR="00F36EB8" w:rsidRPr="00C71FC7" w:rsidRDefault="00F36EB8" w:rsidP="00E42169">
      <w:pPr>
        <w:pStyle w:val="NoSpacing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C71FC7">
        <w:rPr>
          <w:rFonts w:ascii="Times New Roman" w:hAnsi="Times New Roman"/>
          <w:b/>
          <w:sz w:val="24"/>
          <w:szCs w:val="24"/>
        </w:rPr>
        <w:t>Biraz beklerseniz müdürle görüşebilirsiniz.</w:t>
      </w:r>
      <w:r w:rsidRPr="00C71FC7">
        <w:rPr>
          <w:rFonts w:ascii="Times New Roman" w:hAnsi="Times New Roman"/>
          <w:b/>
          <w:sz w:val="24"/>
          <w:szCs w:val="24"/>
        </w:rPr>
        <w:tab/>
        <w:t xml:space="preserve">(                                 </w:t>
      </w:r>
      <w:r w:rsidRPr="00C71FC7">
        <w:rPr>
          <w:rFonts w:ascii="Times New Roman" w:hAnsi="Times New Roman"/>
          <w:b/>
          <w:sz w:val="24"/>
          <w:szCs w:val="24"/>
        </w:rPr>
        <w:tab/>
        <w:t xml:space="preserve">             )</w:t>
      </w:r>
    </w:p>
    <w:p w:rsidR="00F36EB8" w:rsidRDefault="00F36EB8" w:rsidP="00D92E8A">
      <w:pPr>
        <w:tabs>
          <w:tab w:val="left" w:pos="1815"/>
        </w:tabs>
      </w:pPr>
    </w:p>
    <w:p w:rsidR="00F36EB8" w:rsidRDefault="00F36EB8" w:rsidP="00D92E8A">
      <w:pPr>
        <w:tabs>
          <w:tab w:val="left" w:pos="1815"/>
        </w:tabs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8.6pt;margin-top:-19.1pt;width:441.05pt;height:93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">
            <v:textbox>
              <w:txbxContent>
                <w:p w:rsidR="00F36EB8" w:rsidRPr="004D560D" w:rsidRDefault="00F36EB8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4F52BD">
                    <w:rPr>
                      <w:rFonts w:ascii="Futura Bk BT" w:hAnsi="Futura Bk BT"/>
                      <w:szCs w:val="21"/>
                    </w:rPr>
                    <w:tab/>
                  </w:r>
                  <w:r w:rsidRPr="004D56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Dün benim doğum günümdü. Birçok </w:t>
                  </w:r>
                  <w:r w:rsidRPr="004D560D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hediye</w:t>
                  </w:r>
                  <w:r w:rsidRPr="004D56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aldım. Ama beni en çok sevindiren babamın hediyesiydi. Kucağındaki </w:t>
                  </w:r>
                  <w:r w:rsidRPr="004D560D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kara</w:t>
                  </w:r>
                  <w:r w:rsidRPr="004D56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tüylü minik köpeği gördüğümde gözlerime inanamadım. Kucağıma aldığımda </w:t>
                  </w:r>
                  <w:r w:rsidRPr="004D560D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surat</w:t>
                  </w:r>
                  <w:r w:rsidRPr="004D56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ımı yalamaya başlaması onun da benim kadar sevindiğini gösteriyordu. Hayatımdaki en mutlu </w:t>
                  </w:r>
                  <w:r w:rsidRPr="004D560D"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  <w:t>anı</w:t>
                  </w:r>
                  <w:r w:rsidRPr="004D560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larımdan biri bu doğum günü oldu.</w:t>
                  </w:r>
                </w:p>
              </w:txbxContent>
            </v:textbox>
          </v:shape>
        </w:pict>
      </w:r>
    </w:p>
    <w:p w:rsidR="00F36EB8" w:rsidRPr="000F710D" w:rsidRDefault="00F36EB8" w:rsidP="000F710D">
      <w:pPr>
        <w:rPr>
          <w:rFonts w:ascii="Times New Roman" w:hAnsi="Times New Roman"/>
          <w:sz w:val="24"/>
          <w:szCs w:val="24"/>
        </w:rPr>
      </w:pPr>
    </w:p>
    <w:p w:rsidR="00F36EB8" w:rsidRPr="000F710D" w:rsidRDefault="00F36EB8" w:rsidP="000F710D">
      <w:pPr>
        <w:rPr>
          <w:rFonts w:ascii="Times New Roman" w:hAnsi="Times New Roman"/>
          <w:sz w:val="24"/>
          <w:szCs w:val="24"/>
        </w:rPr>
      </w:pPr>
    </w:p>
    <w:p w:rsidR="00F36EB8" w:rsidRDefault="00F36EB8" w:rsidP="000F710D">
      <w:pPr>
        <w:rPr>
          <w:rFonts w:ascii="Times New Roman" w:hAnsi="Times New Roman"/>
          <w:sz w:val="24"/>
          <w:szCs w:val="24"/>
        </w:rPr>
      </w:pPr>
    </w:p>
    <w:p w:rsidR="00F36EB8" w:rsidRPr="000F710D" w:rsidRDefault="00F36EB8" w:rsidP="00195162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0F710D">
        <w:rPr>
          <w:rFonts w:ascii="Times New Roman" w:hAnsi="Times New Roman"/>
          <w:b/>
          <w:sz w:val="24"/>
          <w:szCs w:val="24"/>
          <w:lang w:eastAsia="tr-TR"/>
        </w:rPr>
        <w:t>7.Yukarıdaki metinde verilen altı çizili sözcüklerin eş anlamları sırasıyla hangi seçenekte verilmiştir?</w:t>
      </w:r>
      <w:r>
        <w:rPr>
          <w:rFonts w:ascii="Times New Roman" w:hAnsi="Times New Roman"/>
          <w:b/>
          <w:sz w:val="24"/>
          <w:szCs w:val="24"/>
          <w:lang w:eastAsia="tr-TR"/>
        </w:rPr>
        <w:t>(5 puan)</w:t>
      </w:r>
    </w:p>
    <w:p w:rsidR="00F36EB8" w:rsidRPr="000F710D" w:rsidRDefault="00F36EB8" w:rsidP="000F710D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567"/>
        <w:rPr>
          <w:rFonts w:ascii="Times New Roman" w:hAnsi="Times New Roman"/>
          <w:b/>
          <w:sz w:val="24"/>
          <w:szCs w:val="24"/>
          <w:lang w:eastAsia="tr-TR"/>
        </w:rPr>
      </w:pPr>
      <w:r w:rsidRPr="000F710D">
        <w:rPr>
          <w:rFonts w:ascii="Times New Roman" w:hAnsi="Times New Roman"/>
          <w:b/>
          <w:sz w:val="24"/>
          <w:szCs w:val="24"/>
          <w:lang w:eastAsia="tr-TR"/>
        </w:rPr>
        <w:t>A)</w:t>
      </w:r>
      <w:r>
        <w:rPr>
          <w:rFonts w:ascii="Times New Roman" w:hAnsi="Times New Roman"/>
          <w:b/>
          <w:sz w:val="24"/>
          <w:szCs w:val="24"/>
          <w:lang w:eastAsia="tr-TR"/>
        </w:rPr>
        <w:t>armağan</w:t>
      </w:r>
      <w:r w:rsidRPr="000F710D">
        <w:rPr>
          <w:rFonts w:ascii="Times New Roman" w:hAnsi="Times New Roman"/>
          <w:b/>
          <w:sz w:val="24"/>
          <w:szCs w:val="24"/>
          <w:lang w:eastAsia="tr-TR"/>
        </w:rPr>
        <w:t xml:space="preserve"> – siyah – yüz – hatıra </w:t>
      </w:r>
      <w:r w:rsidRPr="000F710D">
        <w:rPr>
          <w:rFonts w:ascii="Times New Roman" w:hAnsi="Times New Roman"/>
          <w:b/>
          <w:sz w:val="24"/>
          <w:szCs w:val="24"/>
          <w:lang w:eastAsia="tr-TR"/>
        </w:rPr>
        <w:tab/>
        <w:t xml:space="preserve">B) armağan – ak – yüz – hatıra </w:t>
      </w:r>
    </w:p>
    <w:p w:rsidR="00F36EB8" w:rsidRPr="000F710D" w:rsidRDefault="00F36EB8" w:rsidP="000F710D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567"/>
        <w:rPr>
          <w:rFonts w:ascii="Times New Roman" w:hAnsi="Times New Roman"/>
          <w:b/>
          <w:sz w:val="24"/>
          <w:szCs w:val="24"/>
          <w:lang w:eastAsia="tr-TR"/>
        </w:rPr>
      </w:pPr>
      <w:r w:rsidRPr="000F710D">
        <w:rPr>
          <w:rFonts w:ascii="Times New Roman" w:hAnsi="Times New Roman"/>
          <w:b/>
          <w:sz w:val="24"/>
          <w:szCs w:val="24"/>
          <w:lang w:eastAsia="tr-TR"/>
        </w:rPr>
        <w:t xml:space="preserve">C)anı – yüz – ak – armağan </w:t>
      </w:r>
      <w:r w:rsidRPr="000F710D">
        <w:rPr>
          <w:rFonts w:ascii="Times New Roman" w:hAnsi="Times New Roman"/>
          <w:b/>
          <w:sz w:val="24"/>
          <w:szCs w:val="24"/>
          <w:lang w:eastAsia="tr-TR"/>
        </w:rPr>
        <w:tab/>
        <w:t xml:space="preserve">D) kara – armağan – yüz – hatıra </w:t>
      </w:r>
    </w:p>
    <w:p w:rsidR="00F36EB8" w:rsidRPr="000F710D" w:rsidRDefault="00F36EB8" w:rsidP="000F710D">
      <w:pPr>
        <w:tabs>
          <w:tab w:val="left" w:pos="567"/>
          <w:tab w:val="left" w:pos="2520"/>
          <w:tab w:val="left" w:pos="4680"/>
          <w:tab w:val="left" w:pos="7020"/>
        </w:tabs>
        <w:spacing w:after="0" w:line="240" w:lineRule="auto"/>
        <w:ind w:left="567"/>
        <w:rPr>
          <w:rFonts w:ascii="Times New Roman" w:hAnsi="Times New Roman"/>
          <w:b/>
          <w:sz w:val="24"/>
          <w:szCs w:val="24"/>
          <w:lang w:eastAsia="tr-TR"/>
        </w:rPr>
      </w:pPr>
    </w:p>
    <w:p w:rsidR="00F36EB8" w:rsidRPr="00C00653" w:rsidRDefault="00F36EB8" w:rsidP="004459B0">
      <w:pPr>
        <w:pStyle w:val="NoSpacing"/>
        <w:rPr>
          <w:rFonts w:ascii="Times New Roman" w:hAnsi="Times New Roman"/>
          <w:b/>
          <w:sz w:val="24"/>
          <w:szCs w:val="24"/>
        </w:rPr>
      </w:pPr>
      <w:r w:rsidRPr="00C00653">
        <w:rPr>
          <w:rFonts w:ascii="Times New Roman" w:hAnsi="Times New Roman"/>
          <w:b/>
          <w:sz w:val="24"/>
          <w:szCs w:val="24"/>
        </w:rPr>
        <w:t>8. ‘’İnsan ne kadar zor durumda olursa olsun mutlaka o durumdan kurtulacak bir yol vardır.’’</w:t>
      </w:r>
    </w:p>
    <w:p w:rsidR="00F36EB8" w:rsidRPr="00C00653" w:rsidRDefault="00F36EB8" w:rsidP="004459B0">
      <w:pPr>
        <w:pStyle w:val="NoSpacing"/>
        <w:ind w:left="360"/>
        <w:rPr>
          <w:rFonts w:ascii="Times New Roman" w:hAnsi="Times New Roman"/>
          <w:b/>
          <w:sz w:val="24"/>
          <w:szCs w:val="24"/>
        </w:rPr>
      </w:pPr>
      <w:r w:rsidRPr="00C00653">
        <w:rPr>
          <w:rFonts w:ascii="Times New Roman" w:hAnsi="Times New Roman"/>
          <w:b/>
          <w:sz w:val="24"/>
          <w:szCs w:val="24"/>
        </w:rPr>
        <w:t>Yukarıdaki cümleye en uygun atasözü aşağıdakilerden hangisidir? (5 puan)</w:t>
      </w:r>
    </w:p>
    <w:p w:rsidR="00F36EB8" w:rsidRPr="00C00653" w:rsidRDefault="00F36EB8" w:rsidP="004459B0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C00653">
        <w:rPr>
          <w:rFonts w:ascii="Times New Roman" w:hAnsi="Times New Roman"/>
          <w:b/>
          <w:sz w:val="24"/>
          <w:szCs w:val="24"/>
        </w:rPr>
        <w:t>Dağ dağa kavuşmaz, insan insana kavuşur.</w:t>
      </w:r>
    </w:p>
    <w:p w:rsidR="00F36EB8" w:rsidRPr="00C00653" w:rsidRDefault="00F36EB8" w:rsidP="004459B0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C00653">
        <w:rPr>
          <w:rFonts w:ascii="Times New Roman" w:hAnsi="Times New Roman"/>
          <w:b/>
          <w:sz w:val="24"/>
          <w:szCs w:val="24"/>
        </w:rPr>
        <w:t>Karınca dağa küsmüş, dağın haberi olmamış.</w:t>
      </w:r>
    </w:p>
    <w:p w:rsidR="00F36EB8" w:rsidRPr="00C00653" w:rsidRDefault="00F36EB8" w:rsidP="004459B0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C00653">
        <w:rPr>
          <w:rFonts w:ascii="Times New Roman" w:hAnsi="Times New Roman"/>
          <w:b/>
          <w:sz w:val="24"/>
          <w:szCs w:val="24"/>
        </w:rPr>
        <w:t>Dağ ne kadar sarp olsa da yol üstünden aşar.</w:t>
      </w:r>
    </w:p>
    <w:p w:rsidR="00F36EB8" w:rsidRPr="00C00653" w:rsidRDefault="00F36EB8" w:rsidP="004459B0">
      <w:pPr>
        <w:pStyle w:val="NoSpacing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C00653">
        <w:rPr>
          <w:rFonts w:ascii="Times New Roman" w:hAnsi="Times New Roman"/>
          <w:b/>
          <w:sz w:val="24"/>
          <w:szCs w:val="24"/>
        </w:rPr>
        <w:t>Dağ dağ üstüne olur, ev ev üstüne olmaz.</w:t>
      </w:r>
    </w:p>
    <w:p w:rsidR="00F36EB8" w:rsidRPr="00C00653" w:rsidRDefault="00F36EB8" w:rsidP="004459B0">
      <w:pPr>
        <w:pStyle w:val="NoSpacing"/>
        <w:ind w:left="502"/>
        <w:rPr>
          <w:rFonts w:ascii="Times New Roman" w:hAnsi="Times New Roman"/>
          <w:b/>
          <w:sz w:val="24"/>
          <w:szCs w:val="24"/>
        </w:rPr>
      </w:pPr>
    </w:p>
    <w:p w:rsidR="00F36EB8" w:rsidRPr="00CE32BB" w:rsidRDefault="00F36EB8" w:rsidP="00CE32BB">
      <w:pPr>
        <w:rPr>
          <w:rFonts w:ascii="Times New Roman" w:hAnsi="Times New Roman"/>
          <w:b/>
          <w:sz w:val="24"/>
          <w:szCs w:val="24"/>
        </w:rPr>
      </w:pPr>
      <w:r w:rsidRPr="00CE32BB">
        <w:rPr>
          <w:rFonts w:ascii="Times New Roman" w:hAnsi="Times New Roman"/>
          <w:b/>
          <w:sz w:val="24"/>
          <w:szCs w:val="24"/>
        </w:rPr>
        <w:t>9. Aşağıdaki kelimeleri ekl</w:t>
      </w:r>
      <w:r>
        <w:rPr>
          <w:rFonts w:ascii="Times New Roman" w:hAnsi="Times New Roman"/>
          <w:b/>
          <w:sz w:val="24"/>
          <w:szCs w:val="24"/>
        </w:rPr>
        <w:t xml:space="preserve">erine ve köklerine ayırınız. (4 </w:t>
      </w:r>
      <w:r w:rsidRPr="00CE32BB">
        <w:rPr>
          <w:rFonts w:ascii="Times New Roman" w:hAnsi="Times New Roman"/>
          <w:b/>
          <w:sz w:val="24"/>
          <w:szCs w:val="24"/>
        </w:rPr>
        <w:t xml:space="preserve"> puan)</w:t>
      </w:r>
    </w:p>
    <w:p w:rsidR="00F36EB8" w:rsidRPr="007F5EEC" w:rsidRDefault="00F36EB8" w:rsidP="007F5EEC">
      <w:pPr>
        <w:pStyle w:val="ListParagraph"/>
        <w:ind w:left="360"/>
        <w:rPr>
          <w:rFonts w:ascii="Times New Roman" w:hAnsi="Times New Roman"/>
          <w:b/>
          <w:sz w:val="24"/>
          <w:szCs w:val="24"/>
        </w:rPr>
      </w:pPr>
    </w:p>
    <w:p w:rsidR="00F36EB8" w:rsidRDefault="00F36EB8" w:rsidP="007F5EEC">
      <w:pPr>
        <w:pStyle w:val="ListParagraph"/>
        <w:tabs>
          <w:tab w:val="left" w:pos="5910"/>
        </w:tabs>
        <w:ind w:left="360"/>
        <w:rPr>
          <w:b/>
          <w:sz w:val="24"/>
          <w:szCs w:val="24"/>
        </w:rPr>
      </w:pPr>
      <w:r w:rsidRPr="00CE547A">
        <w:rPr>
          <w:b/>
          <w:sz w:val="24"/>
          <w:szCs w:val="24"/>
        </w:rPr>
        <w:t>ÇÖPLÜK:</w:t>
      </w:r>
      <w:r>
        <w:rPr>
          <w:b/>
          <w:sz w:val="24"/>
          <w:szCs w:val="24"/>
        </w:rPr>
        <w:t xml:space="preserve">                                                          BİLEKLİK:</w:t>
      </w:r>
    </w:p>
    <w:p w:rsidR="00F36EB8" w:rsidRDefault="00F36EB8" w:rsidP="007F5EEC">
      <w:pPr>
        <w:pStyle w:val="ListParagraph"/>
        <w:ind w:left="360"/>
        <w:rPr>
          <w:b/>
          <w:sz w:val="24"/>
          <w:szCs w:val="24"/>
        </w:rPr>
      </w:pPr>
    </w:p>
    <w:p w:rsidR="00F36EB8" w:rsidRDefault="00F36EB8" w:rsidP="007F5EEC">
      <w:pPr>
        <w:pStyle w:val="ListParagraph"/>
        <w:ind w:left="360"/>
        <w:rPr>
          <w:b/>
          <w:sz w:val="24"/>
          <w:szCs w:val="24"/>
        </w:rPr>
      </w:pPr>
    </w:p>
    <w:p w:rsidR="00F36EB8" w:rsidRDefault="00F36EB8" w:rsidP="007F5EEC">
      <w:pPr>
        <w:pStyle w:val="ListParagraph"/>
        <w:tabs>
          <w:tab w:val="center" w:pos="4716"/>
        </w:tabs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SAATÇİ:</w:t>
      </w:r>
      <w:r>
        <w:rPr>
          <w:b/>
          <w:sz w:val="24"/>
          <w:szCs w:val="24"/>
        </w:rPr>
        <w:tab/>
        <w:t>KUŞLAR:</w:t>
      </w:r>
    </w:p>
    <w:p w:rsidR="00F36EB8" w:rsidRPr="00CE32BB" w:rsidRDefault="00F36EB8" w:rsidP="00CE32BB">
      <w:pPr>
        <w:rPr>
          <w:rFonts w:ascii="Times New Roman" w:hAnsi="Times New Roman"/>
          <w:b/>
          <w:sz w:val="24"/>
          <w:szCs w:val="24"/>
        </w:rPr>
      </w:pPr>
      <w:r w:rsidRPr="00CE32BB">
        <w:rPr>
          <w:rFonts w:ascii="Times New Roman" w:hAnsi="Times New Roman"/>
          <w:b/>
          <w:sz w:val="24"/>
          <w:szCs w:val="24"/>
        </w:rPr>
        <w:t xml:space="preserve">10. Aşağıda karışık olarak verilen kelimelerden kurallı </w:t>
      </w:r>
      <w:r>
        <w:rPr>
          <w:rFonts w:ascii="Times New Roman" w:hAnsi="Times New Roman"/>
          <w:b/>
          <w:sz w:val="24"/>
          <w:szCs w:val="24"/>
        </w:rPr>
        <w:t>cümle oluşturunuz.( 5</w:t>
      </w:r>
      <w:r w:rsidRPr="00CE32BB">
        <w:rPr>
          <w:rFonts w:ascii="Times New Roman" w:hAnsi="Times New Roman"/>
          <w:b/>
          <w:sz w:val="24"/>
          <w:szCs w:val="24"/>
        </w:rPr>
        <w:t xml:space="preserve"> puan)</w:t>
      </w:r>
    </w:p>
    <w:p w:rsidR="00F36EB8" w:rsidRPr="00CE32BB" w:rsidRDefault="00F36EB8" w:rsidP="00CE32BB">
      <w:pPr>
        <w:pStyle w:val="ListParagraph"/>
        <w:ind w:left="360"/>
        <w:rPr>
          <w:rFonts w:ascii="Times New Roman" w:hAnsi="Times New Roman"/>
          <w:b/>
          <w:sz w:val="24"/>
          <w:szCs w:val="24"/>
        </w:rPr>
      </w:pPr>
    </w:p>
    <w:p w:rsidR="00F36EB8" w:rsidRPr="00CE32BB" w:rsidRDefault="00F36EB8" w:rsidP="00CE32BB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CE32BB">
        <w:rPr>
          <w:rFonts w:ascii="Times New Roman" w:hAnsi="Times New Roman"/>
          <w:b/>
          <w:sz w:val="24"/>
          <w:szCs w:val="24"/>
        </w:rPr>
        <w:t>İçin- yaşamak- gıdalar- sağlıklı- tüketmeliyiz- sağlıklı</w:t>
      </w:r>
    </w:p>
    <w:p w:rsidR="00F36EB8" w:rsidRPr="00CE32BB" w:rsidRDefault="00F36EB8" w:rsidP="00CE32BB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F36EB8" w:rsidRPr="00CE32BB" w:rsidRDefault="00F36EB8" w:rsidP="00CE32BB">
      <w:pPr>
        <w:pStyle w:val="ListParagraph"/>
        <w:rPr>
          <w:rFonts w:ascii="Times New Roman" w:hAnsi="Times New Roman"/>
          <w:b/>
          <w:sz w:val="24"/>
          <w:szCs w:val="24"/>
        </w:rPr>
      </w:pPr>
      <w:r w:rsidRPr="00CE32BB">
        <w:rPr>
          <w:rFonts w:ascii="Times New Roman" w:hAnsi="Times New Roman"/>
          <w:b/>
          <w:sz w:val="24"/>
          <w:szCs w:val="24"/>
        </w:rPr>
        <w:t>Cevap:</w:t>
      </w:r>
    </w:p>
    <w:p w:rsidR="00F36EB8" w:rsidRPr="00CE32BB" w:rsidRDefault="00F36EB8" w:rsidP="00CE32BB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F36EB8" w:rsidRPr="00CE32BB" w:rsidRDefault="00F36EB8" w:rsidP="00CE32BB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4"/>
          <w:szCs w:val="24"/>
        </w:rPr>
      </w:pPr>
      <w:r w:rsidRPr="00CE32BB">
        <w:rPr>
          <w:rFonts w:ascii="Times New Roman" w:hAnsi="Times New Roman"/>
          <w:b/>
          <w:sz w:val="24"/>
          <w:szCs w:val="24"/>
        </w:rPr>
        <w:t>İle- üstesinden- insan- ve- azmi- birçok- aklı- gelebilir- zorluğun</w:t>
      </w:r>
    </w:p>
    <w:p w:rsidR="00F36EB8" w:rsidRPr="00CE32BB" w:rsidRDefault="00F36EB8" w:rsidP="00CE32BB">
      <w:pPr>
        <w:pStyle w:val="ListParagraph"/>
        <w:rPr>
          <w:rFonts w:ascii="Times New Roman" w:hAnsi="Times New Roman"/>
          <w:b/>
          <w:sz w:val="24"/>
          <w:szCs w:val="24"/>
        </w:rPr>
      </w:pPr>
    </w:p>
    <w:p w:rsidR="00F36EB8" w:rsidRPr="00CE32BB" w:rsidRDefault="00F36EB8" w:rsidP="00CE32BB">
      <w:pPr>
        <w:pStyle w:val="ListParagraph"/>
        <w:rPr>
          <w:rFonts w:ascii="Times New Roman" w:hAnsi="Times New Roman"/>
          <w:b/>
          <w:sz w:val="24"/>
          <w:szCs w:val="24"/>
        </w:rPr>
      </w:pPr>
      <w:r w:rsidRPr="00CE32BB">
        <w:rPr>
          <w:rFonts w:ascii="Times New Roman" w:hAnsi="Times New Roman"/>
          <w:b/>
          <w:sz w:val="24"/>
          <w:szCs w:val="24"/>
        </w:rPr>
        <w:t>Cevap:</w:t>
      </w:r>
    </w:p>
    <w:p w:rsidR="00F36EB8" w:rsidRPr="00244980" w:rsidRDefault="00F36EB8" w:rsidP="00244980">
      <w:pPr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11.</w:t>
      </w:r>
      <w:r w:rsidRPr="00244980">
        <w:rPr>
          <w:rFonts w:ascii="Comic Sans MS" w:hAnsi="Comic Sans MS"/>
          <w:b/>
          <w:bCs/>
          <w:sz w:val="18"/>
          <w:szCs w:val="18"/>
          <w:lang w:eastAsia="tr-TR"/>
        </w:rPr>
        <w:t xml:space="preserve"> </w:t>
      </w:r>
      <w:r w:rsidRPr="00244980">
        <w:rPr>
          <w:rFonts w:ascii="Times New Roman" w:hAnsi="Times New Roman"/>
          <w:b/>
          <w:bCs/>
          <w:sz w:val="24"/>
          <w:szCs w:val="24"/>
          <w:lang w:eastAsia="tr-TR"/>
        </w:rPr>
        <w:t xml:space="preserve">Aşağıdaki yargılar öznel ise başına (Ö), nesnel ise başına (N) koyunuz. </w:t>
      </w:r>
      <w:r w:rsidRPr="00244980">
        <w:rPr>
          <w:rFonts w:ascii="Times New Roman" w:hAnsi="Times New Roman"/>
          <w:b/>
          <w:sz w:val="24"/>
          <w:szCs w:val="24"/>
          <w:lang w:eastAsia="tr-TR"/>
        </w:rPr>
        <w:t>(5 p)</w:t>
      </w:r>
    </w:p>
    <w:p w:rsidR="00F36EB8" w:rsidRPr="00244980" w:rsidRDefault="00F36EB8" w:rsidP="002449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244980">
        <w:rPr>
          <w:rFonts w:ascii="Times New Roman" w:hAnsi="Times New Roman"/>
          <w:b/>
          <w:sz w:val="24"/>
          <w:szCs w:val="24"/>
          <w:lang w:eastAsia="tr-TR"/>
        </w:rPr>
        <w:t>(    )Yazar, bu şiirini oldukça güzel kurgulamış.</w:t>
      </w:r>
    </w:p>
    <w:p w:rsidR="00F36EB8" w:rsidRPr="00244980" w:rsidRDefault="00F36EB8" w:rsidP="002449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244980">
        <w:rPr>
          <w:rFonts w:ascii="Times New Roman" w:hAnsi="Times New Roman"/>
          <w:b/>
          <w:sz w:val="24"/>
          <w:szCs w:val="24"/>
          <w:lang w:eastAsia="tr-TR"/>
        </w:rPr>
        <w:t>(    )Türkçe dersi çok eğlencelidir.</w:t>
      </w:r>
    </w:p>
    <w:p w:rsidR="00F36EB8" w:rsidRPr="00244980" w:rsidRDefault="00F36EB8" w:rsidP="002449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244980">
        <w:rPr>
          <w:rFonts w:ascii="Times New Roman" w:hAnsi="Times New Roman"/>
          <w:b/>
          <w:sz w:val="24"/>
          <w:szCs w:val="24"/>
          <w:lang w:eastAsia="tr-TR"/>
        </w:rPr>
        <w:t>(    )Ankara, Türkiye’nin başkentidir.</w:t>
      </w:r>
    </w:p>
    <w:p w:rsidR="00F36EB8" w:rsidRPr="00244980" w:rsidRDefault="00F36EB8" w:rsidP="002449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244980">
        <w:rPr>
          <w:rFonts w:ascii="Times New Roman" w:hAnsi="Times New Roman"/>
          <w:b/>
          <w:sz w:val="24"/>
          <w:szCs w:val="24"/>
          <w:lang w:eastAsia="tr-TR"/>
        </w:rPr>
        <w:t>(    )Yazar, bu kitabında toplam on beş öyküye yer vermiştir.</w:t>
      </w:r>
    </w:p>
    <w:p w:rsidR="00F36EB8" w:rsidRPr="00244980" w:rsidRDefault="00F36EB8" w:rsidP="00244980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244980">
        <w:rPr>
          <w:rFonts w:ascii="Times New Roman" w:hAnsi="Times New Roman"/>
          <w:b/>
          <w:sz w:val="24"/>
          <w:szCs w:val="24"/>
          <w:lang w:eastAsia="tr-TR"/>
        </w:rPr>
        <w:t>(    ) En sevdiğim renk, yeşildir.</w:t>
      </w:r>
    </w:p>
    <w:p w:rsidR="00F36EB8" w:rsidRDefault="00F36EB8" w:rsidP="00195162">
      <w:pPr>
        <w:rPr>
          <w:rFonts w:ascii="Times New Roman" w:hAnsi="Times New Roman"/>
          <w:b/>
          <w:sz w:val="24"/>
          <w:szCs w:val="24"/>
        </w:rPr>
      </w:pPr>
    </w:p>
    <w:p w:rsidR="00F36EB8" w:rsidRDefault="00F36EB8" w:rsidP="00195162">
      <w:pPr>
        <w:rPr>
          <w:rFonts w:ascii="Times New Roman" w:hAnsi="Times New Roman"/>
          <w:b/>
          <w:sz w:val="24"/>
          <w:szCs w:val="24"/>
        </w:rPr>
      </w:pPr>
    </w:p>
    <w:p w:rsidR="00F36EB8" w:rsidRPr="00CD2B42" w:rsidRDefault="00F36EB8" w:rsidP="00CD2B42">
      <w:pPr>
        <w:pStyle w:val="NoSpacing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>12.</w:t>
      </w:r>
      <w:r w:rsidRPr="00CD2B42">
        <w:rPr>
          <w:rFonts w:ascii="Comic Sans MS" w:hAnsi="Comic Sans MS"/>
          <w:b/>
          <w:sz w:val="18"/>
          <w:szCs w:val="18"/>
        </w:rPr>
        <w:t xml:space="preserve"> </w:t>
      </w:r>
      <w:r w:rsidRPr="00CD2B42">
        <w:rPr>
          <w:rFonts w:ascii="Times New Roman" w:hAnsi="Times New Roman"/>
          <w:b/>
          <w:sz w:val="24"/>
          <w:szCs w:val="24"/>
        </w:rPr>
        <w:t xml:space="preserve"> şişman-zayıf” arasındaki anlam ilişkisi aşağıdakilerin hangisinde vardır ? (5 p)</w:t>
      </w:r>
    </w:p>
    <w:p w:rsidR="00F36EB8" w:rsidRPr="00CD2B42" w:rsidRDefault="00F36EB8" w:rsidP="00CD2B42">
      <w:pPr>
        <w:pStyle w:val="NoSpacing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 xml:space="preserve">A) imtihan- sınav     B) iyi-güzel </w:t>
      </w:r>
    </w:p>
    <w:p w:rsidR="00F36EB8" w:rsidRDefault="00F36EB8" w:rsidP="00CD2B42">
      <w:pPr>
        <w:pStyle w:val="NoSpacing1"/>
        <w:rPr>
          <w:rFonts w:ascii="Times New Roman" w:hAnsi="Times New Roman"/>
          <w:b/>
          <w:sz w:val="24"/>
          <w:szCs w:val="24"/>
        </w:rPr>
      </w:pPr>
      <w:r w:rsidRPr="00CD2B42">
        <w:rPr>
          <w:rFonts w:ascii="Times New Roman" w:hAnsi="Times New Roman"/>
          <w:b/>
          <w:sz w:val="24"/>
          <w:szCs w:val="24"/>
        </w:rPr>
        <w:t>C) yanıt-cevap         D) pahalı-ucuz</w:t>
      </w:r>
    </w:p>
    <w:p w:rsidR="00F36EB8" w:rsidRPr="00CD2B42" w:rsidRDefault="00F36EB8" w:rsidP="00CD2B42">
      <w:pPr>
        <w:pStyle w:val="NoSpacing1"/>
        <w:rPr>
          <w:rFonts w:ascii="Times New Roman" w:hAnsi="Times New Roman"/>
          <w:b/>
          <w:sz w:val="24"/>
          <w:szCs w:val="24"/>
        </w:rPr>
      </w:pPr>
    </w:p>
    <w:p w:rsidR="00F36EB8" w:rsidRPr="00BC6031" w:rsidRDefault="00F36EB8" w:rsidP="00BC6031">
      <w:pPr>
        <w:pStyle w:val="NoSpacing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BC6031">
        <w:rPr>
          <w:rFonts w:ascii="Times New Roman" w:hAnsi="Times New Roman"/>
          <w:b/>
          <w:sz w:val="24"/>
          <w:szCs w:val="24"/>
        </w:rPr>
        <w:t>.</w:t>
      </w:r>
      <w:r w:rsidRPr="00BC6031">
        <w:rPr>
          <w:rFonts w:ascii="Times New Roman" w:hAnsi="Times New Roman"/>
          <w:b/>
          <w:bCs/>
          <w:sz w:val="24"/>
          <w:szCs w:val="24"/>
        </w:rPr>
        <w:t xml:space="preserve"> “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kalem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kelime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kahve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kahvaltı</w:t>
      </w:r>
      <w:r w:rsidRPr="00BC6031">
        <w:rPr>
          <w:rFonts w:ascii="Times New Roman" w:hAnsi="Times New Roman"/>
          <w:b/>
          <w:sz w:val="24"/>
          <w:szCs w:val="24"/>
        </w:rPr>
        <w:t>-</w:t>
      </w:r>
      <w:r w:rsidRPr="00BC6031">
        <w:rPr>
          <w:rFonts w:ascii="Times New Roman" w:hAnsi="Times New Roman"/>
          <w:b/>
          <w:sz w:val="24"/>
          <w:szCs w:val="24"/>
          <w:u w:val="single"/>
        </w:rPr>
        <w:t>kesir</w:t>
      </w:r>
      <w:r w:rsidRPr="00BC6031">
        <w:rPr>
          <w:rFonts w:ascii="Times New Roman" w:hAnsi="Times New Roman"/>
          <w:b/>
          <w:bCs/>
          <w:sz w:val="24"/>
          <w:szCs w:val="24"/>
        </w:rPr>
        <w:t>”</w:t>
      </w:r>
      <w:r w:rsidRPr="00BC6031">
        <w:rPr>
          <w:rFonts w:ascii="Times New Roman" w:hAnsi="Times New Roman"/>
          <w:b/>
          <w:sz w:val="24"/>
          <w:szCs w:val="24"/>
        </w:rPr>
        <w:t xml:space="preserve"> </w:t>
      </w:r>
    </w:p>
    <w:p w:rsidR="00F36EB8" w:rsidRPr="00BC6031" w:rsidRDefault="00F36EB8" w:rsidP="00BC6031">
      <w:pPr>
        <w:pStyle w:val="NoSpacing1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9" type="#_x0000_t75" alt="Kertenkele 6" style="position:absolute;margin-left:-36pt;margin-top:2.8pt;width:35.3pt;height:18.35pt;z-index:-251658752;visibility:visible">
            <v:imagedata r:id="rId7" o:title=""/>
          </v:shape>
        </w:pict>
      </w:r>
      <w:r w:rsidRPr="00BC6031">
        <w:rPr>
          <w:rFonts w:ascii="Times New Roman" w:hAnsi="Times New Roman"/>
          <w:b/>
          <w:sz w:val="24"/>
          <w:szCs w:val="24"/>
        </w:rPr>
        <w:t xml:space="preserve">          </w:t>
      </w:r>
      <w:r w:rsidRPr="00BC6031">
        <w:rPr>
          <w:rFonts w:ascii="Times New Roman" w:hAnsi="Times New Roman"/>
          <w:b/>
          <w:bCs/>
          <w:sz w:val="24"/>
          <w:szCs w:val="24"/>
        </w:rPr>
        <w:t>1          2           3           4          5</w:t>
      </w:r>
    </w:p>
    <w:p w:rsidR="00F36EB8" w:rsidRPr="00BC6031" w:rsidRDefault="00F36EB8" w:rsidP="00BC6031">
      <w:pPr>
        <w:pStyle w:val="NoSpacing1"/>
        <w:rPr>
          <w:rFonts w:ascii="Times New Roman" w:hAnsi="Times New Roman"/>
          <w:b/>
          <w:sz w:val="24"/>
          <w:szCs w:val="24"/>
        </w:rPr>
      </w:pPr>
      <w:r w:rsidRPr="00BC6031">
        <w:rPr>
          <w:rFonts w:ascii="Times New Roman" w:hAnsi="Times New Roman"/>
          <w:b/>
          <w:sz w:val="24"/>
          <w:szCs w:val="24"/>
        </w:rPr>
        <w:t>sözcüklerini sözlük sırasına göre sıralarsak hangisi doğru sıralama olur?(5P)</w:t>
      </w:r>
    </w:p>
    <w:p w:rsidR="00F36EB8" w:rsidRPr="00BC6031" w:rsidRDefault="00F36EB8" w:rsidP="00BC6031">
      <w:pPr>
        <w:pStyle w:val="NoSpacing1"/>
        <w:rPr>
          <w:rFonts w:ascii="Times New Roman" w:hAnsi="Times New Roman"/>
          <w:b/>
          <w:sz w:val="24"/>
          <w:szCs w:val="24"/>
        </w:rPr>
      </w:pPr>
      <w:r w:rsidRPr="00BC6031">
        <w:rPr>
          <w:rFonts w:ascii="Times New Roman" w:hAnsi="Times New Roman"/>
          <w:b/>
          <w:bCs/>
          <w:sz w:val="24"/>
          <w:szCs w:val="24"/>
        </w:rPr>
        <w:t>A)</w:t>
      </w:r>
      <w:r w:rsidRPr="00BC6031">
        <w:rPr>
          <w:rFonts w:ascii="Times New Roman" w:hAnsi="Times New Roman"/>
          <w:b/>
          <w:sz w:val="24"/>
          <w:szCs w:val="24"/>
        </w:rPr>
        <w:t xml:space="preserve"> 3-2-5-1-4               </w:t>
      </w:r>
      <w:r w:rsidRPr="00BC6031">
        <w:rPr>
          <w:rFonts w:ascii="Times New Roman" w:hAnsi="Times New Roman"/>
          <w:b/>
          <w:bCs/>
          <w:sz w:val="24"/>
          <w:szCs w:val="24"/>
        </w:rPr>
        <w:t>B)</w:t>
      </w:r>
      <w:r w:rsidRPr="00BC6031">
        <w:rPr>
          <w:rFonts w:ascii="Times New Roman" w:hAnsi="Times New Roman"/>
          <w:b/>
          <w:sz w:val="24"/>
          <w:szCs w:val="24"/>
        </w:rPr>
        <w:t xml:space="preserve"> 4-2-1-3-5             </w:t>
      </w:r>
    </w:p>
    <w:p w:rsidR="00F36EB8" w:rsidRPr="00BC6031" w:rsidRDefault="00F36EB8" w:rsidP="00BC6031">
      <w:pPr>
        <w:pStyle w:val="NoSpacing1"/>
        <w:rPr>
          <w:rFonts w:ascii="Times New Roman" w:hAnsi="Times New Roman"/>
          <w:b/>
          <w:sz w:val="24"/>
          <w:szCs w:val="24"/>
        </w:rPr>
      </w:pPr>
      <w:r w:rsidRPr="00BC6031">
        <w:rPr>
          <w:rFonts w:ascii="Times New Roman" w:hAnsi="Times New Roman"/>
          <w:b/>
          <w:bCs/>
          <w:sz w:val="24"/>
          <w:szCs w:val="24"/>
        </w:rPr>
        <w:t>C)</w:t>
      </w:r>
      <w:r w:rsidRPr="00BC6031">
        <w:rPr>
          <w:rFonts w:ascii="Times New Roman" w:hAnsi="Times New Roman"/>
          <w:b/>
          <w:sz w:val="24"/>
          <w:szCs w:val="24"/>
        </w:rPr>
        <w:t xml:space="preserve"> 5-1-3-4-2               </w:t>
      </w:r>
      <w:r w:rsidRPr="00BC6031">
        <w:rPr>
          <w:rFonts w:ascii="Times New Roman" w:hAnsi="Times New Roman"/>
          <w:b/>
          <w:bCs/>
          <w:sz w:val="24"/>
          <w:szCs w:val="24"/>
        </w:rPr>
        <w:t>D)</w:t>
      </w:r>
      <w:r w:rsidRPr="00BC6031">
        <w:rPr>
          <w:rFonts w:ascii="Times New Roman" w:hAnsi="Times New Roman"/>
          <w:b/>
          <w:sz w:val="24"/>
          <w:szCs w:val="24"/>
        </w:rPr>
        <w:t xml:space="preserve"> 4-3-1-2-5</w:t>
      </w:r>
    </w:p>
    <w:p w:rsidR="00F36EB8" w:rsidRPr="00F3590F" w:rsidRDefault="00F36EB8" w:rsidP="00F3590F">
      <w:pPr>
        <w:tabs>
          <w:tab w:val="left" w:pos="180"/>
        </w:tabs>
        <w:rPr>
          <w:rFonts w:ascii="Times New Roman" w:hAnsi="Times New Roman"/>
          <w:b/>
          <w:sz w:val="24"/>
          <w:szCs w:val="24"/>
        </w:rPr>
      </w:pPr>
      <w:r w:rsidRPr="00F3590F">
        <w:rPr>
          <w:rFonts w:ascii="Times New Roman" w:hAnsi="Times New Roman"/>
          <w:b/>
          <w:sz w:val="24"/>
          <w:szCs w:val="24"/>
        </w:rPr>
        <w:t xml:space="preserve">14. Aşağıdaki cümlelerin hangisinde “yakmak” kelimesi </w:t>
      </w:r>
      <w:r w:rsidRPr="00F3590F">
        <w:rPr>
          <w:rFonts w:ascii="Times New Roman" w:hAnsi="Times New Roman"/>
          <w:b/>
          <w:sz w:val="24"/>
          <w:szCs w:val="24"/>
          <w:u w:val="single"/>
        </w:rPr>
        <w:t>mecaz</w:t>
      </w:r>
      <w:r w:rsidRPr="00F3590F">
        <w:rPr>
          <w:rFonts w:ascii="Times New Roman" w:hAnsi="Times New Roman"/>
          <w:b/>
          <w:sz w:val="24"/>
          <w:szCs w:val="24"/>
        </w:rPr>
        <w:t xml:space="preserve"> anlamda kullanılmıştır? ( 5 puan)</w:t>
      </w:r>
    </w:p>
    <w:p w:rsidR="00F36EB8" w:rsidRPr="00F3590F" w:rsidRDefault="00F36EB8" w:rsidP="00F3590F">
      <w:pPr>
        <w:tabs>
          <w:tab w:val="left" w:pos="180"/>
          <w:tab w:val="left" w:pos="3780"/>
        </w:tabs>
        <w:spacing w:after="0"/>
        <w:rPr>
          <w:rFonts w:ascii="Times New Roman" w:hAnsi="Times New Roman"/>
          <w:b/>
          <w:sz w:val="24"/>
          <w:szCs w:val="24"/>
        </w:rPr>
      </w:pPr>
      <w:r w:rsidRPr="00F3590F">
        <w:rPr>
          <w:rFonts w:ascii="Times New Roman" w:hAnsi="Times New Roman"/>
          <w:b/>
          <w:sz w:val="24"/>
          <w:szCs w:val="24"/>
        </w:rPr>
        <w:t>A) Ayrılık yüreğimi yaktı.</w:t>
      </w:r>
      <w:r w:rsidRPr="00F3590F">
        <w:rPr>
          <w:rFonts w:ascii="Times New Roman" w:hAnsi="Times New Roman"/>
          <w:b/>
          <w:sz w:val="24"/>
          <w:szCs w:val="24"/>
        </w:rPr>
        <w:tab/>
        <w:t xml:space="preserve">                B) Çoban, üşüyünce ateş yaktı.</w:t>
      </w:r>
    </w:p>
    <w:p w:rsidR="00F36EB8" w:rsidRPr="00F3590F" w:rsidRDefault="00F36EB8" w:rsidP="00F3590F">
      <w:pPr>
        <w:tabs>
          <w:tab w:val="left" w:pos="180"/>
          <w:tab w:val="left" w:pos="2160"/>
        </w:tabs>
        <w:rPr>
          <w:rFonts w:ascii="Times New Roman" w:hAnsi="Times New Roman"/>
          <w:b/>
          <w:sz w:val="24"/>
          <w:szCs w:val="24"/>
        </w:rPr>
      </w:pPr>
      <w:r w:rsidRPr="00F3590F">
        <w:rPr>
          <w:rFonts w:ascii="Times New Roman" w:hAnsi="Times New Roman"/>
          <w:b/>
          <w:sz w:val="24"/>
          <w:szCs w:val="24"/>
        </w:rPr>
        <w:t>C) Havalar soğuyunca ateş yaktı.</w:t>
      </w:r>
      <w:r w:rsidRPr="00F3590F">
        <w:rPr>
          <w:rFonts w:ascii="Times New Roman" w:hAnsi="Times New Roman"/>
          <w:b/>
          <w:sz w:val="24"/>
          <w:szCs w:val="24"/>
        </w:rPr>
        <w:tab/>
        <w:t xml:space="preserve">                    D) Yemek pişirmek için ocağı yaktı                           </w:t>
      </w:r>
    </w:p>
    <w:p w:rsidR="00F36EB8" w:rsidRPr="00761FA8" w:rsidRDefault="00F36EB8" w:rsidP="00F3590F">
      <w:pPr>
        <w:tabs>
          <w:tab w:val="left" w:pos="510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</w:t>
      </w:r>
      <w:r w:rsidRPr="00761FA8">
        <w:rPr>
          <w:rFonts w:ascii="Times New Roman" w:hAnsi="Times New Roman"/>
        </w:rPr>
        <w:t xml:space="preserve"> </w:t>
      </w:r>
      <w:r w:rsidRPr="00761FA8">
        <w:rPr>
          <w:rFonts w:ascii="Times New Roman" w:hAnsi="Times New Roman"/>
          <w:b/>
          <w:sz w:val="24"/>
          <w:szCs w:val="24"/>
        </w:rPr>
        <w:t>)</w:t>
      </w:r>
      <w:r w:rsidRPr="00761FA8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Pr="00761FA8">
        <w:rPr>
          <w:rFonts w:ascii="Times New Roman" w:hAnsi="Times New Roman"/>
          <w:b/>
          <w:i/>
          <w:sz w:val="24"/>
          <w:szCs w:val="24"/>
        </w:rPr>
        <w:t>Halil İbrahim okula gelmeden önce kitaplarını(   )defterlerini(    )kalemlerini ve öğle yemeğini çantasına yerleştirdi(   )Hemen yola koyuldu(     )Okulun kapısına geldiği anda attığı çığlığı herkes duydu:</w:t>
      </w:r>
    </w:p>
    <w:p w:rsidR="00F36EB8" w:rsidRPr="00761FA8" w:rsidRDefault="00F36EB8" w:rsidP="00F3590F">
      <w:pPr>
        <w:tabs>
          <w:tab w:val="left" w:pos="510"/>
        </w:tabs>
        <w:spacing w:after="0" w:line="240" w:lineRule="auto"/>
        <w:rPr>
          <w:rFonts w:ascii="Times New Roman" w:hAnsi="Times New Roman"/>
          <w:b/>
          <w:i/>
          <w:sz w:val="24"/>
          <w:szCs w:val="24"/>
          <w:lang w:val="es-ES"/>
        </w:rPr>
      </w:pPr>
      <w:r w:rsidRPr="00761FA8"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Pr="00761FA8">
        <w:rPr>
          <w:rFonts w:ascii="Times New Roman" w:hAnsi="Times New Roman"/>
          <w:b/>
          <w:i/>
          <w:sz w:val="24"/>
          <w:szCs w:val="24"/>
          <w:lang w:val="es-ES"/>
        </w:rPr>
        <w:t>–  Eyvah(   )Çantamı evde mi unuttum acaba (    )</w:t>
      </w:r>
    </w:p>
    <w:p w:rsidR="00F36EB8" w:rsidRPr="00761FA8" w:rsidRDefault="00F36EB8" w:rsidP="00F3590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  <w:lang w:val="es-ES"/>
        </w:rPr>
      </w:pPr>
      <w:r w:rsidRPr="00761FA8">
        <w:rPr>
          <w:rFonts w:ascii="Times New Roman" w:hAnsi="Times New Roman"/>
          <w:b/>
          <w:color w:val="000000"/>
          <w:sz w:val="24"/>
          <w:szCs w:val="24"/>
          <w:lang w:val="es-ES"/>
        </w:rPr>
        <w:t xml:space="preserve">cümlesinde, ayraçların bulunduğu yerlere konulması gereken noktalama işaretleri hangi seçenekte </w:t>
      </w:r>
      <w:r w:rsidRPr="00761FA8">
        <w:rPr>
          <w:rFonts w:ascii="Times New Roman" w:hAnsi="Times New Roman"/>
          <w:b/>
          <w:color w:val="000000"/>
          <w:sz w:val="24"/>
          <w:szCs w:val="24"/>
          <w:u w:val="single"/>
          <w:lang w:val="es-ES"/>
        </w:rPr>
        <w:t>doğru olarak verilmiştir?</w:t>
      </w:r>
      <w:r w:rsidRPr="00761FA8">
        <w:rPr>
          <w:rFonts w:ascii="Times New Roman" w:hAnsi="Times New Roman"/>
          <w:b/>
          <w:sz w:val="24"/>
          <w:szCs w:val="24"/>
          <w:lang w:val="es-ES"/>
        </w:rPr>
        <w:t xml:space="preserve">  (5p)</w:t>
      </w:r>
    </w:p>
    <w:p w:rsidR="00F36EB8" w:rsidRPr="00761FA8" w:rsidRDefault="00F36EB8" w:rsidP="00F3590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 w:rsidRPr="00761FA8">
        <w:rPr>
          <w:rFonts w:ascii="Times New Roman" w:hAnsi="Times New Roman"/>
          <w:b/>
          <w:color w:val="000000"/>
          <w:sz w:val="24"/>
          <w:szCs w:val="24"/>
          <w:lang w:val="es-ES"/>
        </w:rPr>
        <w:t xml:space="preserve">  A)  ( , ) ( , )  ( … ) ( . )  (  !  ) ( ? )                        B)    ( , ) ( , )  ( . ) ( . )  (  !  ) ( ? )                        </w:t>
      </w:r>
    </w:p>
    <w:p w:rsidR="00F36EB8" w:rsidRPr="00761FA8" w:rsidRDefault="00F36EB8" w:rsidP="00F3590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 w:rsidRPr="00761FA8">
        <w:rPr>
          <w:rFonts w:ascii="Times New Roman" w:hAnsi="Times New Roman"/>
          <w:b/>
          <w:color w:val="000000"/>
          <w:sz w:val="24"/>
          <w:szCs w:val="24"/>
          <w:lang w:val="es-ES"/>
        </w:rPr>
        <w:t xml:space="preserve">  C)   ( , ) ( , )  ( . ) ( . )  (  !  ) ( ? )                          D)   ( , ) ( , )  ( . ) ( . )  (  ?  )  ( ! )                         </w:t>
      </w:r>
    </w:p>
    <w:p w:rsidR="00F36EB8" w:rsidRPr="00761FA8" w:rsidRDefault="00F36EB8" w:rsidP="00F3590F">
      <w:pPr>
        <w:spacing w:after="0" w:line="240" w:lineRule="auto"/>
        <w:ind w:right="57"/>
        <w:rPr>
          <w:rFonts w:ascii="Times New Roman" w:hAnsi="Times New Roman"/>
          <w:b/>
          <w:sz w:val="24"/>
          <w:szCs w:val="24"/>
          <w:lang w:val="es-ES"/>
        </w:rPr>
      </w:pPr>
    </w:p>
    <w:p w:rsidR="00F36EB8" w:rsidRPr="005D7532" w:rsidRDefault="00F36EB8" w:rsidP="005D7532">
      <w:pPr>
        <w:rPr>
          <w:rFonts w:ascii="Times New Roman" w:eastAsia="Batang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16.</w:t>
      </w:r>
      <w:r w:rsidRPr="005D7532">
        <w:rPr>
          <w:rFonts w:ascii="Times New Roman" w:eastAsia="Batang" w:hAnsi="Times New Roman"/>
          <w:b/>
          <w:sz w:val="24"/>
          <w:szCs w:val="24"/>
          <w:lang w:eastAsia="tr-TR"/>
        </w:rPr>
        <w:t xml:space="preserve"> Aşağıdaki atasözlerini anlamlarıyla eşleştiriniz.    ( 5 p )</w:t>
      </w:r>
    </w:p>
    <w:p w:rsidR="00F36EB8" w:rsidRPr="00F3590F" w:rsidRDefault="00F36EB8" w:rsidP="00195162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CellSpacing w:w="20" w:type="dxa"/>
        <w:tblInd w:w="343" w:type="dxa"/>
        <w:tblBorders>
          <w:top w:val="outset" w:sz="8" w:space="0" w:color="FF99FF"/>
          <w:left w:val="outset" w:sz="8" w:space="0" w:color="FF99FF"/>
          <w:bottom w:val="outset" w:sz="8" w:space="0" w:color="FF99FF"/>
          <w:right w:val="outset" w:sz="8" w:space="0" w:color="FF99FF"/>
          <w:insideH w:val="outset" w:sz="8" w:space="0" w:color="FF99FF"/>
          <w:insideV w:val="outset" w:sz="8" w:space="0" w:color="FF99FF"/>
        </w:tblBorders>
        <w:tblLook w:val="01E0"/>
      </w:tblPr>
      <w:tblGrid>
        <w:gridCol w:w="519"/>
        <w:gridCol w:w="3360"/>
        <w:gridCol w:w="475"/>
        <w:gridCol w:w="4711"/>
      </w:tblGrid>
      <w:tr w:rsidR="00F36EB8" w:rsidRPr="005B0ED5" w:rsidTr="005B0ED5">
        <w:trPr>
          <w:trHeight w:val="255"/>
          <w:tblCellSpacing w:w="20" w:type="dxa"/>
        </w:trPr>
        <w:tc>
          <w:tcPr>
            <w:tcW w:w="491" w:type="dxa"/>
          </w:tcPr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094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Kaz gelen yerden tavuk esirgenmez.</w:t>
            </w:r>
          </w:p>
        </w:tc>
        <w:tc>
          <w:tcPr>
            <w:tcW w:w="500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726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İyice düşünülmeden yapılan iş, çok kez insanı zarara sokar. O zaman pişman olmak da işe yaramaz.</w:t>
            </w:r>
          </w:p>
        </w:tc>
      </w:tr>
      <w:tr w:rsidR="00F36EB8" w:rsidRPr="005B0ED5" w:rsidTr="005B0ED5">
        <w:trPr>
          <w:trHeight w:val="255"/>
          <w:tblCellSpacing w:w="20" w:type="dxa"/>
        </w:trPr>
        <w:tc>
          <w:tcPr>
            <w:tcW w:w="491" w:type="dxa"/>
          </w:tcPr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94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Meyveli ağacı taşlarlar.</w:t>
            </w:r>
          </w:p>
        </w:tc>
        <w:tc>
          <w:tcPr>
            <w:tcW w:w="500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726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Bir konu, iki kişi arasında gizli olarak konuşulsa bile duyulur.</w:t>
            </w:r>
          </w:p>
        </w:tc>
      </w:tr>
      <w:tr w:rsidR="00F36EB8" w:rsidRPr="005B0ED5" w:rsidTr="005B0ED5">
        <w:trPr>
          <w:trHeight w:val="270"/>
          <w:tblCellSpacing w:w="20" w:type="dxa"/>
        </w:trPr>
        <w:tc>
          <w:tcPr>
            <w:tcW w:w="491" w:type="dxa"/>
          </w:tcPr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94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Son pişmanlık fayda etmez.</w:t>
            </w:r>
          </w:p>
        </w:tc>
        <w:tc>
          <w:tcPr>
            <w:tcW w:w="500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726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Hiç kimse, başkasından yardım beklememeli.</w:t>
            </w:r>
          </w:p>
        </w:tc>
      </w:tr>
      <w:tr w:rsidR="00F36EB8" w:rsidRPr="005B0ED5" w:rsidTr="005B0ED5">
        <w:trPr>
          <w:trHeight w:val="270"/>
          <w:tblCellSpacing w:w="20" w:type="dxa"/>
        </w:trPr>
        <w:tc>
          <w:tcPr>
            <w:tcW w:w="491" w:type="dxa"/>
          </w:tcPr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94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Tırnağın varsa başını kaşı.</w:t>
            </w:r>
          </w:p>
        </w:tc>
        <w:tc>
          <w:tcPr>
            <w:tcW w:w="500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726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Büyük çıkar sağlanan yerden ufak tefek özveriler esirgenmemelidir.</w:t>
            </w:r>
          </w:p>
        </w:tc>
      </w:tr>
      <w:tr w:rsidR="00F36EB8" w:rsidRPr="005B0ED5" w:rsidTr="005B0ED5">
        <w:trPr>
          <w:trHeight w:val="270"/>
          <w:tblCellSpacing w:w="20" w:type="dxa"/>
        </w:trPr>
        <w:tc>
          <w:tcPr>
            <w:tcW w:w="491" w:type="dxa"/>
          </w:tcPr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94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Yerin kulağı var.</w:t>
            </w:r>
          </w:p>
        </w:tc>
        <w:tc>
          <w:tcPr>
            <w:tcW w:w="500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5726" w:type="dxa"/>
          </w:tcPr>
          <w:p w:rsidR="00F36EB8" w:rsidRPr="005B0ED5" w:rsidRDefault="00F36EB8" w:rsidP="005B0ED5">
            <w:pPr>
              <w:spacing w:after="0" w:line="240" w:lineRule="auto"/>
              <w:rPr>
                <w:rFonts w:ascii="Times New Roman" w:eastAsia="Batang" w:hAnsi="Times New Roman"/>
                <w:sz w:val="24"/>
                <w:szCs w:val="24"/>
                <w:lang w:eastAsia="tr-TR"/>
              </w:rPr>
            </w:pPr>
            <w:r w:rsidRPr="005B0ED5">
              <w:rPr>
                <w:rFonts w:ascii="Times New Roman" w:eastAsia="Batang" w:hAnsi="Times New Roman"/>
                <w:sz w:val="24"/>
                <w:szCs w:val="24"/>
                <w:lang w:eastAsia="tr-TR"/>
              </w:rPr>
              <w:t>İnsanlar çoğu zaman bilgili, becerikli kimselere sataşırlar.</w:t>
            </w:r>
          </w:p>
        </w:tc>
      </w:tr>
    </w:tbl>
    <w:p w:rsidR="00F36EB8" w:rsidRPr="00794285" w:rsidRDefault="00F36EB8" w:rsidP="00794285">
      <w:pPr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C77C51">
        <w:rPr>
          <w:rFonts w:ascii="Times New Roman" w:hAnsi="Times New Roman"/>
          <w:b/>
          <w:sz w:val="24"/>
          <w:szCs w:val="24"/>
        </w:rPr>
        <w:t>.</w:t>
      </w:r>
      <w:r w:rsidRPr="00C77C51">
        <w:rPr>
          <w:rFonts w:ascii="Times New Roman" w:hAnsi="Times New Roman"/>
          <w:b/>
          <w:sz w:val="24"/>
          <w:szCs w:val="24"/>
          <w:lang w:eastAsia="tr-TR"/>
        </w:rPr>
        <w:t xml:space="preserve"> “Böcekleri, kuşları, ağaçları sevin. Güneşi, yıldızları sevin. Her varlık sevimlidir. Varlıkları</w:t>
      </w:r>
      <w:r w:rsidRPr="00794285">
        <w:rPr>
          <w:rFonts w:ascii="Times New Roman" w:hAnsi="Times New Roman"/>
          <w:b/>
          <w:sz w:val="24"/>
          <w:szCs w:val="24"/>
          <w:lang w:eastAsia="tr-TR"/>
        </w:rPr>
        <w:t xml:space="preserve"> sevin</w:t>
      </w:r>
      <w:r w:rsidRPr="00C77C51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Pr="00794285">
        <w:rPr>
          <w:rFonts w:ascii="Times New Roman" w:hAnsi="Times New Roman"/>
          <w:b/>
          <w:sz w:val="24"/>
          <w:szCs w:val="24"/>
          <w:lang w:eastAsia="tr-TR"/>
        </w:rPr>
        <w:t xml:space="preserve">ki mutlu olasınız.” </w:t>
      </w:r>
    </w:p>
    <w:p w:rsidR="00F36EB8" w:rsidRPr="00794285" w:rsidRDefault="00F36EB8" w:rsidP="00794285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794285">
        <w:rPr>
          <w:rFonts w:ascii="Times New Roman" w:hAnsi="Times New Roman"/>
          <w:b/>
          <w:sz w:val="24"/>
          <w:szCs w:val="24"/>
          <w:lang w:eastAsia="tr-TR"/>
        </w:rPr>
        <w:t xml:space="preserve">       Yukarıdaki paragrafın ana fikri nedir?</w:t>
      </w:r>
      <w:r>
        <w:rPr>
          <w:rFonts w:ascii="Times New Roman" w:hAnsi="Times New Roman"/>
          <w:b/>
          <w:sz w:val="24"/>
          <w:szCs w:val="24"/>
          <w:lang w:eastAsia="tr-TR"/>
        </w:rPr>
        <w:t>(</w:t>
      </w:r>
      <w:r w:rsidRPr="00C77C51">
        <w:rPr>
          <w:rFonts w:ascii="Times New Roman" w:hAnsi="Times New Roman"/>
          <w:b/>
          <w:sz w:val="24"/>
          <w:szCs w:val="24"/>
          <w:lang w:eastAsia="tr-TR"/>
        </w:rPr>
        <w:t>5 PUAN)</w:t>
      </w:r>
    </w:p>
    <w:p w:rsidR="00F36EB8" w:rsidRPr="00794285" w:rsidRDefault="00F36EB8" w:rsidP="00794285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794285">
        <w:rPr>
          <w:rFonts w:ascii="Times New Roman" w:hAnsi="Times New Roman"/>
          <w:b/>
          <w:sz w:val="24"/>
          <w:szCs w:val="24"/>
          <w:lang w:eastAsia="tr-TR"/>
        </w:rPr>
        <w:t xml:space="preserve"> A</w:t>
      </w:r>
      <w:r w:rsidRPr="00C77C51">
        <w:rPr>
          <w:rFonts w:ascii="Times New Roman" w:hAnsi="Times New Roman"/>
          <w:b/>
          <w:sz w:val="24"/>
          <w:szCs w:val="24"/>
          <w:lang w:eastAsia="tr-TR"/>
        </w:rPr>
        <w:t>.</w:t>
      </w:r>
      <w:r w:rsidRPr="00794285">
        <w:rPr>
          <w:rFonts w:ascii="Times New Roman" w:hAnsi="Times New Roman"/>
          <w:b/>
          <w:sz w:val="24"/>
          <w:szCs w:val="24"/>
          <w:lang w:eastAsia="tr-TR"/>
        </w:rPr>
        <w:t xml:space="preserve"> Böceklerin iyi taraflarını düşünün.                         B. Güneş, bize ışık verir.</w:t>
      </w:r>
    </w:p>
    <w:p w:rsidR="00F36EB8" w:rsidRPr="00794285" w:rsidRDefault="00F36EB8" w:rsidP="00794285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  <w:r w:rsidRPr="00794285">
        <w:rPr>
          <w:rFonts w:ascii="Times New Roman" w:hAnsi="Times New Roman"/>
          <w:b/>
          <w:sz w:val="24"/>
          <w:szCs w:val="24"/>
          <w:lang w:eastAsia="tr-TR"/>
        </w:rPr>
        <w:t xml:space="preserve"> C. Ağaçlarla dost olmak gerekir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.                    </w:t>
      </w:r>
      <w:r w:rsidRPr="00794285">
        <w:rPr>
          <w:rFonts w:ascii="Times New Roman" w:hAnsi="Times New Roman"/>
          <w:b/>
          <w:sz w:val="24"/>
          <w:szCs w:val="24"/>
          <w:lang w:eastAsia="tr-TR"/>
        </w:rPr>
        <w:t xml:space="preserve"> D. Her şeyi severseniz, mutlu olursunuz.</w:t>
      </w:r>
    </w:p>
    <w:p w:rsidR="00F36EB8" w:rsidRPr="00794285" w:rsidRDefault="00F36EB8" w:rsidP="00794285">
      <w:pPr>
        <w:spacing w:after="0" w:line="240" w:lineRule="auto"/>
        <w:rPr>
          <w:rFonts w:ascii="Times New Roman" w:hAnsi="Times New Roman"/>
          <w:b/>
          <w:sz w:val="24"/>
          <w:szCs w:val="24"/>
          <w:lang w:eastAsia="tr-TR"/>
        </w:rPr>
      </w:pPr>
    </w:p>
    <w:p w:rsidR="00F36EB8" w:rsidRDefault="00F36EB8" w:rsidP="00195162">
      <w:pPr>
        <w:rPr>
          <w:rFonts w:ascii="Times New Roman" w:hAnsi="Times New Roman"/>
          <w:b/>
          <w:sz w:val="24"/>
          <w:szCs w:val="24"/>
        </w:rPr>
      </w:pPr>
    </w:p>
    <w:p w:rsidR="00F36EB8" w:rsidRPr="004E518F" w:rsidRDefault="00F36EB8" w:rsidP="004E518F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18.</w:t>
      </w:r>
      <w:r w:rsidRPr="004E518F">
        <w:rPr>
          <w:b/>
          <w:sz w:val="20"/>
          <w:szCs w:val="20"/>
        </w:rPr>
        <w:t xml:space="preserve"> </w:t>
      </w:r>
      <w:r w:rsidRPr="004E518F">
        <w:rPr>
          <w:rFonts w:ascii="Times New Roman" w:hAnsi="Times New Roman"/>
          <w:b/>
          <w:sz w:val="24"/>
          <w:szCs w:val="24"/>
        </w:rPr>
        <w:t xml:space="preserve">Aşağıdaki cümlelerde altı çizili ifadeleri cevap olarak almak için hangi soruları sormalıyız? </w:t>
      </w:r>
    </w:p>
    <w:p w:rsidR="00F36EB8" w:rsidRPr="004E518F" w:rsidRDefault="00F36EB8" w:rsidP="004E518F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4E518F">
        <w:rPr>
          <w:rFonts w:ascii="Times New Roman" w:hAnsi="Times New Roman"/>
          <w:b/>
          <w:sz w:val="24"/>
          <w:szCs w:val="24"/>
        </w:rPr>
        <w:t>( 5N1K- ne-nasıl- nerede-nereye –  niçin- ne zaman - kim-  ..) bu soruları noktalı yerlere yazınız  (</w:t>
      </w:r>
      <w:r>
        <w:rPr>
          <w:rFonts w:ascii="Times New Roman" w:hAnsi="Times New Roman"/>
          <w:b/>
          <w:sz w:val="24"/>
          <w:szCs w:val="24"/>
        </w:rPr>
        <w:t>6</w:t>
      </w:r>
      <w:r w:rsidRPr="004E518F">
        <w:rPr>
          <w:rFonts w:ascii="Times New Roman" w:hAnsi="Times New Roman"/>
          <w:b/>
          <w:sz w:val="24"/>
          <w:szCs w:val="24"/>
        </w:rPr>
        <w:t xml:space="preserve"> PUAN)</w:t>
      </w:r>
    </w:p>
    <w:p w:rsidR="00F36EB8" w:rsidRPr="004E518F" w:rsidRDefault="00F36EB8" w:rsidP="004E518F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4E518F">
        <w:rPr>
          <w:rFonts w:ascii="Times New Roman" w:hAnsi="Times New Roman"/>
          <w:b/>
          <w:sz w:val="24"/>
          <w:szCs w:val="24"/>
        </w:rPr>
        <w:t xml:space="preserve">a) Akşam </w:t>
      </w:r>
      <w:r w:rsidRPr="004E518F">
        <w:rPr>
          <w:rFonts w:ascii="Times New Roman" w:hAnsi="Times New Roman"/>
          <w:b/>
          <w:sz w:val="24"/>
          <w:szCs w:val="24"/>
          <w:u w:val="single"/>
        </w:rPr>
        <w:t>evde</w:t>
      </w:r>
      <w:r w:rsidRPr="004E518F">
        <w:rPr>
          <w:rFonts w:ascii="Times New Roman" w:hAnsi="Times New Roman"/>
          <w:b/>
          <w:sz w:val="24"/>
          <w:szCs w:val="24"/>
        </w:rPr>
        <w:t xml:space="preserve"> misafirler vardı..(…………………)</w:t>
      </w:r>
    </w:p>
    <w:p w:rsidR="00F36EB8" w:rsidRPr="004E518F" w:rsidRDefault="00F36EB8" w:rsidP="004E518F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4E518F">
        <w:rPr>
          <w:rFonts w:ascii="Times New Roman" w:hAnsi="Times New Roman"/>
          <w:b/>
          <w:sz w:val="24"/>
          <w:szCs w:val="24"/>
        </w:rPr>
        <w:t xml:space="preserve">b) Arkadaşlar </w:t>
      </w:r>
      <w:r w:rsidRPr="004E518F">
        <w:rPr>
          <w:rFonts w:ascii="Times New Roman" w:hAnsi="Times New Roman"/>
          <w:b/>
          <w:sz w:val="24"/>
          <w:szCs w:val="24"/>
          <w:u w:val="single"/>
        </w:rPr>
        <w:t xml:space="preserve">sokağa </w:t>
      </w:r>
      <w:r w:rsidRPr="004E518F">
        <w:rPr>
          <w:rFonts w:ascii="Times New Roman" w:hAnsi="Times New Roman"/>
          <w:b/>
          <w:sz w:val="24"/>
          <w:szCs w:val="24"/>
        </w:rPr>
        <w:t>çıkmış. (……………………)</w:t>
      </w:r>
    </w:p>
    <w:p w:rsidR="00F36EB8" w:rsidRPr="004E518F" w:rsidRDefault="00F36EB8" w:rsidP="004E518F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4E518F">
        <w:rPr>
          <w:rFonts w:ascii="Times New Roman" w:hAnsi="Times New Roman"/>
          <w:b/>
          <w:sz w:val="24"/>
          <w:szCs w:val="24"/>
        </w:rPr>
        <w:t xml:space="preserve">c)Anıtkabir’e </w:t>
      </w:r>
      <w:r w:rsidRPr="004E518F">
        <w:rPr>
          <w:rFonts w:ascii="Times New Roman" w:hAnsi="Times New Roman"/>
          <w:b/>
          <w:sz w:val="24"/>
          <w:szCs w:val="24"/>
          <w:u w:val="single"/>
        </w:rPr>
        <w:t>üç sene önce</w:t>
      </w:r>
      <w:r w:rsidRPr="004E518F">
        <w:rPr>
          <w:rFonts w:ascii="Times New Roman" w:hAnsi="Times New Roman"/>
          <w:b/>
          <w:sz w:val="24"/>
          <w:szCs w:val="24"/>
        </w:rPr>
        <w:t xml:space="preserve"> gittim.(……………….)</w:t>
      </w:r>
    </w:p>
    <w:p w:rsidR="00F36EB8" w:rsidRPr="004E518F" w:rsidRDefault="00F36EB8" w:rsidP="004E518F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4E518F">
        <w:rPr>
          <w:rFonts w:ascii="Times New Roman" w:hAnsi="Times New Roman"/>
          <w:b/>
          <w:sz w:val="24"/>
          <w:szCs w:val="24"/>
        </w:rPr>
        <w:t xml:space="preserve">ç) Babam fabrikaya </w:t>
      </w:r>
      <w:r w:rsidRPr="004E518F">
        <w:rPr>
          <w:rFonts w:ascii="Times New Roman" w:hAnsi="Times New Roman"/>
          <w:b/>
          <w:sz w:val="24"/>
          <w:szCs w:val="24"/>
          <w:u w:val="single"/>
        </w:rPr>
        <w:t>arabayla</w:t>
      </w:r>
      <w:r w:rsidRPr="004E518F">
        <w:rPr>
          <w:rFonts w:ascii="Times New Roman" w:hAnsi="Times New Roman"/>
          <w:b/>
          <w:sz w:val="24"/>
          <w:szCs w:val="24"/>
        </w:rPr>
        <w:t xml:space="preserve"> gitti.(………………)</w:t>
      </w:r>
    </w:p>
    <w:p w:rsidR="00F36EB8" w:rsidRPr="004E518F" w:rsidRDefault="00F36EB8" w:rsidP="004E518F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4E518F">
        <w:rPr>
          <w:rFonts w:ascii="Times New Roman" w:hAnsi="Times New Roman"/>
          <w:b/>
          <w:sz w:val="24"/>
          <w:szCs w:val="24"/>
        </w:rPr>
        <w:t xml:space="preserve">d) </w:t>
      </w:r>
      <w:r w:rsidRPr="004E518F">
        <w:rPr>
          <w:rFonts w:ascii="Times New Roman" w:hAnsi="Times New Roman"/>
          <w:b/>
          <w:sz w:val="24"/>
          <w:szCs w:val="24"/>
          <w:u w:val="single"/>
        </w:rPr>
        <w:t>Annem</w:t>
      </w:r>
      <w:r w:rsidRPr="004E518F">
        <w:rPr>
          <w:rFonts w:ascii="Times New Roman" w:hAnsi="Times New Roman"/>
          <w:b/>
          <w:sz w:val="24"/>
          <w:szCs w:val="24"/>
        </w:rPr>
        <w:t xml:space="preserve"> kuru yemiş almış..(…..………………. )</w:t>
      </w:r>
    </w:p>
    <w:p w:rsidR="00F36EB8" w:rsidRDefault="00F36EB8" w:rsidP="00A70F01">
      <w:pPr>
        <w:tabs>
          <w:tab w:val="left" w:pos="426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4E518F">
        <w:rPr>
          <w:rFonts w:ascii="Times New Roman" w:hAnsi="Times New Roman"/>
          <w:b/>
          <w:sz w:val="24"/>
          <w:szCs w:val="24"/>
        </w:rPr>
        <w:t xml:space="preserve">e) Düşmekten </w:t>
      </w:r>
      <w:r w:rsidRPr="004E518F">
        <w:rPr>
          <w:rFonts w:ascii="Times New Roman" w:hAnsi="Times New Roman"/>
          <w:b/>
          <w:sz w:val="24"/>
          <w:szCs w:val="24"/>
          <w:u w:val="single"/>
        </w:rPr>
        <w:t>korktuğu için</w:t>
      </w:r>
      <w:r w:rsidRPr="004E518F">
        <w:rPr>
          <w:rFonts w:ascii="Times New Roman" w:hAnsi="Times New Roman"/>
          <w:b/>
          <w:sz w:val="24"/>
          <w:szCs w:val="24"/>
        </w:rPr>
        <w:t xml:space="preserve"> bisiklete binemiyor..(…………….)</w:t>
      </w:r>
      <w:r>
        <w:rPr>
          <w:noProof/>
          <w:lang w:eastAsia="tr-TR"/>
        </w:rPr>
        <w:pict>
          <v:group id="Grup 11" o:spid="_x0000_s1030" style="position:absolute;margin-left:45pt;margin-top:582pt;width:201pt;height:75pt;z-index:251660800;mso-position-horizontal-relative:text;mso-position-vertical-relative:text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">
            <v:shape id="Picture 13" o:spid="_x0000_s1031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dIz4K9AAAA2wAAAA8AAABkcnMvZG93bnJldi54bWxET0sKwjAQ3QveIYzgTlNdiFSjiCC68i9u&#10;x2Zsq82kNFHr7Y0guJvH+854WptCPKlyuWUFvW4EgjixOudUwfGw6AxBOI+ssbBMCt7kYDppNsYY&#10;a/viHT33PhUhhF2MCjLvy1hKl2Rk0HVtSRy4q60M+gCrVOoKXyHcFLIfRQNpMOfQkGFJ84yS+/5h&#10;FCwH5/XO6SK/zE+383Z731xrI5Vqt+rZCISn2v/FP/dKh/l9+P4SDpCTD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Z0jPgr0AAADbAAAADwAAAAAAAAAAAAAAAACfAgAAZHJz&#10;L2Rvd25yZXYueG1sUEsFBgAAAAAEAAQA9wAAAIkDAAAAAA==&#10;">
              <v:imagedata r:id="rId8" o:title="" gain="19661f" blacklevel="24904f"/>
            </v:shape>
            <v:rect id="Rectangle 14" o:spid="_x0000_s1032" style="position:absolute;left:7860;top:7875;width:3045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4fAcEA&#10;AADbAAAADwAAAGRycy9kb3ducmV2LnhtbERPTWvCQBC9F/oflil4qxurFImuYjWlHnrQqPdhd0yC&#10;2dmQXTX6691Cwds83udM552txYVaXzlWMOgnIIi1MxUXCva77/cxCB+QDdaOScGNPMxnry9TTI27&#10;8pYueShEDGGfooIyhCaV0uuSLPq+a4gjd3StxRBhW0jT4jWG21p+JMmntFhxbCixoWVJ+pSfrYIN&#10;4mpz/9H6K7v9jjJaHjJytVK9t24xARGoC0/xv3tt4vwh/P0SD5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uHwHBAAAA2wAAAA8AAAAAAAAAAAAAAAAAmAIAAGRycy9kb3du&#10;cmV2LnhtbFBLBQYAAAAABAAEAPUAAACGAwAAAAA=&#10;" strokecolor="white">
              <v:textbox>
                <w:txbxContent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Ağaçlar da insan gibidir</w:t>
                    </w:r>
                  </w:p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Seveni olur sevmeyeni</w:t>
                    </w:r>
                  </w:p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Kesersiniz ağlarlar</w:t>
                    </w:r>
                  </w:p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Tıpkı dövülen insan</w:t>
                    </w:r>
                    <w:r w:rsidRPr="00DE7233">
                      <w:rPr>
                        <w:rFonts w:ascii="Cambria" w:hAnsi="Cambria"/>
                        <w:color w:val="000000"/>
                      </w:rPr>
                      <w:t xml:space="preserve"> gibi</w:t>
                    </w:r>
                  </w:p>
                  <w:p w:rsidR="00F36EB8" w:rsidRDefault="00F36EB8" w:rsidP="002D1A8C"/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8" o:spid="_x0000_s1033" style="position:absolute;margin-left:45pt;margin-top:582pt;width:201pt;height:75pt;z-index:251659776;mso-position-horizontal-relative:text;mso-position-vertical-relative:text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">
            <v:shape id="Picture 10" o:spid="_x0000_s1034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bsKrDAAAA2gAAAA8AAABkcnMvZG93bnJldi54bWxEj0FrwkAUhO9C/8PyCr3ppj0Eja5BhNKe&#10;2kRbvD6zzySafRuy2yT9964geBxm5htmlY6mET11rras4HUWgSAurK65VPCzf5/OQTiPrLGxTAr+&#10;yUG6fpqsMNF24Jz6nS9FgLBLUEHlfZtI6YqKDLqZbYmDd7KdQR9kV0rd4RDgppFvURRLgzWHhQpb&#10;2lZUXHZ/RsFHfPjKnW7q4/b3fMiyy/dpNFKpl+dxswThafSP8L39qRUs4HYl3AC5v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xuwqsMAAADaAAAADwAAAAAAAAAAAAAAAACf&#10;AgAAZHJzL2Rvd25yZXYueG1sUEsFBgAAAAAEAAQA9wAAAI8DAAAAAA==&#10;">
              <v:imagedata r:id="rId8" o:title="" gain="19661f" blacklevel="24904f"/>
            </v:shape>
            <v:rect id="Rectangle 11" o:spid="_x0000_s1035" style="position:absolute;left:7860;top:7875;width:3045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dsMA&#10;AADbAAAADwAAAGRycy9kb3ducmV2LnhtbESPQW/CMAyF75P2HyIj7TZSJjRNhYCAFY0DB2DjbiWm&#10;rWicqsmg8OvnA9Jutt7ze5+n89436kJdrAMbGA0zUMQ2uJpLAz/f69cPUDEhO2wCk4EbRZjPnp+m&#10;mLtw5T1dDqlUEsIxRwNVSm2udbQVeYzD0BKLdgqdxyRrV2rX4VXCfaPfsuxde6xZGipsaVWRPR9+&#10;vYEd4ufu/mXtsrhtxwWtjgWFxpiXQb+YgErUp3/z43rjBF/o5RcZQM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dsMAAADbAAAADwAAAAAAAAAAAAAAAACYAgAAZHJzL2Rv&#10;d25yZXYueG1sUEsFBgAAAAAEAAQA9QAAAIgDAAAAAA==&#10;" strokecolor="white">
              <v:textbox>
                <w:txbxContent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Ağaçlar da insan gibidir</w:t>
                    </w:r>
                  </w:p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Seveni olur sevmeyeni</w:t>
                    </w:r>
                  </w:p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Kesersiniz ağlarlar</w:t>
                    </w:r>
                  </w:p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Tıpkı dövülen insan</w:t>
                    </w:r>
                    <w:r w:rsidRPr="00DE7233">
                      <w:rPr>
                        <w:rFonts w:ascii="Cambria" w:hAnsi="Cambria"/>
                        <w:color w:val="000000"/>
                      </w:rPr>
                      <w:t xml:space="preserve"> gibi</w:t>
                    </w:r>
                  </w:p>
                  <w:p w:rsidR="00F36EB8" w:rsidRDefault="00F36EB8" w:rsidP="002D1A8C"/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Grup 5" o:spid="_x0000_s1036" style="position:absolute;margin-left:45pt;margin-top:582pt;width:201pt;height:75pt;z-index:251658752;mso-position-horizontal-relative:text;mso-position-vertical-relative:text" coordorigin="6660,7743" coordsize="4757,15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">
            <v:shape id="Picture 7" o:spid="_x0000_s1037" type="#_x0000_t75" alt="tablo32" style="position:absolute;left:6660;top:7743;width:4757;height:15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6EJNjCAAAA2gAAAA8AAABkcnMvZG93bnJldi54bWxEj0+LwjAUxO8LfofwBG9ruh6KVKOIsOye&#10;/FN38fpsnm01eSlNtPXbm4UFj8PM/IaZL3trxJ1aXztW8DFOQBAXTtdcKvg5fL5PQfiArNE4JgUP&#10;8rBcDN7mmGnX8Z7ueShFhLDPUEEVQpNJ6YuKLPqxa4ijd3atxRBlW0rdYhfh1shJkqTSYs1xocKG&#10;1hUV1/xmFXylx83ea1Of1r+X42533Z57K5UaDfvVDESgPrzC/+1vrSCFvyvxBsjF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OhCTYwgAAANoAAAAPAAAAAAAAAAAAAAAAAJ8C&#10;AABkcnMvZG93bnJldi54bWxQSwUGAAAAAAQABAD3AAAAjgMAAAAA&#10;">
              <v:imagedata r:id="rId8" o:title="" gain="19661f" blacklevel="24904f"/>
            </v:shape>
            <v:rect id="Rectangle 8" o:spid="_x0000_s1038" style="position:absolute;left:7860;top:7875;width:3045;height:1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csgcIA&#10;AADaAAAADwAAAGRycy9kb3ducmV2LnhtbESPQWsCMRSE70L/Q3gFb5q1SJWtUayu6MGD2vb+SJ67&#10;i5uXZRN17a83guBxmJlvmMmstZW4UONLxwoG/QQEsXam5FzB78+qNwbhA7LByjEpuJGH2fStM8HU&#10;uCvv6XIIuYgQ9ikqKEKoUym9Lsii77uaOHpH11gMUTa5NA1eI9xW8iNJPqXFkuNCgTUtCtKnw9kq&#10;2CEud/9rrb+z23aY0eIvI1cp1X1v518gArXhFX62N0bBCB5X4g2Q0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xyyBwgAAANoAAAAPAAAAAAAAAAAAAAAAAJgCAABkcnMvZG93&#10;bnJldi54bWxQSwUGAAAAAAQABAD1AAAAhwMAAAAA&#10;" strokecolor="white">
              <v:textbox>
                <w:txbxContent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Ağaçlar da insan gibidir</w:t>
                    </w:r>
                  </w:p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Seveni olur sevmeyeni</w:t>
                    </w:r>
                  </w:p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Kesersiniz ağlarlar</w:t>
                    </w:r>
                  </w:p>
                  <w:p w:rsidR="00F36EB8" w:rsidRPr="00DE7233" w:rsidRDefault="00F36EB8" w:rsidP="002D1A8C">
                    <w:pPr>
                      <w:rPr>
                        <w:rFonts w:ascii="Cambria" w:hAnsi="Cambria"/>
                        <w:color w:val="000000"/>
                      </w:rPr>
                    </w:pPr>
                    <w:r w:rsidRPr="00DE7233">
                      <w:rPr>
                        <w:rFonts w:ascii="Cambria" w:hAnsi="Cambria"/>
                        <w:color w:val="000000"/>
                        <w:sz w:val="20"/>
                        <w:szCs w:val="20"/>
                      </w:rPr>
                      <w:t>Tıpkı dövülen insan</w:t>
                    </w:r>
                    <w:r w:rsidRPr="00DE7233">
                      <w:rPr>
                        <w:rFonts w:ascii="Cambria" w:hAnsi="Cambria"/>
                        <w:color w:val="000000"/>
                      </w:rPr>
                      <w:t xml:space="preserve"> gibi</w:t>
                    </w:r>
                  </w:p>
                  <w:p w:rsidR="00F36EB8" w:rsidRDefault="00F36EB8" w:rsidP="002D1A8C"/>
                </w:txbxContent>
              </v:textbox>
            </v:rect>
          </v:group>
        </w:pict>
      </w:r>
      <w:r w:rsidRPr="005B0ED5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4" o:spid="_x0000_i1025" type="#_x0000_t75" style="width:256.5pt;height:136.5pt;visibility:visible">
            <v:imagedata r:id="rId9" o:title=""/>
          </v:shape>
        </w:pict>
      </w:r>
    </w:p>
    <w:p w:rsidR="00F36EB8" w:rsidRDefault="00F36EB8" w:rsidP="00A70F01">
      <w:pPr>
        <w:tabs>
          <w:tab w:val="left" w:pos="426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36EB8" w:rsidRPr="00A70F01" w:rsidRDefault="00F36EB8" w:rsidP="00A70F01">
      <w:pPr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19.</w:t>
      </w:r>
      <w:r w:rsidRPr="00A70F01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Pr="00A70F0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Yukarıdaki şiirden, ağaçlarla ilgili olarak aşağıdakilerden hangisi </w:t>
      </w:r>
      <w:r w:rsidRPr="00A70F01">
        <w:rPr>
          <w:rFonts w:ascii="Times New Roman" w:hAnsi="Times New Roman"/>
          <w:b/>
          <w:color w:val="000000"/>
          <w:sz w:val="24"/>
          <w:szCs w:val="24"/>
          <w:u w:val="single"/>
          <w:lang w:eastAsia="tr-TR"/>
        </w:rPr>
        <w:t>çıkarılamaz?</w:t>
      </w:r>
      <w:r>
        <w:rPr>
          <w:rFonts w:ascii="Times New Roman" w:hAnsi="Times New Roman"/>
          <w:b/>
          <w:color w:val="000000"/>
          <w:sz w:val="24"/>
          <w:szCs w:val="24"/>
          <w:u w:val="single"/>
          <w:lang w:eastAsia="tr-TR"/>
        </w:rPr>
        <w:t>(5 PUAN)</w:t>
      </w:r>
    </w:p>
    <w:p w:rsidR="00F36EB8" w:rsidRPr="00A70F01" w:rsidRDefault="00F36EB8" w:rsidP="00A70F01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A70F0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       A. Kin güttükleri         B. Sevildikleri         C. Üzüldükleri</w:t>
      </w:r>
      <w:r w:rsidRPr="00A70F01">
        <w:rPr>
          <w:rFonts w:ascii="Times New Roman" w:hAnsi="Times New Roman"/>
          <w:b/>
          <w:color w:val="000000"/>
          <w:sz w:val="24"/>
          <w:szCs w:val="24"/>
          <w:lang w:eastAsia="tr-TR"/>
        </w:rPr>
        <w:tab/>
        <w:t xml:space="preserve">      D. Acı duydukları</w:t>
      </w:r>
    </w:p>
    <w:p w:rsidR="00F36EB8" w:rsidRDefault="00F36EB8" w:rsidP="00A70F01">
      <w:pPr>
        <w:tabs>
          <w:tab w:val="left" w:pos="426"/>
        </w:tabs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F36EB8" w:rsidRPr="00E97FBC" w:rsidRDefault="00F36EB8" w:rsidP="00E97FBC">
      <w:pPr>
        <w:rPr>
          <w:rFonts w:ascii="Times New Roman" w:hAnsi="Times New Roman"/>
          <w:b/>
          <w:sz w:val="24"/>
          <w:szCs w:val="24"/>
        </w:rPr>
      </w:pPr>
      <w:r w:rsidRPr="00E97FBC">
        <w:rPr>
          <w:rFonts w:ascii="Times New Roman" w:hAnsi="Times New Roman"/>
          <w:b/>
          <w:sz w:val="24"/>
          <w:szCs w:val="24"/>
        </w:rPr>
        <w:t>20.</w:t>
      </w:r>
      <w:r w:rsidRPr="00E97FBC">
        <w:rPr>
          <w:rFonts w:ascii="Times New Roman" w:hAnsi="Times New Roman"/>
          <w:b/>
        </w:rPr>
        <w:t xml:space="preserve"> </w:t>
      </w:r>
      <w:r w:rsidRPr="00E97FBC">
        <w:rPr>
          <w:rFonts w:ascii="Times New Roman" w:hAnsi="Times New Roman"/>
          <w:b/>
          <w:sz w:val="24"/>
          <w:szCs w:val="24"/>
        </w:rPr>
        <w:t xml:space="preserve">Aşağıdaki cümlelerin hangisinde ‘de’ </w:t>
      </w:r>
      <w:r w:rsidRPr="00E97FBC">
        <w:rPr>
          <w:rFonts w:ascii="Times New Roman" w:hAnsi="Times New Roman"/>
          <w:b/>
          <w:sz w:val="24"/>
          <w:szCs w:val="24"/>
          <w:u w:val="single"/>
        </w:rPr>
        <w:t>yanlış</w:t>
      </w:r>
      <w:r w:rsidRPr="00E97FBC">
        <w:rPr>
          <w:rFonts w:ascii="Times New Roman" w:hAnsi="Times New Roman"/>
          <w:b/>
          <w:sz w:val="24"/>
          <w:szCs w:val="24"/>
        </w:rPr>
        <w:t xml:space="preserve"> yazılmıştır? ( 5 puan)</w:t>
      </w:r>
    </w:p>
    <w:p w:rsidR="00F36EB8" w:rsidRPr="00E97FBC" w:rsidRDefault="00F36EB8" w:rsidP="00E97FBC">
      <w:pPr>
        <w:spacing w:after="0"/>
        <w:rPr>
          <w:rFonts w:ascii="Times New Roman" w:hAnsi="Times New Roman"/>
          <w:b/>
          <w:sz w:val="24"/>
          <w:szCs w:val="24"/>
        </w:rPr>
      </w:pPr>
      <w:r w:rsidRPr="00E97FBC">
        <w:rPr>
          <w:rFonts w:ascii="Times New Roman" w:hAnsi="Times New Roman"/>
          <w:b/>
          <w:sz w:val="24"/>
          <w:szCs w:val="24"/>
        </w:rPr>
        <w:t xml:space="preserve">A. Annem, babam, kardeşim; üçü </w:t>
      </w:r>
      <w:r w:rsidRPr="00E97FBC">
        <w:rPr>
          <w:rFonts w:ascii="Times New Roman" w:hAnsi="Times New Roman"/>
          <w:b/>
          <w:sz w:val="24"/>
          <w:szCs w:val="24"/>
          <w:u w:val="single"/>
        </w:rPr>
        <w:t>de</w:t>
      </w:r>
      <w:r w:rsidRPr="00E97FBC">
        <w:rPr>
          <w:rFonts w:ascii="Times New Roman" w:hAnsi="Times New Roman"/>
          <w:b/>
          <w:sz w:val="24"/>
          <w:szCs w:val="24"/>
        </w:rPr>
        <w:t xml:space="preserve"> çok iyidir.</w:t>
      </w:r>
    </w:p>
    <w:p w:rsidR="00F36EB8" w:rsidRPr="00E97FBC" w:rsidRDefault="00F36EB8" w:rsidP="00E97FBC">
      <w:pPr>
        <w:spacing w:after="0"/>
        <w:rPr>
          <w:rFonts w:ascii="Times New Roman" w:hAnsi="Times New Roman"/>
          <w:b/>
          <w:sz w:val="24"/>
          <w:szCs w:val="24"/>
        </w:rPr>
      </w:pPr>
      <w:r w:rsidRPr="00E97FBC">
        <w:rPr>
          <w:rFonts w:ascii="Times New Roman" w:hAnsi="Times New Roman"/>
          <w:b/>
          <w:sz w:val="24"/>
          <w:szCs w:val="24"/>
        </w:rPr>
        <w:t xml:space="preserve">B. Siz </w:t>
      </w:r>
      <w:r w:rsidRPr="00E97FBC">
        <w:rPr>
          <w:rFonts w:ascii="Times New Roman" w:hAnsi="Times New Roman"/>
          <w:b/>
          <w:sz w:val="24"/>
          <w:szCs w:val="24"/>
          <w:u w:val="single"/>
        </w:rPr>
        <w:t>de</w:t>
      </w:r>
      <w:r w:rsidRPr="00E97FBC">
        <w:rPr>
          <w:rFonts w:ascii="Times New Roman" w:hAnsi="Times New Roman"/>
          <w:b/>
          <w:sz w:val="24"/>
          <w:szCs w:val="24"/>
        </w:rPr>
        <w:t xml:space="preserve"> bizimle gelmelisiniz.</w:t>
      </w:r>
    </w:p>
    <w:p w:rsidR="00F36EB8" w:rsidRPr="00E97FBC" w:rsidRDefault="00F36EB8" w:rsidP="00E97FBC">
      <w:pPr>
        <w:spacing w:after="0"/>
        <w:rPr>
          <w:rFonts w:ascii="Times New Roman" w:hAnsi="Times New Roman"/>
          <w:b/>
          <w:sz w:val="24"/>
          <w:szCs w:val="24"/>
        </w:rPr>
      </w:pPr>
      <w:r w:rsidRPr="00E97FBC">
        <w:rPr>
          <w:rFonts w:ascii="Times New Roman" w:hAnsi="Times New Roman"/>
          <w:b/>
          <w:sz w:val="24"/>
          <w:szCs w:val="24"/>
        </w:rPr>
        <w:t xml:space="preserve">C.Yurdumuzu </w:t>
      </w:r>
      <w:r w:rsidRPr="00E97FBC">
        <w:rPr>
          <w:rFonts w:ascii="Times New Roman" w:hAnsi="Times New Roman"/>
          <w:b/>
          <w:sz w:val="24"/>
          <w:szCs w:val="24"/>
          <w:u w:val="single"/>
        </w:rPr>
        <w:t>da</w:t>
      </w:r>
      <w:r w:rsidRPr="00E97FBC">
        <w:rPr>
          <w:rFonts w:ascii="Times New Roman" w:hAnsi="Times New Roman"/>
          <w:b/>
          <w:sz w:val="24"/>
          <w:szCs w:val="24"/>
        </w:rPr>
        <w:t xml:space="preserve"> bayrağımız gibi çok severiz.</w:t>
      </w:r>
    </w:p>
    <w:p w:rsidR="00F36EB8" w:rsidRDefault="00F36EB8" w:rsidP="00E97F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97FBC">
        <w:rPr>
          <w:rFonts w:ascii="Times New Roman" w:hAnsi="Times New Roman"/>
          <w:b/>
          <w:sz w:val="24"/>
          <w:szCs w:val="24"/>
        </w:rPr>
        <w:t xml:space="preserve">D. Annemiz kalbimiz </w:t>
      </w:r>
      <w:r w:rsidRPr="00E97FBC">
        <w:rPr>
          <w:rFonts w:ascii="Times New Roman" w:hAnsi="Times New Roman"/>
          <w:b/>
          <w:sz w:val="24"/>
          <w:szCs w:val="24"/>
          <w:u w:val="single"/>
        </w:rPr>
        <w:t>de</w:t>
      </w:r>
      <w:r w:rsidRPr="00E97FBC">
        <w:rPr>
          <w:rFonts w:ascii="Times New Roman" w:hAnsi="Times New Roman"/>
          <w:b/>
          <w:sz w:val="24"/>
          <w:szCs w:val="24"/>
        </w:rPr>
        <w:t xml:space="preserve"> yaşayacaktır.    </w:t>
      </w:r>
    </w:p>
    <w:p w:rsidR="00F36EB8" w:rsidRDefault="00F36EB8" w:rsidP="00E97F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36EB8" w:rsidRDefault="00F36EB8" w:rsidP="00E97F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36EB8" w:rsidRDefault="00F36EB8" w:rsidP="00E97F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36EB8" w:rsidRDefault="00F36EB8" w:rsidP="00E97F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bookmarkStart w:id="0" w:name="_GoBack"/>
      <w:bookmarkEnd w:id="0"/>
      <w:r w:rsidRPr="00E97FBC">
        <w:rPr>
          <w:rFonts w:ascii="Times New Roman" w:hAnsi="Times New Roman"/>
          <w:b/>
          <w:sz w:val="24"/>
          <w:szCs w:val="24"/>
        </w:rPr>
        <w:t>BAŞARILAR DİLERİM</w:t>
      </w:r>
    </w:p>
    <w:p w:rsidR="00F36EB8" w:rsidRPr="00E97FBC" w:rsidRDefault="00F36EB8" w:rsidP="00E97FB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10" w:history="1">
        <w:r w:rsidRPr="00666583">
          <w:rPr>
            <w:rStyle w:val="Hyperlink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36EB8" w:rsidRPr="00E97FBC" w:rsidRDefault="00F36EB8" w:rsidP="00E97FBC">
      <w:pPr>
        <w:rPr>
          <w:rFonts w:ascii="Times New Roman" w:hAnsi="Times New Roman"/>
          <w:b/>
          <w:sz w:val="24"/>
          <w:szCs w:val="24"/>
        </w:rPr>
      </w:pPr>
    </w:p>
    <w:sectPr w:rsidR="00F36EB8" w:rsidRPr="00E97FBC" w:rsidSect="00C25D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EB8" w:rsidRDefault="00F36EB8" w:rsidP="00E97FBC">
      <w:pPr>
        <w:spacing w:after="0" w:line="240" w:lineRule="auto"/>
      </w:pPr>
      <w:r>
        <w:separator/>
      </w:r>
    </w:p>
  </w:endnote>
  <w:endnote w:type="continuationSeparator" w:id="0">
    <w:p w:rsidR="00F36EB8" w:rsidRDefault="00F36EB8" w:rsidP="00E97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Bk B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Lt BT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EB8" w:rsidRDefault="00F36EB8" w:rsidP="00E97FBC">
      <w:pPr>
        <w:spacing w:after="0" w:line="240" w:lineRule="auto"/>
      </w:pPr>
      <w:r>
        <w:separator/>
      </w:r>
    </w:p>
  </w:footnote>
  <w:footnote w:type="continuationSeparator" w:id="0">
    <w:p w:rsidR="00F36EB8" w:rsidRDefault="00F36EB8" w:rsidP="00E97F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E29D8"/>
    <w:multiLevelType w:val="hybridMultilevel"/>
    <w:tmpl w:val="F1329B8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49311054"/>
    <w:multiLevelType w:val="hybridMultilevel"/>
    <w:tmpl w:val="09A2FDE8"/>
    <w:lvl w:ilvl="0" w:tplc="5BCE6114">
      <w:start w:val="1"/>
      <w:numFmt w:val="lowerLetter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51684B3B"/>
    <w:multiLevelType w:val="hybridMultilevel"/>
    <w:tmpl w:val="AE4E6A82"/>
    <w:lvl w:ilvl="0" w:tplc="EB6C4984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56E5D44"/>
    <w:multiLevelType w:val="hybridMultilevel"/>
    <w:tmpl w:val="BDEEECB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9871AE"/>
    <w:multiLevelType w:val="hybridMultilevel"/>
    <w:tmpl w:val="A55658F6"/>
    <w:lvl w:ilvl="0" w:tplc="A824EEA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FF1"/>
    <w:rsid w:val="00025AB5"/>
    <w:rsid w:val="000F710D"/>
    <w:rsid w:val="00105BB2"/>
    <w:rsid w:val="0012714C"/>
    <w:rsid w:val="00195162"/>
    <w:rsid w:val="00244980"/>
    <w:rsid w:val="002D1A8C"/>
    <w:rsid w:val="002F0FF1"/>
    <w:rsid w:val="003A7989"/>
    <w:rsid w:val="004459B0"/>
    <w:rsid w:val="004D560D"/>
    <w:rsid w:val="004E518F"/>
    <w:rsid w:val="004F52BD"/>
    <w:rsid w:val="0053348A"/>
    <w:rsid w:val="005B0ED5"/>
    <w:rsid w:val="005D7532"/>
    <w:rsid w:val="005F5DD6"/>
    <w:rsid w:val="00666583"/>
    <w:rsid w:val="00680368"/>
    <w:rsid w:val="00761FA8"/>
    <w:rsid w:val="00794285"/>
    <w:rsid w:val="007A5EE5"/>
    <w:rsid w:val="007C2721"/>
    <w:rsid w:val="007F5EEC"/>
    <w:rsid w:val="00897B3E"/>
    <w:rsid w:val="008B54D3"/>
    <w:rsid w:val="009D3909"/>
    <w:rsid w:val="00A25ECF"/>
    <w:rsid w:val="00A70F01"/>
    <w:rsid w:val="00AE0CBB"/>
    <w:rsid w:val="00BC6031"/>
    <w:rsid w:val="00C00653"/>
    <w:rsid w:val="00C25D04"/>
    <w:rsid w:val="00C63C1A"/>
    <w:rsid w:val="00C71FC7"/>
    <w:rsid w:val="00C77C51"/>
    <w:rsid w:val="00CD2B42"/>
    <w:rsid w:val="00CE32BB"/>
    <w:rsid w:val="00CE547A"/>
    <w:rsid w:val="00D92E8A"/>
    <w:rsid w:val="00D94B9A"/>
    <w:rsid w:val="00DE7233"/>
    <w:rsid w:val="00E1070C"/>
    <w:rsid w:val="00E310D7"/>
    <w:rsid w:val="00E42169"/>
    <w:rsid w:val="00E97FBC"/>
    <w:rsid w:val="00F3590F"/>
    <w:rsid w:val="00F36EB8"/>
    <w:rsid w:val="00F5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D0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42169"/>
    <w:rPr>
      <w:rFonts w:eastAsia="Times New Roman"/>
    </w:rPr>
  </w:style>
  <w:style w:type="paragraph" w:styleId="ListParagraph">
    <w:name w:val="List Paragraph"/>
    <w:basedOn w:val="Normal"/>
    <w:uiPriority w:val="99"/>
    <w:qFormat/>
    <w:rsid w:val="007F5EEC"/>
    <w:pPr>
      <w:ind w:left="720"/>
      <w:contextualSpacing/>
    </w:pPr>
    <w:rPr>
      <w:rFonts w:eastAsia="Times New Roman"/>
      <w:lang w:eastAsia="tr-TR"/>
    </w:rPr>
  </w:style>
  <w:style w:type="paragraph" w:customStyle="1" w:styleId="NoSpacing1">
    <w:name w:val="No Spacing1"/>
    <w:uiPriority w:val="99"/>
    <w:rsid w:val="00CD2B42"/>
    <w:rPr>
      <w:rFonts w:eastAsia="Times New Roman"/>
      <w:lang w:eastAsia="en-US"/>
    </w:rPr>
  </w:style>
  <w:style w:type="table" w:styleId="TableWeb1">
    <w:name w:val="Table Web 1"/>
    <w:basedOn w:val="TableNormal"/>
    <w:uiPriority w:val="99"/>
    <w:rsid w:val="005D7532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70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70F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97F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97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97FBC"/>
    <w:rPr>
      <w:rFonts w:cs="Times New Roman"/>
    </w:rPr>
  </w:style>
  <w:style w:type="character" w:styleId="Hyperlink">
    <w:name w:val="Hyperlink"/>
    <w:basedOn w:val="DefaultParagraphFont"/>
    <w:uiPriority w:val="99"/>
    <w:rsid w:val="00761F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4</Pages>
  <Words>1017</Words>
  <Characters>5800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DELL</dc:creator>
  <cp:keywords>www.sorubak.com</cp:keywords>
  <dc:description/>
  <cp:lastModifiedBy>edanur</cp:lastModifiedBy>
  <cp:revision>36</cp:revision>
  <dcterms:created xsi:type="dcterms:W3CDTF">2014-11-26T19:27:00Z</dcterms:created>
  <dcterms:modified xsi:type="dcterms:W3CDTF">2014-11-28T20:16:00Z</dcterms:modified>
</cp:coreProperties>
</file>