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FD8" w:rsidRDefault="00DE2FD8" w:rsidP="00C445C6">
      <w:r>
        <w:rPr>
          <w:noProof/>
          <w:lang w:eastAsia="tr-TR"/>
        </w:rPr>
        <w:pict>
          <v:rect id="Dikdörtgen 1" o:spid="_x0000_s1026" style="position:absolute;margin-left:-18.95pt;margin-top:-18pt;width:499.5pt;height:281.3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" fillcolor="gray" strokecolor="#95b3d7" strokeweight="2pt">
            <v:textbox>
              <w:txbxContent>
                <w:p w:rsidR="00DE2FD8" w:rsidRPr="00C445C6" w:rsidRDefault="00DE2FD8" w:rsidP="00C445C6">
                  <w:pPr>
                    <w:spacing w:after="0" w:line="240" w:lineRule="atLeast"/>
                    <w:jc w:val="center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  <w:sz w:val="24"/>
                      <w:szCs w:val="24"/>
                    </w:rPr>
                    <w:t>KAYIKÇI</w:t>
                  </w:r>
                  <w:r>
                    <w:t xml:space="preserve"> </w:t>
                  </w:r>
                  <w:r w:rsidRPr="00C445C6">
                    <w:rPr>
                      <w:rFonts w:ascii="Arial" w:hAnsi="Arial" w:cs="Arial"/>
                      <w:b/>
                    </w:rPr>
                    <w:t>İLE BİLGİN</w:t>
                  </w:r>
                </w:p>
                <w:p w:rsidR="00DE2FD8" w:rsidRPr="00C445C6" w:rsidRDefault="00DE2FD8" w:rsidP="00C445C6">
                  <w:pPr>
                    <w:spacing w:after="0" w:line="24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             Kendini beğenmiş bir   dil  bilgini,  boğazdan karşıya geçmek için bir kayık kiraladı ve </w:t>
                  </w:r>
                  <w:r w:rsidRPr="00E178F7">
                    <w:rPr>
                      <w:rFonts w:ascii="Arial" w:hAnsi="Arial" w:cs="Arial"/>
                      <w:b/>
                      <w:u w:val="single"/>
                    </w:rPr>
                    <w:t>kibirl</w:t>
                  </w:r>
                  <w:r w:rsidRPr="00C445C6">
                    <w:rPr>
                      <w:rFonts w:ascii="Arial" w:hAnsi="Arial" w:cs="Arial"/>
                      <w:b/>
                    </w:rPr>
                    <w:t>e oturdu yerine.  Kayıkçı, olgun ve alçak gönüllü bir insandı. Hiç ses çıkarmadan küreklere asılıyor, yolcusunu sağ salim karşıya geçirmek ve üç beş kuruş kazanmak istiyordu.</w:t>
                  </w:r>
                </w:p>
                <w:p w:rsidR="00DE2FD8" w:rsidRPr="00C445C6" w:rsidRDefault="00DE2FD8" w:rsidP="00C445C6">
                  <w:pPr>
                    <w:spacing w:after="0" w:line="24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        Denizin orta yerine geldikleri sırada Bilgin küçümser bir eda içinde sordu:</w:t>
                  </w:r>
                </w:p>
                <w:p w:rsidR="00DE2FD8" w:rsidRPr="00C445C6" w:rsidRDefault="00DE2FD8" w:rsidP="00C445C6">
                  <w:pPr>
                    <w:spacing w:after="0" w:line="24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-Sen hiç </w:t>
                  </w:r>
                  <w:r w:rsidRPr="00E178F7">
                    <w:rPr>
                      <w:rFonts w:ascii="Arial" w:hAnsi="Arial" w:cs="Arial"/>
                      <w:b/>
                      <w:u w:val="single"/>
                    </w:rPr>
                    <w:t xml:space="preserve">gramer </w:t>
                  </w:r>
                  <w:r w:rsidRPr="00C445C6">
                    <w:rPr>
                      <w:rFonts w:ascii="Arial" w:hAnsi="Arial" w:cs="Arial"/>
                      <w:b/>
                    </w:rPr>
                    <w:t>okudun mu?  Dil biliminden anlar mısın?</w:t>
                  </w:r>
                </w:p>
                <w:p w:rsidR="00DE2FD8" w:rsidRPr="00C445C6" w:rsidRDefault="00DE2FD8" w:rsidP="00C445C6">
                  <w:pPr>
                    <w:spacing w:after="0" w:line="24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Kayıkçı:</w:t>
                  </w:r>
                </w:p>
                <w:p w:rsidR="00DE2FD8" w:rsidRPr="00C445C6" w:rsidRDefault="00DE2FD8" w:rsidP="00C445C6">
                  <w:pPr>
                    <w:spacing w:after="0" w:line="24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-Hayır efendim dedi, ben cahil bir kayıkçıyım, dediğiniz şeylerden hiç anlamam.</w:t>
                  </w:r>
                </w:p>
                <w:p w:rsidR="00DE2FD8" w:rsidRPr="00C445C6" w:rsidRDefault="00DE2FD8" w:rsidP="00C445C6">
                  <w:pPr>
                    <w:spacing w:after="0" w:line="24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-Vah vah dedi Bilgin, ömrünün yarısı boşa geçmiş!.. Bak ben İngilizce, Almanca, Arapça, Farsça, Fransızca  dillerini su gibi bilirim dedi.</w:t>
                  </w:r>
                </w:p>
                <w:p w:rsidR="00DE2FD8" w:rsidRPr="00C445C6" w:rsidRDefault="00DE2FD8" w:rsidP="00C445C6">
                  <w:pPr>
                    <w:spacing w:after="0" w:line="24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      Böyle bir süre ilerledikten sonra rüzgar şiddetini artırmaya, dalgalar büyümeye başladı. Denizde fırtına çıkmış, Bilgin korkmaya başlamıştı. Kayıkçı olağanüstü bir güçle kurtulmaya, sağ </w:t>
                  </w:r>
                  <w:r w:rsidRPr="00E178F7">
                    <w:rPr>
                      <w:rFonts w:ascii="Arial" w:hAnsi="Arial" w:cs="Arial"/>
                      <w:b/>
                      <w:u w:val="single"/>
                    </w:rPr>
                    <w:t>salim</w:t>
                  </w:r>
                  <w:r w:rsidRPr="00C445C6">
                    <w:rPr>
                      <w:rFonts w:ascii="Arial" w:hAnsi="Arial" w:cs="Arial"/>
                      <w:b/>
                    </w:rPr>
                    <w:t xml:space="preserve"> karşı kıyıya geçmeye çalışıyordu. Gördü ki artık kurtuluş ümidi yok, Bilgine dönüp sordu:</w:t>
                  </w:r>
                </w:p>
                <w:p w:rsidR="00DE2FD8" w:rsidRPr="00C445C6" w:rsidRDefault="00DE2FD8" w:rsidP="00C445C6">
                  <w:pPr>
                    <w:spacing w:after="0" w:line="24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-Efendim, yüzme bilir misiniz?</w:t>
                  </w:r>
                </w:p>
                <w:p w:rsidR="00DE2FD8" w:rsidRPr="00C445C6" w:rsidRDefault="00DE2FD8" w:rsidP="00C445C6">
                  <w:pPr>
                    <w:spacing w:after="0" w:line="24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Bilgin:</w:t>
                  </w:r>
                </w:p>
                <w:p w:rsidR="00DE2FD8" w:rsidRPr="00C445C6" w:rsidRDefault="00DE2FD8" w:rsidP="00C445C6">
                  <w:pPr>
                    <w:spacing w:after="0" w:line="24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-Ne yazık ki bilmiyorum diye inledi.</w:t>
                  </w:r>
                </w:p>
                <w:p w:rsidR="00DE2FD8" w:rsidRPr="00C445C6" w:rsidRDefault="00DE2FD8" w:rsidP="00C445C6">
                  <w:pPr>
                    <w:spacing w:after="0" w:line="24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O zaman kayıkçı: </w:t>
                  </w:r>
                </w:p>
                <w:p w:rsidR="00DE2FD8" w:rsidRPr="00C445C6" w:rsidRDefault="00DE2FD8" w:rsidP="00C445C6">
                  <w:pPr>
                    <w:spacing w:after="0" w:line="24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-Vah vah dedi, şimdi ömrünün hepsi boşa gidecek! Keşke  yedi dil  bileceğinize benim gibi yüzme bilseydiniz de canınızı kurtarsaydınız.</w:t>
                  </w:r>
                </w:p>
                <w:p w:rsidR="00DE2FD8" w:rsidRPr="00C445C6" w:rsidRDefault="00DE2FD8" w:rsidP="00C445C6">
                  <w:pPr>
                    <w:spacing w:after="0" w:line="240" w:lineRule="atLeast"/>
                    <w:rPr>
                      <w:rFonts w:ascii="Arial" w:hAnsi="Arial" w:cs="Arial"/>
                      <w:b/>
                    </w:rPr>
                  </w:pPr>
                </w:p>
                <w:p w:rsidR="00DE2FD8" w:rsidRDefault="00DE2FD8" w:rsidP="00C445C6">
                  <w:pPr>
                    <w:jc w:val="center"/>
                  </w:pPr>
                  <w:r>
                    <w:t xml:space="preserve"> </w:t>
                  </w:r>
                </w:p>
                <w:p w:rsidR="00DE2FD8" w:rsidRDefault="00DE2FD8" w:rsidP="00C445C6">
                  <w:pPr>
                    <w:jc w:val="center"/>
                  </w:pPr>
                </w:p>
              </w:txbxContent>
            </v:textbox>
          </v:rect>
        </w:pict>
      </w:r>
    </w:p>
    <w:p w:rsidR="00DE2FD8" w:rsidRDefault="00DE2FD8" w:rsidP="00C445C6">
      <w:r w:rsidRPr="00C445C6">
        <w:t xml:space="preserve"> </w:t>
      </w:r>
    </w:p>
    <w:p w:rsidR="00DE2FD8" w:rsidRPr="00C445C6" w:rsidRDefault="00DE2FD8" w:rsidP="00C445C6"/>
    <w:p w:rsidR="00DE2FD8" w:rsidRPr="00C445C6" w:rsidRDefault="00DE2FD8" w:rsidP="00C445C6"/>
    <w:p w:rsidR="00DE2FD8" w:rsidRPr="00C445C6" w:rsidRDefault="00DE2FD8" w:rsidP="00C445C6"/>
    <w:p w:rsidR="00DE2FD8" w:rsidRPr="00C445C6" w:rsidRDefault="00DE2FD8" w:rsidP="00C445C6"/>
    <w:p w:rsidR="00DE2FD8" w:rsidRPr="00C445C6" w:rsidRDefault="00DE2FD8" w:rsidP="00C445C6"/>
    <w:p w:rsidR="00DE2FD8" w:rsidRPr="00C445C6" w:rsidRDefault="00DE2FD8" w:rsidP="00C445C6"/>
    <w:p w:rsidR="00DE2FD8" w:rsidRPr="00C445C6" w:rsidRDefault="00DE2FD8" w:rsidP="00C445C6"/>
    <w:p w:rsidR="00DE2FD8" w:rsidRPr="00C445C6" w:rsidRDefault="00DE2FD8" w:rsidP="00C445C6"/>
    <w:p w:rsidR="00DE2FD8" w:rsidRPr="00C445C6" w:rsidRDefault="00DE2FD8" w:rsidP="00C445C6"/>
    <w:p w:rsidR="00DE2FD8" w:rsidRDefault="00DE2FD8" w:rsidP="00C445C6">
      <w:r w:rsidRPr="00C445C6">
        <w:rPr>
          <w:rFonts w:ascii="Arial" w:hAnsi="Arial" w:cs="Arial"/>
          <w:b/>
          <w:sz w:val="24"/>
          <w:szCs w:val="24"/>
        </w:rPr>
        <w:t xml:space="preserve">İlk </w:t>
      </w:r>
      <w:r>
        <w:rPr>
          <w:rFonts w:ascii="Arial" w:hAnsi="Arial" w:cs="Arial"/>
          <w:b/>
          <w:sz w:val="24"/>
          <w:szCs w:val="24"/>
        </w:rPr>
        <w:t xml:space="preserve">5 </w:t>
      </w:r>
      <w:r w:rsidRPr="00C445C6">
        <w:rPr>
          <w:rFonts w:ascii="Arial" w:hAnsi="Arial" w:cs="Arial"/>
          <w:b/>
          <w:sz w:val="24"/>
          <w:szCs w:val="24"/>
        </w:rPr>
        <w:t>soruyu metne göre cevaplayınız</w:t>
      </w:r>
      <w:r>
        <w:t>.</w:t>
      </w:r>
    </w:p>
    <w:p w:rsidR="00DE2FD8" w:rsidRPr="0086010F" w:rsidRDefault="00DE2FD8" w:rsidP="00C445C6">
      <w:pPr>
        <w:pStyle w:val="ListParagraph"/>
        <w:numPr>
          <w:ilvl w:val="0"/>
          <w:numId w:val="1"/>
        </w:numPr>
        <w:rPr>
          <w:b/>
          <w:i/>
        </w:rPr>
      </w:pPr>
      <w:r w:rsidRPr="0086010F">
        <w:rPr>
          <w:b/>
          <w:i/>
        </w:rPr>
        <w:t>Yukarıdaki metinde hangi anlatım türü kullanılmıştır?(5p)</w:t>
      </w:r>
    </w:p>
    <w:p w:rsidR="00DE2FD8" w:rsidRDefault="00DE2FD8" w:rsidP="00C445C6">
      <w:pPr>
        <w:pStyle w:val="ListParagraph"/>
        <w:numPr>
          <w:ilvl w:val="0"/>
          <w:numId w:val="2"/>
        </w:numPr>
      </w:pPr>
      <w:r>
        <w:t>Öyküleyici. anlatım</w:t>
      </w:r>
    </w:p>
    <w:p w:rsidR="00DE2FD8" w:rsidRDefault="00DE2FD8" w:rsidP="00C445C6">
      <w:pPr>
        <w:pStyle w:val="ListParagraph"/>
        <w:numPr>
          <w:ilvl w:val="0"/>
          <w:numId w:val="2"/>
        </w:numPr>
      </w:pPr>
      <w:r>
        <w:t>Betimleyici anlatım</w:t>
      </w:r>
    </w:p>
    <w:p w:rsidR="00DE2FD8" w:rsidRDefault="00DE2FD8" w:rsidP="00C445C6">
      <w:pPr>
        <w:pStyle w:val="ListParagraph"/>
        <w:numPr>
          <w:ilvl w:val="0"/>
          <w:numId w:val="2"/>
        </w:numPr>
      </w:pPr>
      <w:r>
        <w:t>Açıklayıcı anlatım</w:t>
      </w:r>
    </w:p>
    <w:p w:rsidR="00DE2FD8" w:rsidRDefault="00DE2FD8" w:rsidP="00C445C6">
      <w:pPr>
        <w:pStyle w:val="ListParagraph"/>
        <w:numPr>
          <w:ilvl w:val="0"/>
          <w:numId w:val="2"/>
        </w:numPr>
      </w:pPr>
      <w:r>
        <w:t>Karşılaştırmalı anlatım</w:t>
      </w:r>
    </w:p>
    <w:p w:rsidR="00DE2FD8" w:rsidRDefault="00DE2FD8" w:rsidP="004A4C8A">
      <w:pPr>
        <w:pStyle w:val="ListParagraph"/>
      </w:pPr>
    </w:p>
    <w:p w:rsidR="00DE2FD8" w:rsidRPr="0086010F" w:rsidRDefault="00DE2FD8" w:rsidP="006326A9">
      <w:pPr>
        <w:pStyle w:val="ListParagraph"/>
        <w:numPr>
          <w:ilvl w:val="0"/>
          <w:numId w:val="1"/>
        </w:numPr>
        <w:ind w:left="284" w:hanging="284"/>
        <w:rPr>
          <w:b/>
          <w:i/>
        </w:rPr>
      </w:pPr>
      <w:r>
        <w:t xml:space="preserve">  </w:t>
      </w:r>
      <w:r w:rsidRPr="0086010F">
        <w:rPr>
          <w:b/>
          <w:i/>
        </w:rPr>
        <w:t>Aşa</w:t>
      </w:r>
      <w:r>
        <w:rPr>
          <w:b/>
          <w:i/>
        </w:rPr>
        <w:t>ğıdaki  soruları yanıtlayınız.(10</w:t>
      </w:r>
      <w:r w:rsidRPr="0086010F">
        <w:rPr>
          <w:b/>
          <w:i/>
        </w:rPr>
        <w:t xml:space="preserve"> p)</w:t>
      </w:r>
    </w:p>
    <w:p w:rsidR="00DE2FD8" w:rsidRDefault="00DE2FD8" w:rsidP="00765A95">
      <w:r>
        <w:t>A) Kim kayığa bindi?</w:t>
      </w:r>
    </w:p>
    <w:p w:rsidR="00DE2FD8" w:rsidRDefault="00DE2FD8" w:rsidP="006326A9">
      <w:pPr>
        <w:pStyle w:val="ListParagraph"/>
        <w:ind w:left="284" w:hanging="284"/>
      </w:pPr>
      <w:r>
        <w:t>…………………………………………………………….………</w:t>
      </w:r>
    </w:p>
    <w:p w:rsidR="00DE2FD8" w:rsidRDefault="00DE2FD8" w:rsidP="006326A9">
      <w:pPr>
        <w:pStyle w:val="ListParagraph"/>
        <w:ind w:left="284" w:hanging="284"/>
      </w:pPr>
      <w:r>
        <w:t>B)  Kayığa niçin bindi?</w:t>
      </w:r>
    </w:p>
    <w:p w:rsidR="00DE2FD8" w:rsidRDefault="00DE2FD8" w:rsidP="006326A9">
      <w:pPr>
        <w:pStyle w:val="ListParagraph"/>
        <w:ind w:left="284" w:hanging="284"/>
      </w:pPr>
      <w:r>
        <w:t>……………………………………………………………………..</w:t>
      </w:r>
    </w:p>
    <w:p w:rsidR="00DE2FD8" w:rsidRDefault="00DE2FD8" w:rsidP="006326A9">
      <w:pPr>
        <w:pStyle w:val="ListParagraph"/>
        <w:ind w:left="284" w:hanging="284"/>
      </w:pPr>
      <w:r>
        <w:t>C) Kayıkçı nasıl birisiydi?</w:t>
      </w:r>
    </w:p>
    <w:p w:rsidR="00DE2FD8" w:rsidRDefault="00DE2FD8" w:rsidP="006326A9">
      <w:pPr>
        <w:pStyle w:val="ListParagraph"/>
        <w:ind w:left="284" w:hanging="284"/>
      </w:pPr>
      <w:r>
        <w:t>……………………………………………………………………..</w:t>
      </w:r>
    </w:p>
    <w:p w:rsidR="00DE2FD8" w:rsidRDefault="00DE2FD8" w:rsidP="006326A9">
      <w:pPr>
        <w:pStyle w:val="ListParagraph"/>
        <w:ind w:left="284" w:hanging="284"/>
      </w:pPr>
      <w:r>
        <w:t>D)  Olay nerede geçiyor?</w:t>
      </w:r>
    </w:p>
    <w:p w:rsidR="00DE2FD8" w:rsidRDefault="00DE2FD8" w:rsidP="006326A9">
      <w:pPr>
        <w:pStyle w:val="ListParagraph"/>
        <w:ind w:left="284" w:hanging="284"/>
      </w:pPr>
      <w:r>
        <w:t>……………………………………………………………..………</w:t>
      </w:r>
    </w:p>
    <w:p w:rsidR="00DE2FD8" w:rsidRDefault="00DE2FD8" w:rsidP="006326A9">
      <w:pPr>
        <w:pStyle w:val="ListParagraph"/>
        <w:ind w:left="284" w:hanging="284"/>
      </w:pPr>
      <w:r>
        <w:t>E) Kayıkçıya ne zaman soru soruldu?</w:t>
      </w:r>
    </w:p>
    <w:p w:rsidR="00DE2FD8" w:rsidRDefault="00DE2FD8" w:rsidP="006326A9">
      <w:pPr>
        <w:pStyle w:val="ListParagraph"/>
        <w:ind w:left="284" w:hanging="284"/>
      </w:pPr>
      <w:r>
        <w:t>……………………………………………………………………..</w:t>
      </w:r>
    </w:p>
    <w:p w:rsidR="00DE2FD8" w:rsidRDefault="00DE2FD8" w:rsidP="006326A9">
      <w:pPr>
        <w:pStyle w:val="ListParagraph"/>
        <w:ind w:left="284" w:hanging="284"/>
      </w:pPr>
      <w:r>
        <w:t>E) Kayıkçı müşterisinin sorusuna ne cevap verdi?</w:t>
      </w:r>
    </w:p>
    <w:p w:rsidR="00DE2FD8" w:rsidRDefault="00DE2FD8" w:rsidP="006326A9">
      <w:pPr>
        <w:pStyle w:val="ListParagraph"/>
        <w:ind w:left="284" w:hanging="284"/>
      </w:pPr>
      <w:r>
        <w:t>………………………………………………………………………….</w:t>
      </w:r>
    </w:p>
    <w:p w:rsidR="00DE2FD8" w:rsidRDefault="00DE2FD8" w:rsidP="00765A95">
      <w:pPr>
        <w:pStyle w:val="ListParagraph"/>
        <w:ind w:left="284" w:hanging="284"/>
        <w:rPr>
          <w:noProof/>
          <w:lang w:eastAsia="tr-TR"/>
        </w:rPr>
      </w:pPr>
      <w:r>
        <w:t>F) Kayıkçı niçin vah vah çekti?</w:t>
      </w:r>
      <w:r w:rsidRPr="006326A9">
        <w:rPr>
          <w:noProof/>
          <w:lang w:eastAsia="tr-TR"/>
        </w:rPr>
        <w:t xml:space="preserve"> </w:t>
      </w:r>
    </w:p>
    <w:p w:rsidR="00DE2FD8" w:rsidRDefault="00DE2FD8" w:rsidP="00765A95">
      <w:pPr>
        <w:pStyle w:val="ListParagraph"/>
        <w:ind w:left="284" w:hanging="284"/>
      </w:pPr>
      <w:r>
        <w:t>…………………………………………………………………………</w:t>
      </w:r>
    </w:p>
    <w:p w:rsidR="00DE2FD8" w:rsidRDefault="00DE2FD8" w:rsidP="006326A9">
      <w:pPr>
        <w:pStyle w:val="ListParagraph"/>
        <w:numPr>
          <w:ilvl w:val="0"/>
          <w:numId w:val="1"/>
        </w:numPr>
        <w:rPr>
          <w:b/>
          <w:i/>
        </w:rPr>
      </w:pPr>
      <w:r>
        <w:rPr>
          <w:b/>
          <w:i/>
        </w:rPr>
        <w:t>Metinde altı çizili sözcüklerin anlamını</w:t>
      </w:r>
      <w:r w:rsidRPr="0086010F">
        <w:rPr>
          <w:b/>
          <w:i/>
        </w:rPr>
        <w:t xml:space="preserve"> sözlükten bularak karşısına yazınız.(10p)</w:t>
      </w:r>
    </w:p>
    <w:p w:rsidR="00DE2FD8" w:rsidRDefault="00DE2FD8" w:rsidP="00963545">
      <w:pPr>
        <w:rPr>
          <w:b/>
          <w:i/>
        </w:rPr>
      </w:pPr>
    </w:p>
    <w:p w:rsidR="00DE2FD8" w:rsidRDefault="00DE2FD8" w:rsidP="00963545">
      <w:pPr>
        <w:rPr>
          <w:b/>
          <w:i/>
        </w:rPr>
      </w:pPr>
    </w:p>
    <w:p w:rsidR="00DE2FD8" w:rsidRDefault="00DE2FD8" w:rsidP="00963545">
      <w:pPr>
        <w:rPr>
          <w:b/>
          <w:i/>
        </w:rPr>
      </w:pPr>
    </w:p>
    <w:p w:rsidR="00DE2FD8" w:rsidRDefault="00DE2FD8" w:rsidP="00963545">
      <w:pPr>
        <w:rPr>
          <w:b/>
          <w:i/>
        </w:rPr>
      </w:pPr>
    </w:p>
    <w:p w:rsidR="00DE2FD8" w:rsidRDefault="00DE2FD8" w:rsidP="00963545">
      <w:pPr>
        <w:rPr>
          <w:b/>
          <w:i/>
        </w:rPr>
      </w:pPr>
    </w:p>
    <w:p w:rsidR="00DE2FD8" w:rsidRDefault="00DE2FD8" w:rsidP="00963545">
      <w:pPr>
        <w:rPr>
          <w:b/>
          <w:i/>
        </w:rPr>
      </w:pPr>
    </w:p>
    <w:p w:rsidR="00DE2FD8" w:rsidRDefault="00DE2FD8" w:rsidP="00963545">
      <w:pPr>
        <w:rPr>
          <w:b/>
          <w:i/>
        </w:rPr>
      </w:pPr>
    </w:p>
    <w:p w:rsidR="00DE2FD8" w:rsidRDefault="00DE2FD8" w:rsidP="00963545">
      <w:pPr>
        <w:rPr>
          <w:b/>
          <w:i/>
        </w:rPr>
      </w:pPr>
    </w:p>
    <w:p w:rsidR="00DE2FD8" w:rsidRDefault="00DE2FD8" w:rsidP="00963545">
      <w:pPr>
        <w:rPr>
          <w:b/>
          <w:i/>
        </w:rPr>
      </w:pPr>
    </w:p>
    <w:p w:rsidR="00DE2FD8" w:rsidRDefault="00DE2FD8" w:rsidP="00963545">
      <w:pPr>
        <w:rPr>
          <w:b/>
          <w:i/>
        </w:rPr>
      </w:pPr>
    </w:p>
    <w:p w:rsidR="00DE2FD8" w:rsidRDefault="00DE2FD8" w:rsidP="00963545">
      <w:pPr>
        <w:rPr>
          <w:b/>
          <w:i/>
        </w:rPr>
      </w:pPr>
    </w:p>
    <w:p w:rsidR="00DE2FD8" w:rsidRPr="00963545" w:rsidRDefault="00DE2FD8" w:rsidP="00963545">
      <w:pPr>
        <w:rPr>
          <w:b/>
          <w:i/>
        </w:rPr>
      </w:pPr>
    </w:p>
    <w:p w:rsidR="00DE2FD8" w:rsidRDefault="00DE2FD8" w:rsidP="006326A9">
      <w:pPr>
        <w:pStyle w:val="ListParagraph"/>
      </w:pPr>
      <w:r>
        <w:rPr>
          <w:noProof/>
          <w:lang w:eastAsia="tr-TR"/>
        </w:rPr>
        <w:pict>
          <v:group id="Grup 11" o:spid="_x0000_s1027" style="position:absolute;left:0;text-align:left;margin-left:-5.1pt;margin-top:.9pt;width:227.1pt;height:81.75pt;z-index:251656704" coordorigin="3363" coordsize="28844,10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">
            <v:group id="Grup 4" o:spid="_x0000_s1028" style="position:absolute;left:3363;width:28844;height:3143" coordorigin="3363" coordsize="28844,3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9" type="#_x0000_t15" style="position:absolute;left:3363;width:873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AUFcUA&#10;AADaAAAADwAAAGRycy9kb3ducmV2LnhtbESPT2vCQBTE7wW/w/KEXkQ3zSHVmI2I9N+liNGDx0f2&#10;mQSzb0N2a2I/fbdQ6HGYmd8w2WY0rbhR7xrLCp4WEQji0uqGKwWn4+t8CcJ5ZI2tZVJwJwebfPKQ&#10;YartwAe6Fb4SAcIuRQW1910qpStrMugWtiMO3sX2Bn2QfSV1j0OAm1bGUZRIgw2HhRo72tVUXosv&#10;o8B+r2bF2zk+39+H7YyfP5OXPSdKPU7H7RqEp9H/h//aH1pBDL9Xwg2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kBQVxQAAANoAAAAPAAAAAAAAAAAAAAAAAJgCAABkcnMv&#10;ZG93bnJldi54bWxQSwUGAAAAAAQABAD1AAAAigMAAAAA&#10;" adj="17712" strokecolor="#243f60" strokeweight="1pt"/>
              <v:line id="Düz Bağlayıcı 3" o:spid="_x0000_s1030" style="position:absolute;visibility:visible" from="12571,1809" to="3220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xh7sMAAADaAAAADwAAAGRycy9kb3ducmV2LnhtbESPzWrCQBSF9wXfYbhCN6VOrNRo6kSk&#10;VHBZYxdZ3mRuk5DMnZAZTXz7TqHQ5eH8fJzdfjKduNHgGssKlosIBHFpdcOVgq/L8XkDwnlkjZ1l&#10;UnAnB/t09rDDRNuRz3TLfCXCCLsEFdTe94mUrqzJoFvYnjh433Yw6IMcKqkHHMO46eRLFK2lwYYD&#10;ocae3msq2+xqAnfVFkX+Gsf+ox9P2/zzifP4qtTjfDq8gfA0+f/wX/ukFazg90q4ATL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2cYe7DAAAA2gAAAA8AAAAAAAAAAAAA&#10;AAAAoQIAAGRycy9kb3ducmV2LnhtbFBLBQYAAAAABAAEAPkAAACRAwAAAAA=&#10;" strokecolor="#4579b8" strokeweight="1pt">
                <v:stroke dashstyle="3 1"/>
              </v:line>
            </v:group>
            <v:group id="Grup 5" o:spid="_x0000_s1031" style="position:absolute;left:3364;top:3429;width:28843;height:3143" coordorigin="3364" coordsize="28843,3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 id="Beşgen 6" o:spid="_x0000_s1032" type="#_x0000_t15" style="position:absolute;left:3364;width:8731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PNgsIA&#10;AADaAAAADwAAAGRycy9kb3ducmV2LnhtbESPQWvCQBSE7wX/w/IEL6KbttSE6CpFKOm1UTw/si/Z&#10;aPZtyK4a++u7hUKPw8x8w2x2o+3EjQbfOlbwvExAEFdOt9woOB4+FhkIH5A1do5JwYM87LaTpw3m&#10;2t35i25laESEsM9RgQmhz6X0lSGLful64ujVbrAYohwaqQe8R7jt5EuSrKTFluOCwZ72hqpLebUK&#10;ildtbJqenU1Pb98uFNV8XmdKzabj+xpEoDH8h//an1rBCn6vxBs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w82CwgAAANoAAAAPAAAAAAAAAAAAAAAAAJgCAABkcnMvZG93&#10;bnJldi54bWxQSwUGAAAAAAQABAD1AAAAhwMAAAAA&#10;" adj="17712" fillcolor="window" strokecolor="#385d8a" strokeweight="1pt"/>
              <v:line id="Düz Bağlayıcı 7" o:spid="_x0000_s1033" style="position:absolute;visibility:visible" from="12572,1809" to="3220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s2wcEAAADaAAAADwAAAGRycy9kb3ducmV2LnhtbESPQWsCMRSE7wX/Q3iCt5q1oJXVKFJY&#10;8apW8PjcPLOLm5e4ie7675tCocdhZr5hluveNuJJbagdK5iMMxDEpdM1GwXfx+J9DiJEZI2NY1Lw&#10;ogDr1eBtibl2He/peYhGJAiHHBVUMfpcylBWZDGMnSdO3tW1FmOSrZG6xS7BbSM/smwmLdacFir0&#10;9FVReTs8rILNeXa67I6xaHhb+Gl3Npe7N0qNhv1mASJSH//Df+2dVvAJv1fSDZCr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SzbBwQAAANoAAAAPAAAAAAAAAAAAAAAA&#10;AKECAABkcnMvZG93bnJldi54bWxQSwUGAAAAAAQABAD5AAAAjwMAAAAA&#10;" strokecolor="#4a7ebb" strokeweight="1pt">
                <v:stroke dashstyle="3 1"/>
              </v:line>
            </v:group>
            <v:group id="Grup 8" o:spid="_x0000_s1034" style="position:absolute;left:3363;top:7239;width:28844;height:3143" coordorigin="3363" coordsize="28844,3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Beşgen 9" o:spid="_x0000_s1035" type="#_x0000_t15" style="position:absolute;left:3363;width:873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Z8MIA&#10;AADaAAAADwAAAGRycy9kb3ducmV2LnhtbESPQWsCMRSE7wX/Q3iCF+lmtdTdbo1SBLHXqnh+JM/N&#10;1s3Lskl121/fFAoeh5n5hlmuB9eKK/Wh8axgluUgiLU3DdcKjoftYwkiRGSDrWdS8E0B1qvRwxIr&#10;42/8Qdd9rEWCcKhQgY2xq6QM2pLDkPmOOHln3zuMSfa1ND3eEty1cp7nC+mw4bRgsaONJX3ZfzkF&#10;uydjXVF8elecnn983Onp9FwqNRkPb68gIg3xHv5vvxsFL/B3Jd0A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FnwwgAAANoAAAAPAAAAAAAAAAAAAAAAAJgCAABkcnMvZG93&#10;bnJldi54bWxQSwUGAAAAAAQABAD1AAAAhwMAAAAA&#10;" adj="17712" fillcolor="window" strokecolor="#385d8a" strokeweight="1pt"/>
              <v:line id="Düz Bağlayıcı 10" o:spid="_x0000_s1036" style="position:absolute;visibility:visible" from="12572,1809" to="32207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Ol6MMAAADbAAAADwAAAGRycy9kb3ducmV2LnhtbESPT2vDMAzF74N9B6PBbq3TwUpJ65ZS&#10;yOh1/QM9qrHqhMayF3tN9u2nw2A3iff03k+rzeg79aA+tYENzKYFKOI62JadgdOxmixApYxssQtM&#10;Bn4owWb9/LTC0oaBP+lxyE5JCKcSDTQ5x1LrVDfkMU1DJBbtFnqPWdbeadvjIOG+029FMdceW5aG&#10;BiPtGqrvh29vYHuZn6/7Y646/qji+3Bx16/ojHl9GbdLUJnG/G/+u95bwRd6+UUG0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+zpejDAAAA2wAAAA8AAAAAAAAAAAAA&#10;AAAAoQIAAGRycy9kb3ducmV2LnhtbFBLBQYAAAAABAAEAPkAAACRAwAAAAA=&#10;" strokecolor="#4a7ebb" strokeweight="1pt">
                <v:stroke dashstyle="3 1"/>
              </v:line>
            </v:group>
          </v:group>
        </w:pict>
      </w:r>
    </w:p>
    <w:p w:rsidR="00DE2FD8" w:rsidRDefault="00DE2FD8" w:rsidP="006326A9">
      <w:pPr>
        <w:pStyle w:val="ListParagraph"/>
      </w:pPr>
    </w:p>
    <w:p w:rsidR="00DE2FD8" w:rsidRDefault="00DE2FD8" w:rsidP="006326A9">
      <w:pPr>
        <w:pStyle w:val="ListParagraph"/>
      </w:pPr>
    </w:p>
    <w:p w:rsidR="00DE2FD8" w:rsidRDefault="00DE2FD8" w:rsidP="006326A9">
      <w:pPr>
        <w:pStyle w:val="ListParagraph"/>
      </w:pPr>
    </w:p>
    <w:p w:rsidR="00DE2FD8" w:rsidRDefault="00DE2FD8" w:rsidP="006326A9">
      <w:pPr>
        <w:pStyle w:val="ListParagraph"/>
      </w:pPr>
    </w:p>
    <w:p w:rsidR="00DE2FD8" w:rsidRDefault="00DE2FD8" w:rsidP="006326A9">
      <w:pPr>
        <w:pStyle w:val="ListParagraph"/>
      </w:pPr>
    </w:p>
    <w:p w:rsidR="00DE2FD8" w:rsidRPr="00765A95" w:rsidRDefault="00DE2FD8" w:rsidP="006326A9">
      <w:pPr>
        <w:pStyle w:val="ListParagraph"/>
        <w:numPr>
          <w:ilvl w:val="0"/>
          <w:numId w:val="1"/>
        </w:numPr>
        <w:rPr>
          <w:u w:val="single"/>
        </w:rPr>
      </w:pPr>
      <w:r w:rsidRPr="00765A95">
        <w:rPr>
          <w:b/>
          <w:i/>
          <w:u w:val="single"/>
        </w:rPr>
        <w:t>Okuduğunuz yazının türü nedir</w:t>
      </w:r>
      <w:r w:rsidRPr="00765A95">
        <w:rPr>
          <w:u w:val="single"/>
        </w:rPr>
        <w:t>?(5p)</w:t>
      </w:r>
    </w:p>
    <w:p w:rsidR="00DE2FD8" w:rsidRDefault="00DE2FD8" w:rsidP="006326A9">
      <w:pPr>
        <w:pStyle w:val="ListParagraph"/>
        <w:numPr>
          <w:ilvl w:val="0"/>
          <w:numId w:val="3"/>
        </w:numPr>
      </w:pPr>
      <w:r>
        <w:t>Fıkra</w:t>
      </w:r>
    </w:p>
    <w:p w:rsidR="00DE2FD8" w:rsidRDefault="00DE2FD8" w:rsidP="006326A9">
      <w:pPr>
        <w:pStyle w:val="ListParagraph"/>
        <w:numPr>
          <w:ilvl w:val="0"/>
          <w:numId w:val="3"/>
        </w:numPr>
      </w:pPr>
      <w:r>
        <w:t>Öykü</w:t>
      </w:r>
    </w:p>
    <w:p w:rsidR="00DE2FD8" w:rsidRDefault="00DE2FD8" w:rsidP="006326A9">
      <w:pPr>
        <w:pStyle w:val="ListParagraph"/>
        <w:numPr>
          <w:ilvl w:val="0"/>
          <w:numId w:val="3"/>
        </w:numPr>
      </w:pPr>
      <w:r>
        <w:t>Masal</w:t>
      </w:r>
    </w:p>
    <w:p w:rsidR="00DE2FD8" w:rsidRDefault="00DE2FD8" w:rsidP="006326A9">
      <w:pPr>
        <w:pStyle w:val="ListParagraph"/>
        <w:numPr>
          <w:ilvl w:val="0"/>
          <w:numId w:val="3"/>
        </w:numPr>
      </w:pPr>
      <w:r>
        <w:t>Bilgilendirici metin.</w:t>
      </w:r>
    </w:p>
    <w:p w:rsidR="00DE2FD8" w:rsidRPr="0086010F" w:rsidRDefault="00DE2FD8" w:rsidP="006326A9">
      <w:pPr>
        <w:pStyle w:val="ListParagraph"/>
        <w:numPr>
          <w:ilvl w:val="0"/>
          <w:numId w:val="1"/>
        </w:numPr>
        <w:rPr>
          <w:b/>
          <w:i/>
        </w:rPr>
      </w:pPr>
      <w:r w:rsidRPr="0086010F">
        <w:rPr>
          <w:b/>
          <w:i/>
        </w:rPr>
        <w:t>Okuduğunuz metinden nasıl bir sonuç çıkarılabilir?(10p)</w:t>
      </w:r>
    </w:p>
    <w:p w:rsidR="00DE2FD8" w:rsidRDefault="00DE2FD8" w:rsidP="00765A95">
      <w:pPr>
        <w:pStyle w:val="ListParagraph"/>
        <w:ind w:left="0"/>
      </w:pPr>
      <w: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DE2FD8" w:rsidRDefault="00DE2FD8" w:rsidP="00765A95">
      <w:pPr>
        <w:pStyle w:val="ListParagraph"/>
        <w:numPr>
          <w:ilvl w:val="0"/>
          <w:numId w:val="1"/>
        </w:numPr>
      </w:pPr>
      <w:r w:rsidRPr="0086010F">
        <w:rPr>
          <w:b/>
          <w:i/>
        </w:rPr>
        <w:t>3.soruda anlamını bilmediğiniz kelimeleri sözlük sırasına göre yazınız.(10p</w:t>
      </w:r>
      <w:r>
        <w:t>)</w:t>
      </w:r>
    </w:p>
    <w:p w:rsidR="00DE2FD8" w:rsidRDefault="00DE2FD8" w:rsidP="00963545">
      <w:pPr>
        <w:spacing w:after="0" w:line="240" w:lineRule="atLeast"/>
      </w:pPr>
      <w:r>
        <w:t>................................................................................</w:t>
      </w:r>
    </w:p>
    <w:p w:rsidR="00DE2FD8" w:rsidRDefault="00DE2FD8" w:rsidP="006326A9">
      <w:pPr>
        <w:pStyle w:val="ListParagraph"/>
        <w:numPr>
          <w:ilvl w:val="0"/>
          <w:numId w:val="1"/>
        </w:numPr>
      </w:pPr>
      <w:r>
        <w:rPr>
          <w:noProof/>
          <w:lang w:eastAsia="tr-TR"/>
        </w:rPr>
        <w:pict>
          <v:group id="Grup 20" o:spid="_x0000_s1037" style="position:absolute;left:0;text-align:left;margin-left:23pt;margin-top:36.2pt;width:184.1pt;height:107.6pt;z-index:251657728" coordsize="21201,147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">
            <v:shape id="Beşgen 12" o:spid="_x0000_s1038" type="#_x0000_t15" style="position:absolute;top:86;width:9810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zz4cAA&#10;AADbAAAADwAAAGRycy9kb3ducmV2LnhtbERPTYvCMBC9L/gfwgje1lQpItW0iCB6EdnuguxtaMam&#10;2ExKE7X+e7Mg7G0e73PWxWBbcafeN44VzKYJCOLK6YZrBT/fu88lCB+QNbaOScGTPBT56GONmXYP&#10;/qJ7GWoRQ9hnqMCE0GVS+sqQRT91HXHkLq63GCLsa6l7fMRw28p5kiykxYZjg8GOtoaqa3mzCs7H&#10;G27CvtseTyZd/p5dWg7PVKnJeNisQAQawr/47T7oOH8Of7/EA2T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1zz4cAAAADbAAAADwAAAAAAAAAAAAAAAACYAgAAZHJzL2Rvd25y&#10;ZXYueG1sUEsFBgAAAAAEAAQA9QAAAIUDAAAAAA==&#10;" adj="18140" filled="f" strokecolor="#243f60" strokeweight="1pt">
              <v:textbox inset=",0">
                <w:txbxContent>
                  <w:p w:rsidR="00DE2FD8" w:rsidRPr="00060BF2" w:rsidRDefault="00DE2FD8" w:rsidP="00796C0C">
                    <w:pPr>
                      <w:jc w:val="center"/>
                      <w:rPr>
                        <w:color w:val="E36C0A"/>
                        <w:sz w:val="32"/>
                        <w:szCs w:val="32"/>
                      </w:rPr>
                    </w:pPr>
                    <w:r w:rsidRPr="00060BF2">
                      <w:rPr>
                        <w:color w:val="E36C0A"/>
                        <w:sz w:val="32"/>
                        <w:szCs w:val="32"/>
                      </w:rPr>
                      <w:t>ıssız</w:t>
                    </w:r>
                  </w:p>
                </w:txbxContent>
              </v:textbox>
            </v:shape>
            <v:shape id="Beşgen 13" o:spid="_x0000_s1039" type="#_x0000_t15" style="position:absolute;left:10437;width:10764;height:314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F5QcQA&#10;AADbAAAADwAAAGRycy9kb3ducmV2LnhtbESP0WrCQBBF3wv+wzJC3+pGK6VEVxFF0ZdSUz9gzI6b&#10;YHY2ZNck+vXdQsG3Ge6de+7Ml72tREuNLx0rGI8SEMS50yUbBaef7dsnCB+QNVaOScGdPCwXg5c5&#10;ptp1fKQ2C0bEEPYpKihCqFMpfV6QRT9yNXHULq6xGOLaGKkb7GK4reQkST6kxZIjocCa1gXl1+xm&#10;I/d6f5jzdHOknWm/Dlp3t2r9rdTrsF/NQATqw9P8f73Xsf47/P0SB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BeUHEAAAA2wAAAA8AAAAAAAAAAAAAAAAAmAIAAGRycy9k&#10;b3ducmV2LnhtbFBLBQYAAAAABAAEAPUAAACJAwAAAAA=&#10;" adj="18446" filled="f" strokecolor="#385d8a" strokeweight="1pt">
              <v:textbox inset=",0">
                <w:txbxContent>
                  <w:p w:rsidR="00DE2FD8" w:rsidRPr="00060BF2" w:rsidRDefault="00DE2FD8" w:rsidP="00796C0C">
                    <w:pPr>
                      <w:jc w:val="center"/>
                      <w:rPr>
                        <w:color w:val="E36C0A"/>
                        <w:sz w:val="32"/>
                        <w:szCs w:val="32"/>
                      </w:rPr>
                    </w:pPr>
                    <w:r w:rsidRPr="00060BF2">
                      <w:rPr>
                        <w:color w:val="E36C0A"/>
                        <w:sz w:val="32"/>
                        <w:szCs w:val="32"/>
                      </w:rPr>
                      <w:t>………………..</w:t>
                    </w:r>
                  </w:p>
                </w:txbxContent>
              </v:textbox>
            </v:shape>
            <v:shape id="Beşgen 14" o:spid="_x0000_s1040" type="#_x0000_t15" style="position:absolute;top:3795;width:9810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PA2MEA&#10;AADbAAAADwAAAGRycy9kb3ducmV2LnhtbERPS4vCMBC+C/sfwix401QRkW5TEbernhYfe9Db0Ixt&#10;sZmUJmr99xtB8DYf33OSeWdqcaPWVZYVjIYRCOLc6ooLBX+Hn8EMhPPIGmvLpOBBDubpRy/BWNs7&#10;7+i294UIIexiVFB638RSurwkg25oG+LAnW1r0AfYFlK3eA/hppbjKJpKgxWHhhIbWpaUX/ZXoyAr&#10;3GGlT9n3lvPu97w+Xo5jkynV/+wWXyA8df4tfrk3OsyfwPOXcIB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zwNjBAAAA2wAAAA8AAAAAAAAAAAAAAAAAmAIAAGRycy9kb3du&#10;cmV2LnhtbFBLBQYAAAAABAAEAPUAAACGAwAAAAA=&#10;" adj="18140" filled="f" strokecolor="#385d8a" strokeweight="1pt">
              <v:textbox inset=",0">
                <w:txbxContent>
                  <w:p w:rsidR="00DE2FD8" w:rsidRPr="00060BF2" w:rsidRDefault="00DE2FD8" w:rsidP="00796C0C">
                    <w:pPr>
                      <w:jc w:val="center"/>
                      <w:rPr>
                        <w:color w:val="E36C0A"/>
                        <w:sz w:val="32"/>
                        <w:szCs w:val="32"/>
                      </w:rPr>
                    </w:pPr>
                    <w:r w:rsidRPr="00060BF2">
                      <w:rPr>
                        <w:color w:val="E36C0A"/>
                        <w:sz w:val="32"/>
                        <w:szCs w:val="32"/>
                      </w:rPr>
                      <w:t>kusur</w:t>
                    </w:r>
                  </w:p>
                </w:txbxContent>
              </v:textbox>
            </v:shape>
            <v:shape id="Beşgen 15" o:spid="_x0000_s1041" type="#_x0000_t15" style="position:absolute;left:10351;top:3795;width:10763;height:314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RErsQA&#10;AADbAAAADwAAAGRycy9kb3ducmV2LnhtbESP0WrCQBBF3wv+wzJC3+pGqaVEVxFF0ZdSUz9gzI6b&#10;YHY2ZNck+vXdQsG3Ge6de+7Ml72tREuNLx0rGI8SEMS50yUbBaef7dsnCB+QNVaOScGdPCwXg5c5&#10;ptp1fKQ2C0bEEPYpKihCqFMpfV6QRT9yNXHULq6xGOLaGKkb7GK4reQkST6kxZIjocCa1gXl1+xm&#10;I/d6f5jz++ZIO9N+HbTubtX6W6nXYb+agQjUh6f5/3qvY/0p/P0SB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kRK7EAAAA2wAAAA8AAAAAAAAAAAAAAAAAmAIAAGRycy9k&#10;b3ducmV2LnhtbFBLBQYAAAAABAAEAPUAAACJAwAAAAA=&#10;" adj="18446" filled="f" strokecolor="#385d8a" strokeweight="1pt">
              <v:textbox inset=",0">
                <w:txbxContent>
                  <w:p w:rsidR="00DE2FD8" w:rsidRPr="00060BF2" w:rsidRDefault="00DE2FD8" w:rsidP="00796C0C">
                    <w:pPr>
                      <w:jc w:val="center"/>
                      <w:rPr>
                        <w:color w:val="E36C0A"/>
                        <w:sz w:val="32"/>
                        <w:szCs w:val="32"/>
                      </w:rPr>
                    </w:pPr>
                    <w:r w:rsidRPr="00060BF2">
                      <w:rPr>
                        <w:color w:val="E36C0A"/>
                        <w:sz w:val="32"/>
                        <w:szCs w:val="32"/>
                      </w:rPr>
                      <w:t>………………..</w:t>
                    </w:r>
                  </w:p>
                </w:txbxContent>
              </v:textbox>
            </v:shape>
            <v:shape id="Beşgen 16" o:spid="_x0000_s1042" type="#_x0000_t15" style="position:absolute;left:10265;top:7677;width:10763;height:314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ba2cQA&#10;AADbAAAADwAAAGRycy9kb3ducmV2LnhtbESP0WrCQBBF3wv+wzJC35qNpUiJriKKpX0pNfoBY3bc&#10;BHdnQ3ZNYr++Wyj0bYZ75547y/XorOipC41nBbMsB0Fced2wUXA67p9eQYSIrNF6JgV3CrBeTR6W&#10;WGg/8IH6MhqRQjgUqKCOsS2kDFVNDkPmW+KkXXznMKa1M1J3OKRwZ+Vzns+lw4YTocaWtjVV1/Lm&#10;Evd6/zbnl92B3kz/+aH1cLPbL6Uep+NmASLSGP/Nf9fvOtWfw+8vaQ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22tnEAAAA2wAAAA8AAAAAAAAAAAAAAAAAmAIAAGRycy9k&#10;b3ducmV2LnhtbFBLBQYAAAAABAAEAPUAAACJAwAAAAA=&#10;" adj="18446" filled="f" strokecolor="#385d8a" strokeweight="1pt">
              <v:textbox inset=",0">
                <w:txbxContent>
                  <w:p w:rsidR="00DE2FD8" w:rsidRPr="00060BF2" w:rsidRDefault="00DE2FD8" w:rsidP="00796C0C">
                    <w:pPr>
                      <w:jc w:val="center"/>
                      <w:rPr>
                        <w:color w:val="E36C0A"/>
                        <w:sz w:val="32"/>
                        <w:szCs w:val="32"/>
                      </w:rPr>
                    </w:pPr>
                    <w:r w:rsidRPr="00060BF2">
                      <w:rPr>
                        <w:color w:val="E36C0A"/>
                        <w:sz w:val="32"/>
                        <w:szCs w:val="32"/>
                      </w:rPr>
                      <w:t>………………..</w:t>
                    </w:r>
                  </w:p>
                </w:txbxContent>
              </v:textbox>
            </v:shape>
            <v:shape id="Beşgen 17" o:spid="_x0000_s1043" type="#_x0000_t15" style="position:absolute;top:7504;width:9810;height:3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er8EA&#10;AADbAAAADwAAAGRycy9kb3ducmV2LnhtbERPS4vCMBC+C/sfwix401QPKt2mIm5XPS0+9qC3oRnb&#10;YjMpTdT67zeC4G0+vuck887U4katqywrGA0jEMS51RUXCv4OP4MZCOeRNdaWScGDHMzTj16CsbZ3&#10;3tFt7wsRQtjFqKD0vomldHlJBt3QNsSBO9vWoA+wLaRu8R7CTS3HUTSRBisODSU2tCwpv+yvRkFW&#10;uMNKn7LvLefd73l9vBzHJlOq/9ktvkB46vxb/HJvdJg/hecv4Q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hXq/BAAAA2wAAAA8AAAAAAAAAAAAAAAAAmAIAAGRycy9kb3du&#10;cmV2LnhtbFBLBQYAAAAABAAEAPUAAACGAwAAAAA=&#10;" adj="18140" filled="f" strokecolor="#385d8a" strokeweight="1pt">
              <v:textbox inset=",0">
                <w:txbxContent>
                  <w:p w:rsidR="00DE2FD8" w:rsidRPr="00060BF2" w:rsidRDefault="00DE2FD8" w:rsidP="00796C0C">
                    <w:pPr>
                      <w:jc w:val="center"/>
                      <w:rPr>
                        <w:color w:val="E36C0A"/>
                        <w:sz w:val="32"/>
                        <w:szCs w:val="32"/>
                      </w:rPr>
                    </w:pPr>
                    <w:r w:rsidRPr="00060BF2">
                      <w:rPr>
                        <w:color w:val="E36C0A"/>
                        <w:sz w:val="32"/>
                        <w:szCs w:val="32"/>
                      </w:rPr>
                      <w:t>riya</w:t>
                    </w:r>
                  </w:p>
                </w:txbxContent>
              </v:textbox>
            </v:shape>
            <v:shape id="Beşgen 18" o:spid="_x0000_s1044" type="#_x0000_t15" style="position:absolute;top:11386;width:9810;height:3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7K3cMA&#10;AADbAAAADwAAAGRycy9kb3ducmV2LnhtbESPzW7CQAyE75V4h5WReisbOCCUsiAEofSE+OkBblbW&#10;JBFZb5TdQnh7fEDiZmvGM5+n887V6kZtqDwbGA4SUMS5txUXBv6O668JqBCRLdaeycCDAsxnvY8p&#10;ptbfeU+3QyyUhHBI0UAZY5NqHfKSHIaBb4hFu/jWYZS1LbRt8S7hrtajJBlrhxVLQ4kNLUvKr4d/&#10;ZyArwvHHnrPVjvNue9mcrqeRy4z57HeLb1CRuvg2v65/reALrPwiA+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7K3cMAAADbAAAADwAAAAAAAAAAAAAAAACYAgAAZHJzL2Rv&#10;d25yZXYueG1sUEsFBgAAAAAEAAQA9QAAAIgDAAAAAA==&#10;" adj="18140" filled="f" strokecolor="#385d8a" strokeweight="1pt">
              <v:textbox inset=",0">
                <w:txbxContent>
                  <w:p w:rsidR="00DE2FD8" w:rsidRPr="00060BF2" w:rsidRDefault="00DE2FD8" w:rsidP="00796C0C">
                    <w:pPr>
                      <w:jc w:val="center"/>
                      <w:rPr>
                        <w:color w:val="E36C0A"/>
                        <w:sz w:val="32"/>
                        <w:szCs w:val="32"/>
                      </w:rPr>
                    </w:pPr>
                    <w:r w:rsidRPr="00060BF2">
                      <w:rPr>
                        <w:color w:val="E36C0A"/>
                        <w:sz w:val="32"/>
                        <w:szCs w:val="32"/>
                      </w:rPr>
                      <w:t>kuruntu</w:t>
                    </w:r>
                  </w:p>
                </w:txbxContent>
              </v:textbox>
            </v:shape>
            <v:shape id="Beşgen 19" o:spid="_x0000_s1045" type="#_x0000_t15" style="position:absolute;left:10265;top:11559;width:10763;height:314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lOq8QA&#10;AADbAAAADwAAAGRycy9kb3ducmV2LnhtbESP0WrCQBBF3wv+wzJC3+pGKdJGVxFF0ZdSUz9gzI6b&#10;YHY2ZNck+vXdQsG3Ge6de+7Ml72tREuNLx0rGI8SEMS50yUbBaef7dsHCB+QNVaOScGdPCwXg5c5&#10;ptp1fKQ2C0bEEPYpKihCqFMpfV6QRT9yNXHULq6xGOLaGKkb7GK4reQkSabSYsmRUGBN64Lya3az&#10;kXu9P8z5fXOknWm/Dlp3t2r9rdTrsF/NQATqw9P8f73Xsf4n/P0SB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pTqvEAAAA2wAAAA8AAAAAAAAAAAAAAAAAmAIAAGRycy9k&#10;b3ducmV2LnhtbFBLBQYAAAAABAAEAPUAAACJAwAAAAA=&#10;" adj="18446" filled="f" strokecolor="#385d8a" strokeweight="1pt">
              <v:textbox inset=",0">
                <w:txbxContent>
                  <w:p w:rsidR="00DE2FD8" w:rsidRPr="00060BF2" w:rsidRDefault="00DE2FD8" w:rsidP="00213AAD">
                    <w:pPr>
                      <w:jc w:val="center"/>
                      <w:rPr>
                        <w:color w:val="E36C0A"/>
                        <w:sz w:val="32"/>
                        <w:szCs w:val="32"/>
                      </w:rPr>
                    </w:pPr>
                    <w:r w:rsidRPr="00060BF2">
                      <w:rPr>
                        <w:color w:val="E36C0A"/>
                        <w:sz w:val="32"/>
                        <w:szCs w:val="32"/>
                      </w:rPr>
                      <w:t>………………..</w:t>
                    </w:r>
                  </w:p>
                </w:txbxContent>
              </v:textbox>
            </v:shape>
          </v:group>
        </w:pict>
      </w:r>
      <w:r w:rsidRPr="0086010F">
        <w:rPr>
          <w:b/>
          <w:i/>
        </w:rPr>
        <w:t>Aşağıdaki sözcüklerin eş anlamlarını yazınız.(10p</w:t>
      </w:r>
      <w:r>
        <w:t>)</w:t>
      </w:r>
    </w:p>
    <w:p w:rsidR="00DE2FD8" w:rsidRPr="00213AAD" w:rsidRDefault="00DE2FD8" w:rsidP="00213AAD"/>
    <w:p w:rsidR="00DE2FD8" w:rsidRPr="00213AAD" w:rsidRDefault="00DE2FD8" w:rsidP="00213AAD"/>
    <w:p w:rsidR="00DE2FD8" w:rsidRDefault="00DE2FD8" w:rsidP="00963545">
      <w:pPr>
        <w:pStyle w:val="ListParagraph"/>
        <w:ind w:left="360"/>
        <w:rPr>
          <w:b/>
          <w:i/>
        </w:rPr>
      </w:pPr>
    </w:p>
    <w:p w:rsidR="00DE2FD8" w:rsidRPr="0086010F" w:rsidRDefault="00DE2FD8" w:rsidP="00213AAD">
      <w:pPr>
        <w:pStyle w:val="ListParagraph"/>
        <w:numPr>
          <w:ilvl w:val="0"/>
          <w:numId w:val="1"/>
        </w:numPr>
        <w:rPr>
          <w:b/>
          <w:i/>
        </w:rPr>
      </w:pPr>
      <w:r w:rsidRPr="0086010F">
        <w:rPr>
          <w:b/>
          <w:i/>
        </w:rPr>
        <w:t>Aşağıdaki tanımlamalardan hangileri nesnel hangileri öznel ise (N/Ö) ile işaretleyiniz.(10p)</w:t>
      </w:r>
    </w:p>
    <w:p w:rsidR="00DE2FD8" w:rsidRDefault="00DE2FD8" w:rsidP="00213AAD">
      <w:pPr>
        <w:pStyle w:val="ListParagraph"/>
        <w:ind w:left="360"/>
      </w:pPr>
      <w:r>
        <w:rPr>
          <w:rFonts w:ascii="Arial" w:hAnsi="Arial" w:cs="Arial"/>
        </w:rPr>
        <w:t xml:space="preserve">[ </w:t>
      </w:r>
      <w:r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</w:rPr>
        <w:t xml:space="preserve"> ]</w:t>
      </w:r>
      <w:r>
        <w:t xml:space="preserve">    Çalışan kişi çok para kazanır.</w:t>
      </w:r>
    </w:p>
    <w:p w:rsidR="00DE2FD8" w:rsidRDefault="00DE2FD8" w:rsidP="00213AAD">
      <w:pPr>
        <w:pStyle w:val="ListParagraph"/>
        <w:ind w:left="360"/>
      </w:pPr>
      <w:r>
        <w:rPr>
          <w:rFonts w:ascii="Arial" w:hAnsi="Arial" w:cs="Arial"/>
        </w:rPr>
        <w:t xml:space="preserve">[ </w:t>
      </w:r>
      <w:r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</w:rPr>
        <w:t xml:space="preserve"> ]</w:t>
      </w:r>
      <w:r>
        <w:t xml:space="preserve">    Kitap okumayı seven bir milletiniz.</w:t>
      </w:r>
    </w:p>
    <w:p w:rsidR="00DE2FD8" w:rsidRDefault="00DE2FD8" w:rsidP="00213AAD">
      <w:pPr>
        <w:pStyle w:val="ListParagraph"/>
        <w:ind w:left="360"/>
      </w:pPr>
      <w:r>
        <w:rPr>
          <w:rFonts w:ascii="Arial" w:hAnsi="Arial" w:cs="Arial"/>
        </w:rPr>
        <w:t xml:space="preserve">[ </w:t>
      </w:r>
      <w:r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</w:rPr>
        <w:t xml:space="preserve"> ]</w:t>
      </w:r>
      <w:r>
        <w:t xml:space="preserve">    Türkiye’de portakal yetişir.</w:t>
      </w:r>
    </w:p>
    <w:p w:rsidR="00DE2FD8" w:rsidRDefault="00DE2FD8" w:rsidP="00213AAD">
      <w:pPr>
        <w:pStyle w:val="ListParagraph"/>
        <w:ind w:left="360"/>
      </w:pPr>
      <w:r>
        <w:rPr>
          <w:rFonts w:ascii="Arial" w:hAnsi="Arial" w:cs="Arial"/>
        </w:rPr>
        <w:t xml:space="preserve">[ </w:t>
      </w:r>
      <w:r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</w:rPr>
        <w:t xml:space="preserve"> ]</w:t>
      </w:r>
      <w:r>
        <w:t xml:space="preserve">     Fenerbahçe bir spor kulübüdür.</w:t>
      </w:r>
    </w:p>
    <w:p w:rsidR="00DE2FD8" w:rsidRPr="00765A95" w:rsidRDefault="00DE2FD8" w:rsidP="00213AAD">
      <w:pPr>
        <w:pStyle w:val="ListParagraph"/>
        <w:ind w:left="360"/>
        <w:rPr>
          <w:sz w:val="20"/>
          <w:szCs w:val="20"/>
        </w:rPr>
      </w:pPr>
      <w:r>
        <w:rPr>
          <w:rFonts w:ascii="Arial" w:hAnsi="Arial" w:cs="Arial"/>
        </w:rPr>
        <w:t xml:space="preserve">[ </w:t>
      </w:r>
      <w:r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</w:rPr>
        <w:t xml:space="preserve"> ]     </w:t>
      </w:r>
      <w:r w:rsidRPr="00765A95">
        <w:rPr>
          <w:rFonts w:ascii="Arial" w:hAnsi="Arial" w:cs="Arial"/>
          <w:sz w:val="20"/>
          <w:szCs w:val="20"/>
        </w:rPr>
        <w:t>Burdur çok güzel bir ilimizdir.</w:t>
      </w:r>
    </w:p>
    <w:p w:rsidR="00DE2FD8" w:rsidRPr="0086010F" w:rsidRDefault="00DE2FD8" w:rsidP="00213AAD">
      <w:pPr>
        <w:pStyle w:val="ListParagraph"/>
        <w:numPr>
          <w:ilvl w:val="0"/>
          <w:numId w:val="1"/>
        </w:numPr>
        <w:rPr>
          <w:b/>
          <w:i/>
        </w:rPr>
      </w:pPr>
      <w:r w:rsidRPr="0086010F">
        <w:rPr>
          <w:b/>
          <w:i/>
        </w:rPr>
        <w:t>Aşağıdaki anlatımlarda hangisinde deyimden yararlanılmıştır?(5p)</w:t>
      </w:r>
    </w:p>
    <w:p w:rsidR="00DE2FD8" w:rsidRDefault="00DE2FD8" w:rsidP="00213AAD">
      <w:pPr>
        <w:pStyle w:val="ListParagraph"/>
        <w:numPr>
          <w:ilvl w:val="0"/>
          <w:numId w:val="4"/>
        </w:numPr>
      </w:pPr>
      <w:r>
        <w:t>Planlı ve düzenli olarak ders çalışan öğrenci her zaman sınavlardan korkmaz.</w:t>
      </w:r>
    </w:p>
    <w:p w:rsidR="00DE2FD8" w:rsidRDefault="00DE2FD8" w:rsidP="00213AAD">
      <w:pPr>
        <w:pStyle w:val="ListParagraph"/>
        <w:numPr>
          <w:ilvl w:val="0"/>
          <w:numId w:val="4"/>
        </w:numPr>
      </w:pPr>
      <w:r>
        <w:t>Derste iken öğretmenin söylediklerini şöyle bir göz gezdirdim. Çok fayda gördüm.</w:t>
      </w:r>
    </w:p>
    <w:p w:rsidR="00DE2FD8" w:rsidRDefault="00DE2FD8" w:rsidP="00213AAD">
      <w:pPr>
        <w:pStyle w:val="ListParagraph"/>
        <w:numPr>
          <w:ilvl w:val="0"/>
          <w:numId w:val="4"/>
        </w:numPr>
      </w:pPr>
      <w:r>
        <w:t>Sınıfın camlarını temizlemek için   dereden su getirdik.</w:t>
      </w:r>
    </w:p>
    <w:p w:rsidR="00DE2FD8" w:rsidRDefault="00DE2FD8" w:rsidP="00213AAD">
      <w:pPr>
        <w:pStyle w:val="ListParagraph"/>
        <w:numPr>
          <w:ilvl w:val="0"/>
          <w:numId w:val="4"/>
        </w:numPr>
      </w:pPr>
      <w:r>
        <w:t>Çalışan öğrenci kazanır elması kızarır.</w:t>
      </w:r>
    </w:p>
    <w:p w:rsidR="00DE2FD8" w:rsidRDefault="00DE2FD8" w:rsidP="003D1068">
      <w:pPr>
        <w:spacing w:after="0" w:line="240" w:lineRule="atLeast"/>
      </w:pPr>
      <w:r>
        <w:t xml:space="preserve">10 .      Aşağıda altı çizili sözcükleri </w:t>
      </w:r>
      <w:r w:rsidRPr="003D1068">
        <w:rPr>
          <w:b/>
          <w:i/>
          <w:u w:val="single"/>
        </w:rPr>
        <w:t>mecaz ve gerçek anlam</w:t>
      </w:r>
      <w:r>
        <w:t xml:space="preserve"> yönünden inceleyip karşısına yazınız.( 5 puan)</w:t>
      </w:r>
    </w:p>
    <w:p w:rsidR="00DE2FD8" w:rsidRDefault="00DE2FD8" w:rsidP="00BB7A42">
      <w:pPr>
        <w:spacing w:after="240" w:line="240" w:lineRule="auto"/>
      </w:pPr>
    </w:p>
    <w:p w:rsidR="00DE2FD8" w:rsidRDefault="00DE2FD8" w:rsidP="00BB7A42">
      <w:pPr>
        <w:spacing w:after="240" w:line="240" w:lineRule="auto"/>
      </w:pPr>
      <w:r>
        <w:t xml:space="preserve"> Ömründe rahat </w:t>
      </w:r>
      <w:r w:rsidRPr="00AE1581">
        <w:rPr>
          <w:u w:val="single"/>
        </w:rPr>
        <w:t>gün</w:t>
      </w:r>
      <w:r>
        <w:t xml:space="preserve"> görmedi.</w:t>
      </w:r>
      <w:r>
        <w:tab/>
        <w:t xml:space="preserve">             …………….…</w:t>
      </w:r>
    </w:p>
    <w:p w:rsidR="00DE2FD8" w:rsidRDefault="00DE2FD8" w:rsidP="00BB7A42">
      <w:pPr>
        <w:spacing w:after="240" w:line="240" w:lineRule="auto"/>
      </w:pPr>
      <w:r>
        <w:t xml:space="preserve"> Haberi duyunca içim </w:t>
      </w:r>
      <w:r w:rsidRPr="003D1068">
        <w:rPr>
          <w:u w:val="single"/>
        </w:rPr>
        <w:t>parçalandı</w:t>
      </w:r>
      <w:r>
        <w:t>.             ………….…</w:t>
      </w:r>
    </w:p>
    <w:p w:rsidR="00DE2FD8" w:rsidRDefault="00DE2FD8" w:rsidP="00BB7A42">
      <w:pPr>
        <w:spacing w:after="240" w:line="240" w:lineRule="auto"/>
      </w:pPr>
      <w:r>
        <w:t xml:space="preserve"> Ağacın y</w:t>
      </w:r>
      <w:r w:rsidRPr="003D1068">
        <w:rPr>
          <w:i/>
          <w:u w:val="single"/>
        </w:rPr>
        <w:t>aprakları</w:t>
      </w:r>
      <w:r>
        <w:t xml:space="preserve"> sararıyordu.              ……………….</w:t>
      </w:r>
    </w:p>
    <w:p w:rsidR="00DE2FD8" w:rsidRDefault="00DE2FD8" w:rsidP="00BB7A42">
      <w:pPr>
        <w:spacing w:after="240" w:line="240" w:lineRule="auto"/>
      </w:pPr>
      <w:r>
        <w:t xml:space="preserve"> Düğün, mahalleyi </w:t>
      </w:r>
      <w:r w:rsidRPr="003D1068">
        <w:rPr>
          <w:u w:val="single"/>
        </w:rPr>
        <w:t xml:space="preserve">ayağa </w:t>
      </w:r>
      <w:r>
        <w:t>kaldırdı.             …………….</w:t>
      </w:r>
    </w:p>
    <w:p w:rsidR="00DE2FD8" w:rsidRDefault="00DE2FD8" w:rsidP="00BB7A42">
      <w:pPr>
        <w:spacing w:after="240" w:line="240" w:lineRule="auto"/>
      </w:pPr>
      <w:r>
        <w:t xml:space="preserve"> Mandalina </w:t>
      </w:r>
      <w:r w:rsidRPr="003D1068">
        <w:rPr>
          <w:u w:val="single"/>
        </w:rPr>
        <w:t xml:space="preserve">kış </w:t>
      </w:r>
      <w:r>
        <w:t xml:space="preserve">meyvesidir   </w:t>
      </w:r>
      <w:r>
        <w:tab/>
        <w:t xml:space="preserve">          ……………….     </w:t>
      </w:r>
    </w:p>
    <w:p w:rsidR="00DE2FD8" w:rsidRDefault="00DE2FD8" w:rsidP="00BB7A42">
      <w:pPr>
        <w:spacing w:after="240" w:line="240" w:lineRule="auto"/>
      </w:pPr>
    </w:p>
    <w:p w:rsidR="00DE2FD8" w:rsidRPr="0086010F" w:rsidRDefault="00DE2FD8" w:rsidP="00B91F22">
      <w:pPr>
        <w:pStyle w:val="ListParagraph"/>
        <w:numPr>
          <w:ilvl w:val="0"/>
          <w:numId w:val="8"/>
        </w:numPr>
        <w:rPr>
          <w:b/>
        </w:rPr>
      </w:pPr>
      <w:r w:rsidRPr="0086010F">
        <w:rPr>
          <w:b/>
        </w:rPr>
        <w:t xml:space="preserve">Hangi cümlede bir  atasözü kullanmıştır?(5p) </w:t>
      </w:r>
    </w:p>
    <w:p w:rsidR="00DE2FD8" w:rsidRDefault="00DE2FD8" w:rsidP="00B91F22">
      <w:pPr>
        <w:pStyle w:val="ListParagraph"/>
        <w:numPr>
          <w:ilvl w:val="0"/>
          <w:numId w:val="5"/>
        </w:numPr>
      </w:pPr>
      <w:r>
        <w:t>Bakarsan üzüme, gözün doyar.</w:t>
      </w:r>
    </w:p>
    <w:p w:rsidR="00DE2FD8" w:rsidRDefault="00DE2FD8" w:rsidP="00B91F22">
      <w:pPr>
        <w:pStyle w:val="ListParagraph"/>
        <w:numPr>
          <w:ilvl w:val="0"/>
          <w:numId w:val="5"/>
        </w:numPr>
      </w:pPr>
      <w:r>
        <w:t xml:space="preserve"> Çalışmak güzeldir.</w:t>
      </w:r>
    </w:p>
    <w:p w:rsidR="00DE2FD8" w:rsidRDefault="00DE2FD8" w:rsidP="00B91F22">
      <w:pPr>
        <w:pStyle w:val="ListParagraph"/>
        <w:numPr>
          <w:ilvl w:val="0"/>
          <w:numId w:val="5"/>
        </w:numPr>
      </w:pPr>
      <w:r>
        <w:t>Soran dağı aşmış, sormayan düzde şaşmış</w:t>
      </w:r>
    </w:p>
    <w:p w:rsidR="00DE2FD8" w:rsidRDefault="00DE2FD8" w:rsidP="00B91F22">
      <w:pPr>
        <w:pStyle w:val="ListParagraph"/>
        <w:numPr>
          <w:ilvl w:val="0"/>
          <w:numId w:val="5"/>
        </w:numPr>
      </w:pPr>
      <w:r>
        <w:t xml:space="preserve"> Öğrenciyi yaka paça etmiş, sürüklüyorlardı.</w:t>
      </w:r>
    </w:p>
    <w:p w:rsidR="00DE2FD8" w:rsidRDefault="00DE2FD8" w:rsidP="00BB7A4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6" type="#_x0000_t202" style="position:absolute;margin-left:70.5pt;margin-top:672pt;width:156.95pt;height:32.25pt;z-index:25165977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" o:allowincell="f" fillcolor="#d99594" strokecolor="#d99594" strokeweight="1pt">
            <v:fill color2="#f2dbdb" angle="135" focus="50%" type="gradient"/>
            <v:shadow on="t" color="#622423" opacity=".5" offset="1pt"/>
            <v:textbox inset="10.8pt,7.2pt,10.8pt,7.2pt">
              <w:txbxContent>
                <w:p w:rsidR="00DE2FD8" w:rsidRPr="00062ACA" w:rsidRDefault="00DE2FD8" w:rsidP="00062ACA">
                  <w:pPr>
                    <w:rPr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DE2FD8" w:rsidRDefault="00DE2FD8" w:rsidP="00BB7A42"/>
    <w:p w:rsidR="00DE2FD8" w:rsidRDefault="00DE2FD8" w:rsidP="00BB7A42"/>
    <w:p w:rsidR="00DE2FD8" w:rsidRDefault="00DE2FD8" w:rsidP="00BB7A42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6" o:spid="_x0000_s1047" type="#_x0000_t75" style="position:absolute;margin-left:73.15pt;margin-top:4.3pt;width:282.5pt;height:41.25pt;z-index:251658752;visibility:visible">
            <v:imagedata r:id="rId7" o:title=""/>
          </v:shape>
        </w:pict>
      </w:r>
    </w:p>
    <w:p w:rsidR="00DE2FD8" w:rsidRDefault="00DE2FD8" w:rsidP="00BB7A42"/>
    <w:p w:rsidR="00DE2FD8" w:rsidRDefault="00DE2FD8" w:rsidP="00BB7A42">
      <w:r>
        <w:t>12.  Aşağıdaki öğrencilerden hangisi  farklı bir  ek alarak farklı bir anlam kazanmış olan sözcük söylemiştir?</w:t>
      </w:r>
      <w:r>
        <w:rPr>
          <w:b/>
        </w:rPr>
        <w:t xml:space="preserve"> </w:t>
      </w:r>
      <w:r w:rsidRPr="00BB7A42">
        <w:rPr>
          <w:b/>
        </w:rPr>
        <w:t>(5 puan)</w:t>
      </w:r>
    </w:p>
    <w:p w:rsidR="00DE2FD8" w:rsidRDefault="00DE2FD8" w:rsidP="00BB7A42">
      <w:r w:rsidRPr="0029366F">
        <w:rPr>
          <w:noProof/>
          <w:lang w:eastAsia="tr-TR"/>
        </w:rPr>
        <w:pict>
          <v:shape id="Resim 25" o:spid="_x0000_i1025" type="#_x0000_t75" style="width:228pt;height:191.25pt;visibility:visible">
            <v:imagedata r:id="rId8" o:title=""/>
          </v:shape>
        </w:pict>
      </w:r>
    </w:p>
    <w:p w:rsidR="00DE2FD8" w:rsidRPr="00DA024F" w:rsidRDefault="00DE2FD8" w:rsidP="00DA024F">
      <w:pPr>
        <w:pStyle w:val="ListParagraph"/>
        <w:numPr>
          <w:ilvl w:val="0"/>
          <w:numId w:val="10"/>
        </w:numPr>
      </w:pPr>
      <w:r w:rsidRPr="00DA024F">
        <w:rPr>
          <w:b/>
          <w:i/>
        </w:rPr>
        <w:t>Mert</w:t>
      </w:r>
    </w:p>
    <w:p w:rsidR="00DE2FD8" w:rsidRPr="00DA024F" w:rsidRDefault="00DE2FD8" w:rsidP="00DA024F">
      <w:pPr>
        <w:pStyle w:val="ListParagraph"/>
        <w:numPr>
          <w:ilvl w:val="0"/>
          <w:numId w:val="10"/>
        </w:numPr>
        <w:rPr>
          <w:b/>
        </w:rPr>
      </w:pPr>
      <w:r w:rsidRPr="00DA024F">
        <w:rPr>
          <w:b/>
        </w:rPr>
        <w:t>Merve</w:t>
      </w:r>
    </w:p>
    <w:p w:rsidR="00DE2FD8" w:rsidRPr="00DA024F" w:rsidRDefault="00DE2FD8" w:rsidP="00DA024F">
      <w:pPr>
        <w:pStyle w:val="ListParagraph"/>
        <w:numPr>
          <w:ilvl w:val="0"/>
          <w:numId w:val="10"/>
        </w:numPr>
        <w:rPr>
          <w:b/>
        </w:rPr>
      </w:pPr>
      <w:r w:rsidRPr="00DA024F">
        <w:rPr>
          <w:b/>
        </w:rPr>
        <w:t>Dilan</w:t>
      </w:r>
    </w:p>
    <w:p w:rsidR="00DE2FD8" w:rsidRPr="00DA024F" w:rsidRDefault="00DE2FD8" w:rsidP="00DA024F">
      <w:pPr>
        <w:pStyle w:val="ListParagraph"/>
        <w:numPr>
          <w:ilvl w:val="0"/>
          <w:numId w:val="10"/>
        </w:numPr>
        <w:rPr>
          <w:b/>
        </w:rPr>
      </w:pPr>
      <w:r w:rsidRPr="00DA024F">
        <w:rPr>
          <w:b/>
        </w:rPr>
        <w:t>Ukaşe</w:t>
      </w:r>
    </w:p>
    <w:p w:rsidR="00DE2FD8" w:rsidRDefault="00DE2FD8" w:rsidP="00DA024F">
      <w:pPr>
        <w:ind w:left="45"/>
        <w:rPr>
          <w:b/>
          <w:i/>
          <w:u w:val="single"/>
        </w:rPr>
      </w:pPr>
      <w:r>
        <w:rPr>
          <w:b/>
          <w:i/>
          <w:u w:val="single"/>
        </w:rPr>
        <w:t>13.</w:t>
      </w:r>
      <w:r w:rsidRPr="00006CBA">
        <w:rPr>
          <w:noProof/>
          <w:lang w:eastAsia="tr-TR"/>
        </w:rPr>
        <w:t xml:space="preserve"> </w:t>
      </w:r>
      <w:r>
        <w:rPr>
          <w:noProof/>
          <w:lang w:eastAsia="tr-TR"/>
        </w:rPr>
        <w:t>Aşağıdaki öğrencilerden hangileri  duygusal ifade kullanmıştır?(5 p)</w:t>
      </w:r>
    </w:p>
    <w:p w:rsidR="00DE2FD8" w:rsidRPr="00DA024F" w:rsidRDefault="00DE2FD8" w:rsidP="00DA024F">
      <w:pPr>
        <w:ind w:left="45"/>
        <w:rPr>
          <w:b/>
          <w:i/>
          <w:u w:val="single"/>
        </w:rPr>
      </w:pPr>
      <w:r w:rsidRPr="00060BF2">
        <w:rPr>
          <w:b/>
          <w:i/>
          <w:noProof/>
          <w:u w:val="single"/>
          <w:lang w:eastAsia="tr-TR"/>
        </w:rPr>
        <w:pict>
          <v:shape id="Resim 27" o:spid="_x0000_i1026" type="#_x0000_t75" style="width:221.25pt;height:168.75pt;visibility:visible">
            <v:imagedata r:id="rId9" o:title=""/>
          </v:shape>
        </w:pict>
      </w:r>
    </w:p>
    <w:p w:rsidR="00DE2FD8" w:rsidRPr="00006CBA" w:rsidRDefault="00DE2FD8" w:rsidP="00006CBA">
      <w:pPr>
        <w:pStyle w:val="ListParagraph"/>
        <w:numPr>
          <w:ilvl w:val="0"/>
          <w:numId w:val="11"/>
        </w:numPr>
      </w:pPr>
      <w:r>
        <w:rPr>
          <w:b/>
          <w:i/>
        </w:rPr>
        <w:t>Gamze-Sude</w:t>
      </w:r>
    </w:p>
    <w:p w:rsidR="00DE2FD8" w:rsidRPr="00006CBA" w:rsidRDefault="00DE2FD8" w:rsidP="00006CBA">
      <w:pPr>
        <w:pStyle w:val="ListParagraph"/>
        <w:numPr>
          <w:ilvl w:val="0"/>
          <w:numId w:val="11"/>
        </w:numPr>
      </w:pPr>
      <w:r>
        <w:rPr>
          <w:b/>
          <w:i/>
        </w:rPr>
        <w:t>Emrullah-Gamze</w:t>
      </w:r>
    </w:p>
    <w:p w:rsidR="00DE2FD8" w:rsidRPr="00006CBA" w:rsidRDefault="00DE2FD8" w:rsidP="00006CBA">
      <w:pPr>
        <w:pStyle w:val="ListParagraph"/>
        <w:numPr>
          <w:ilvl w:val="0"/>
          <w:numId w:val="11"/>
        </w:numPr>
      </w:pPr>
      <w:r>
        <w:rPr>
          <w:b/>
          <w:i/>
        </w:rPr>
        <w:t>Sude-Yasin</w:t>
      </w:r>
    </w:p>
    <w:p w:rsidR="00DE2FD8" w:rsidRPr="00006CBA" w:rsidRDefault="00DE2FD8" w:rsidP="00006CBA">
      <w:pPr>
        <w:pStyle w:val="ListParagraph"/>
        <w:numPr>
          <w:ilvl w:val="0"/>
          <w:numId w:val="11"/>
        </w:numPr>
        <w:rPr>
          <w:b/>
          <w:i/>
        </w:rPr>
      </w:pPr>
      <w:r w:rsidRPr="00006CBA">
        <w:rPr>
          <w:b/>
          <w:i/>
        </w:rPr>
        <w:t>Gamze-Yasin</w:t>
      </w:r>
    </w:p>
    <w:p w:rsidR="00DE2FD8" w:rsidRDefault="00DE2FD8" w:rsidP="00DA024F">
      <w:pPr>
        <w:pStyle w:val="ListParagraph"/>
        <w:ind w:left="405"/>
        <w:rPr>
          <w:b/>
          <w:i/>
          <w:u w:val="single"/>
        </w:rPr>
      </w:pPr>
    </w:p>
    <w:p w:rsidR="00DE2FD8" w:rsidRDefault="00DE2FD8" w:rsidP="00DA024F">
      <w:pPr>
        <w:pStyle w:val="ListParagraph"/>
        <w:ind w:left="405"/>
        <w:rPr>
          <w:b/>
          <w:i/>
          <w:u w:val="single"/>
        </w:rPr>
      </w:pPr>
      <w:r w:rsidRPr="00DA024F">
        <w:rPr>
          <w:b/>
          <w:i/>
          <w:u w:val="single"/>
        </w:rPr>
        <w:t>Tertip ve yazı düzeni 5 puandır.</w:t>
      </w:r>
    </w:p>
    <w:p w:rsidR="00DE2FD8" w:rsidRPr="00213AAD" w:rsidRDefault="00DE2FD8" w:rsidP="00DA024F">
      <w:pPr>
        <w:pStyle w:val="ListParagraph"/>
        <w:ind w:left="405"/>
      </w:pPr>
      <w:r>
        <w:rPr>
          <w:b/>
          <w:i/>
          <w:u w:val="single"/>
        </w:rPr>
        <w:t xml:space="preserve">BAŞARILAR                  </w:t>
      </w:r>
      <w:bookmarkStart w:id="0" w:name="_GoBack"/>
      <w:bookmarkEnd w:id="0"/>
    </w:p>
    <w:sectPr w:rsidR="00DE2FD8" w:rsidRPr="00213AAD" w:rsidSect="00963545">
      <w:headerReference w:type="default" r:id="rId10"/>
      <w:type w:val="continuous"/>
      <w:pgSz w:w="11906" w:h="16838"/>
      <w:pgMar w:top="1417" w:right="849" w:bottom="993" w:left="1417" w:header="708" w:footer="708" w:gutter="0"/>
      <w:pgBorders>
        <w:top w:val="thinThickSmallGap" w:sz="18" w:space="16" w:color="215868"/>
        <w:left w:val="thinThickSmallGap" w:sz="18" w:space="21" w:color="215868"/>
        <w:bottom w:val="thickThinSmallGap" w:sz="18" w:space="4" w:color="215868"/>
        <w:right w:val="thickThinSmallGap" w:sz="18" w:space="21" w:color="215868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FD8" w:rsidRDefault="00DE2FD8" w:rsidP="006326A9">
      <w:pPr>
        <w:spacing w:after="0" w:line="240" w:lineRule="auto"/>
      </w:pPr>
      <w:r>
        <w:separator/>
      </w:r>
    </w:p>
  </w:endnote>
  <w:endnote w:type="continuationSeparator" w:id="0">
    <w:p w:rsidR="00DE2FD8" w:rsidRDefault="00DE2FD8" w:rsidP="00632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FD8" w:rsidRDefault="00DE2FD8" w:rsidP="006326A9">
      <w:pPr>
        <w:spacing w:after="0" w:line="240" w:lineRule="auto"/>
      </w:pPr>
      <w:r>
        <w:separator/>
      </w:r>
    </w:p>
  </w:footnote>
  <w:footnote w:type="continuationSeparator" w:id="0">
    <w:p w:rsidR="00DE2FD8" w:rsidRDefault="00DE2FD8" w:rsidP="00632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FD8" w:rsidRDefault="00DE2FD8">
    <w:pPr>
      <w:pStyle w:val="Header"/>
    </w:pPr>
    <w:r>
      <w:t>2014-2015- ÖZKENT AKBİLEK ORTAOKULU 5.SINIFLAR 1.DÖNEM YAZILI SORULARIDIR.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B65EC"/>
    <w:multiLevelType w:val="hybridMultilevel"/>
    <w:tmpl w:val="072679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083C32"/>
    <w:multiLevelType w:val="hybridMultilevel"/>
    <w:tmpl w:val="E14A4DA2"/>
    <w:lvl w:ilvl="0" w:tplc="C6E26D88">
      <w:start w:val="1"/>
      <w:numFmt w:val="lowerLetter"/>
      <w:lvlText w:val="%1)"/>
      <w:lvlJc w:val="left"/>
      <w:pPr>
        <w:ind w:left="40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">
    <w:nsid w:val="2BD07F8E"/>
    <w:multiLevelType w:val="hybridMultilevel"/>
    <w:tmpl w:val="7B24A818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F04648D"/>
    <w:multiLevelType w:val="hybridMultilevel"/>
    <w:tmpl w:val="8B04BD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8C77C5"/>
    <w:multiLevelType w:val="hybridMultilevel"/>
    <w:tmpl w:val="D2FA5D08"/>
    <w:lvl w:ilvl="0" w:tplc="041F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A040A8"/>
    <w:multiLevelType w:val="hybridMultilevel"/>
    <w:tmpl w:val="75EAF64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6185040"/>
    <w:multiLevelType w:val="hybridMultilevel"/>
    <w:tmpl w:val="D6C8696A"/>
    <w:lvl w:ilvl="0" w:tplc="E6140C58">
      <w:start w:val="1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A707696"/>
    <w:multiLevelType w:val="hybridMultilevel"/>
    <w:tmpl w:val="E1E21B2A"/>
    <w:lvl w:ilvl="0" w:tplc="9C4698E4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8">
    <w:nsid w:val="5D973916"/>
    <w:multiLevelType w:val="multilevel"/>
    <w:tmpl w:val="7B24A8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5B27DEE"/>
    <w:multiLevelType w:val="hybridMultilevel"/>
    <w:tmpl w:val="1E2E5316"/>
    <w:lvl w:ilvl="0" w:tplc="4A4A4B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816431F"/>
    <w:multiLevelType w:val="hybridMultilevel"/>
    <w:tmpl w:val="1C6C9A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bordersDoNotSurroundHeader/>
  <w:bordersDoNotSurroundFooter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45C6"/>
    <w:rsid w:val="00002DD3"/>
    <w:rsid w:val="00006CBA"/>
    <w:rsid w:val="000337FF"/>
    <w:rsid w:val="00060BF2"/>
    <w:rsid w:val="00062ACA"/>
    <w:rsid w:val="00213AAD"/>
    <w:rsid w:val="00231F1E"/>
    <w:rsid w:val="0029366F"/>
    <w:rsid w:val="003D1068"/>
    <w:rsid w:val="003E6505"/>
    <w:rsid w:val="004444C3"/>
    <w:rsid w:val="004A4C8A"/>
    <w:rsid w:val="004B1612"/>
    <w:rsid w:val="0056794B"/>
    <w:rsid w:val="005D2562"/>
    <w:rsid w:val="006326A9"/>
    <w:rsid w:val="00765A95"/>
    <w:rsid w:val="00796C0C"/>
    <w:rsid w:val="007D3DF2"/>
    <w:rsid w:val="00826F54"/>
    <w:rsid w:val="0086010F"/>
    <w:rsid w:val="00864FD6"/>
    <w:rsid w:val="00956F76"/>
    <w:rsid w:val="00963545"/>
    <w:rsid w:val="00AA2676"/>
    <w:rsid w:val="00AE1581"/>
    <w:rsid w:val="00B91F22"/>
    <w:rsid w:val="00BB3B7E"/>
    <w:rsid w:val="00BB7A42"/>
    <w:rsid w:val="00C233E2"/>
    <w:rsid w:val="00C445C6"/>
    <w:rsid w:val="00CF4D0C"/>
    <w:rsid w:val="00D07487"/>
    <w:rsid w:val="00DA024F"/>
    <w:rsid w:val="00DD35C9"/>
    <w:rsid w:val="00DE2FD8"/>
    <w:rsid w:val="00E1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50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445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3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326A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3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326A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A0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0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90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282</TotalTime>
  <Pages>2</Pages>
  <Words>423</Words>
  <Characters>2414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15</cp:revision>
  <cp:lastPrinted>2012-11-08T23:12:00Z</cp:lastPrinted>
  <dcterms:created xsi:type="dcterms:W3CDTF">2012-11-04T22:24:00Z</dcterms:created>
  <dcterms:modified xsi:type="dcterms:W3CDTF">2014-10-25T21:05:00Z</dcterms:modified>
</cp:coreProperties>
</file>