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2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2344"/>
        <w:gridCol w:w="4500"/>
        <w:gridCol w:w="720"/>
        <w:gridCol w:w="2122"/>
        <w:gridCol w:w="42"/>
      </w:tblGrid>
      <w:tr w:rsidR="002048C9" w:rsidRPr="00173FBB">
        <w:trPr>
          <w:trHeight w:val="368"/>
        </w:trPr>
        <w:tc>
          <w:tcPr>
            <w:tcW w:w="3528" w:type="dxa"/>
            <w:gridSpan w:val="3"/>
            <w:vMerge w:val="restart"/>
            <w:vAlign w:val="center"/>
          </w:tcPr>
          <w:p w:rsidR="002048C9" w:rsidRPr="004E6A67" w:rsidRDefault="002048C9" w:rsidP="00AF5F92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ADI :</w:t>
            </w:r>
          </w:p>
          <w:p w:rsidR="002048C9" w:rsidRPr="004E6A67" w:rsidRDefault="002048C9" w:rsidP="00AF5F92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SOYADI.:</w:t>
            </w:r>
          </w:p>
          <w:p w:rsidR="002048C9" w:rsidRPr="004E6A67" w:rsidRDefault="002048C9" w:rsidP="00AF5F92">
            <w:pPr>
              <w:rPr>
                <w:rFonts w:ascii="Segoe Script" w:eastAsia="SimSun" w:hAnsi="Segoe Script"/>
              </w:rPr>
            </w:pPr>
            <w:r w:rsidRPr="004E6A67">
              <w:rPr>
                <w:rFonts w:ascii="Calibri" w:eastAsia="SimSun" w:hAnsi="Calibri"/>
                <w:b/>
              </w:rPr>
              <w:t>NO</w:t>
            </w:r>
            <w:r w:rsidRPr="004E6A67">
              <w:rPr>
                <w:rFonts w:ascii="Calibri" w:eastAsia="SimSun" w:hAnsi="Calibri"/>
              </w:rPr>
              <w:t>:</w:t>
            </w:r>
          </w:p>
        </w:tc>
        <w:tc>
          <w:tcPr>
            <w:tcW w:w="4500" w:type="dxa"/>
            <w:vMerge w:val="restart"/>
          </w:tcPr>
          <w:p w:rsidR="002048C9" w:rsidRPr="004E6A67" w:rsidRDefault="002048C9" w:rsidP="004E6A67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 xml:space="preserve">ÇORUM TÜRKİYEM İMAM HATİP ORTA  OKULU </w:t>
            </w:r>
            <w:hyperlink r:id="rId7" w:history="1">
              <w:r>
                <w:rPr>
                  <w:rStyle w:val="Hyperlink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 xml:space="preserve">ÖĞRETİM YILI </w:t>
            </w:r>
            <w:r>
              <w:rPr>
                <w:rFonts w:ascii="Calibri" w:eastAsia="SimSun" w:hAnsi="Calibri"/>
                <w:b/>
              </w:rPr>
              <w:t xml:space="preserve">TEMEL DİNİ BİLGİLER </w:t>
            </w:r>
            <w:r w:rsidRPr="004E6A67">
              <w:rPr>
                <w:rFonts w:ascii="Calibri" w:eastAsia="SimSun" w:hAnsi="Calibri"/>
                <w:b/>
              </w:rPr>
              <w:t>DERSİ 1.DÖNEM</w:t>
            </w:r>
            <w:r>
              <w:rPr>
                <w:rFonts w:ascii="Calibri" w:eastAsia="SimSun" w:hAnsi="Calibri"/>
                <w:b/>
              </w:rPr>
              <w:t xml:space="preserve"> 1</w:t>
            </w:r>
            <w:r w:rsidRPr="004E6A67">
              <w:rPr>
                <w:rFonts w:ascii="Calibri" w:eastAsia="SimSun" w:hAnsi="Calibri"/>
                <w:b/>
              </w:rPr>
              <w:t>.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YAZILI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SI</w:t>
            </w:r>
            <w:r>
              <w:rPr>
                <w:rFonts w:ascii="Calibri" w:eastAsia="SimSun" w:hAnsi="Calibri"/>
                <w:b/>
              </w:rPr>
              <w:t>NAVI</w:t>
            </w:r>
          </w:p>
        </w:tc>
        <w:tc>
          <w:tcPr>
            <w:tcW w:w="720" w:type="dxa"/>
            <w:vAlign w:val="center"/>
          </w:tcPr>
          <w:p w:rsidR="002048C9" w:rsidRPr="00F420AD" w:rsidRDefault="002048C9" w:rsidP="00B37494">
            <w:pPr>
              <w:jc w:val="center"/>
              <w:rPr>
                <w:rFonts w:ascii="Calibri" w:eastAsia="SimSun" w:hAnsi="Calibri"/>
                <w:b/>
                <w:bCs/>
                <w:sz w:val="32"/>
                <w:szCs w:val="32"/>
              </w:rPr>
            </w:pPr>
            <w:r w:rsidRPr="00F420AD">
              <w:rPr>
                <w:rFonts w:ascii="Calibri" w:eastAsia="SimSun" w:hAnsi="Calibr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164" w:type="dxa"/>
            <w:gridSpan w:val="2"/>
            <w:vMerge w:val="restart"/>
            <w:vAlign w:val="center"/>
          </w:tcPr>
          <w:p w:rsidR="002048C9" w:rsidRPr="007508FF" w:rsidRDefault="002048C9" w:rsidP="007508FF">
            <w:pPr>
              <w:pStyle w:val="NoSpacing"/>
              <w:rPr>
                <w:rFonts w:ascii="Calibri" w:eastAsia="SimSun" w:hAnsi="Calibri"/>
                <w:b/>
              </w:rPr>
            </w:pPr>
            <w:r w:rsidRPr="007508FF">
              <w:rPr>
                <w:rFonts w:ascii="Calibri" w:eastAsia="SimSun" w:hAnsi="Calibri"/>
                <w:b/>
              </w:rPr>
              <w:t>TARİH.:</w:t>
            </w:r>
          </w:p>
          <w:p w:rsidR="002048C9" w:rsidRPr="004E6A67" w:rsidRDefault="002048C9" w:rsidP="007508FF">
            <w:pPr>
              <w:pStyle w:val="NoSpacing"/>
              <w:rPr>
                <w:rFonts w:eastAsia="SimSun"/>
              </w:rPr>
            </w:pPr>
            <w:r w:rsidRPr="007508FF">
              <w:rPr>
                <w:rFonts w:ascii="Calibri" w:eastAsia="SimSun" w:hAnsi="Calibri"/>
                <w:b/>
              </w:rPr>
              <w:t>NOT.:</w:t>
            </w:r>
          </w:p>
        </w:tc>
      </w:tr>
      <w:tr w:rsidR="002048C9" w:rsidRPr="00173FBB">
        <w:trPr>
          <w:trHeight w:val="367"/>
        </w:trPr>
        <w:tc>
          <w:tcPr>
            <w:tcW w:w="3528" w:type="dxa"/>
            <w:gridSpan w:val="3"/>
            <w:vMerge/>
            <w:vAlign w:val="center"/>
          </w:tcPr>
          <w:p w:rsidR="002048C9" w:rsidRPr="00B37494" w:rsidRDefault="002048C9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4500" w:type="dxa"/>
            <w:vMerge/>
          </w:tcPr>
          <w:p w:rsidR="002048C9" w:rsidRPr="00B37494" w:rsidRDefault="002048C9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2048C9" w:rsidRPr="00B37494" w:rsidRDefault="002048C9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2164" w:type="dxa"/>
            <w:gridSpan w:val="2"/>
            <w:vMerge/>
            <w:vAlign w:val="center"/>
          </w:tcPr>
          <w:p w:rsidR="002048C9" w:rsidRPr="00B37494" w:rsidRDefault="002048C9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</w:tr>
      <w:tr w:rsidR="002048C9">
        <w:trPr>
          <w:gridAfter w:val="1"/>
          <w:wAfter w:w="42" w:type="dxa"/>
        </w:trPr>
        <w:tc>
          <w:tcPr>
            <w:tcW w:w="644" w:type="dxa"/>
            <w:vMerge w:val="restart"/>
            <w:vAlign w:val="center"/>
          </w:tcPr>
          <w:p w:rsidR="002048C9" w:rsidRPr="00B37494" w:rsidRDefault="002048C9" w:rsidP="00B37494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40" w:type="dxa"/>
            <w:vMerge w:val="restart"/>
            <w:tcBorders>
              <w:top w:val="nil"/>
              <w:bottom w:val="nil"/>
            </w:tcBorders>
          </w:tcPr>
          <w:p w:rsidR="002048C9" w:rsidRDefault="002048C9" w:rsidP="00C00FAD"/>
        </w:tc>
        <w:tc>
          <w:tcPr>
            <w:tcW w:w="9686" w:type="dxa"/>
            <w:gridSpan w:val="4"/>
          </w:tcPr>
          <w:p w:rsidR="002048C9" w:rsidRDefault="002048C9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2048C9" w:rsidRPr="00FF155F" w:rsidRDefault="002048C9" w:rsidP="00C00FAD">
            <w:pPr>
              <w:rPr>
                <w:rFonts w:ascii="Calibri" w:hAnsi="Calibri"/>
                <w:b/>
                <w:bCs/>
              </w:rPr>
            </w:pPr>
            <w:r w:rsidRPr="00FF155F">
              <w:rPr>
                <w:rFonts w:ascii="Calibri" w:hAnsi="Calibri"/>
                <w:b/>
                <w:bCs/>
              </w:rPr>
              <w:t>Aşağıdaki boşlukları, verilen kelimelerden yararlanarak doldurunuz?             (4*5=20) PUAN)</w:t>
            </w:r>
          </w:p>
        </w:tc>
      </w:tr>
      <w:tr w:rsidR="002048C9">
        <w:trPr>
          <w:gridAfter w:val="1"/>
          <w:wAfter w:w="42" w:type="dxa"/>
        </w:trPr>
        <w:tc>
          <w:tcPr>
            <w:tcW w:w="644" w:type="dxa"/>
            <w:vMerge/>
          </w:tcPr>
          <w:p w:rsidR="002048C9" w:rsidRDefault="002048C9" w:rsidP="00C00FAD"/>
        </w:tc>
        <w:tc>
          <w:tcPr>
            <w:tcW w:w="540" w:type="dxa"/>
            <w:vMerge/>
            <w:tcBorders>
              <w:bottom w:val="nil"/>
            </w:tcBorders>
          </w:tcPr>
          <w:p w:rsidR="002048C9" w:rsidRDefault="002048C9" w:rsidP="00C00FAD"/>
        </w:tc>
        <w:tc>
          <w:tcPr>
            <w:tcW w:w="9686" w:type="dxa"/>
            <w:gridSpan w:val="4"/>
          </w:tcPr>
          <w:p w:rsidR="002048C9" w:rsidRPr="00FF155F" w:rsidRDefault="002048C9" w:rsidP="00515624">
            <w:pPr>
              <w:rPr>
                <w:rFonts w:ascii="Calibri" w:hAnsi="Calibri"/>
              </w:rPr>
            </w:pPr>
            <w:r w:rsidRPr="00FF155F">
              <w:rPr>
                <w:rFonts w:ascii="Calibri" w:hAnsi="Calibri"/>
              </w:rPr>
              <w:t xml:space="preserve">Maruf   -  Akıllı </w:t>
            </w:r>
            <w:r>
              <w:rPr>
                <w:rFonts w:ascii="Calibri" w:hAnsi="Calibri"/>
              </w:rPr>
              <w:t xml:space="preserve"> </w:t>
            </w:r>
            <w:r w:rsidRPr="00FF155F">
              <w:rPr>
                <w:rFonts w:ascii="Calibri" w:hAnsi="Calibri"/>
              </w:rPr>
              <w:t xml:space="preserve"> -  iyiliğin – Namaz Kılmak     -   Fıtrat  - İbadet</w:t>
            </w:r>
            <w:r>
              <w:rPr>
                <w:rFonts w:ascii="Calibri" w:hAnsi="Calibri"/>
              </w:rPr>
              <w:t xml:space="preserve">  </w:t>
            </w:r>
            <w:r w:rsidRPr="00FF155F">
              <w:rPr>
                <w:rFonts w:ascii="Calibri" w:hAnsi="Calibri"/>
              </w:rPr>
              <w:t xml:space="preserve"> -   kolay   -    Merhametli     - Ergen  </w:t>
            </w:r>
          </w:p>
          <w:p w:rsidR="002048C9" w:rsidRPr="008700AF" w:rsidRDefault="002048C9" w:rsidP="0051562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700AF">
              <w:rPr>
                <w:rFonts w:ascii="Calibri" w:hAnsi="Calibri"/>
                <w:sz w:val="20"/>
                <w:szCs w:val="20"/>
              </w:rPr>
              <w:t xml:space="preserve">         </w:t>
            </w:r>
          </w:p>
        </w:tc>
      </w:tr>
    </w:tbl>
    <w:p w:rsidR="002048C9" w:rsidRPr="0053057A" w:rsidRDefault="002048C9" w:rsidP="00BB50F3">
      <w:pPr>
        <w:rPr>
          <w:sz w:val="10"/>
          <w:szCs w:val="10"/>
        </w:rPr>
      </w:pPr>
    </w:p>
    <w:tbl>
      <w:tblPr>
        <w:tblpPr w:leftFromText="141" w:rightFromText="141" w:vertAnchor="text" w:horzAnchor="margin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81"/>
      </w:tblGrid>
      <w:tr w:rsidR="002048C9" w:rsidRPr="003757CA" w:rsidTr="00796EFC">
        <w:tc>
          <w:tcPr>
            <w:tcW w:w="10881" w:type="dxa"/>
          </w:tcPr>
          <w:p w:rsidR="002048C9" w:rsidRPr="00FF155F" w:rsidRDefault="002048C9" w:rsidP="007508FF">
            <w:r w:rsidRPr="00FF155F">
              <w:rPr>
                <w:rStyle w:val="A4"/>
                <w:rFonts w:ascii="Calibri" w:hAnsi="Calibri" w:cs="Myriad Pro"/>
                <w:sz w:val="24"/>
              </w:rPr>
              <w:t xml:space="preserve">1-) </w:t>
            </w:r>
            <w:r w:rsidRPr="00FF155F">
              <w:t xml:space="preserve"> </w:t>
            </w:r>
            <w:r w:rsidRPr="00FF155F">
              <w:rPr>
                <w:rFonts w:ascii="Calibri" w:hAnsi="Calibri"/>
              </w:rPr>
              <w:t>Dinimize göre sorumlu olanın temel şartı 1) Akıllı 2)  ………………………………………….. olmaktır</w:t>
            </w:r>
            <w:r w:rsidRPr="00FF155F">
              <w:t xml:space="preserve"> </w:t>
            </w:r>
          </w:p>
        </w:tc>
      </w:tr>
      <w:tr w:rsidR="002048C9" w:rsidRPr="003757CA" w:rsidTr="00796EFC">
        <w:tc>
          <w:tcPr>
            <w:tcW w:w="10881" w:type="dxa"/>
          </w:tcPr>
          <w:p w:rsidR="002048C9" w:rsidRPr="00FF155F" w:rsidRDefault="002048C9" w:rsidP="003D5BB4">
            <w:pPr>
              <w:rPr>
                <w:rFonts w:ascii="Calibri" w:hAnsi="Calibri"/>
              </w:rPr>
            </w:pPr>
            <w:r w:rsidRPr="00FF155F">
              <w:rPr>
                <w:rFonts w:ascii="Calibri" w:hAnsi="Calibri"/>
              </w:rPr>
              <w:t xml:space="preserve">2-) </w:t>
            </w:r>
            <w:r w:rsidRPr="00FF155F">
              <w:rPr>
                <w:rFonts w:ascii="Myriad Pro" w:hAnsi="Myriad Pro" w:cs="Myriad Pro"/>
              </w:rPr>
              <w:t xml:space="preserve"> </w:t>
            </w:r>
            <w:r w:rsidRPr="00FF155F">
              <w:t xml:space="preserve"> </w:t>
            </w:r>
            <w:r w:rsidRPr="00FF155F">
              <w:rPr>
                <w:rFonts w:ascii="Calibri" w:hAnsi="Calibri"/>
              </w:rPr>
              <w:t xml:space="preserve">Peygamberimiz dinen haram ve yasak olmadığı sürece her zaman …………………………. olanı tercih ederdi </w:t>
            </w:r>
          </w:p>
        </w:tc>
      </w:tr>
      <w:tr w:rsidR="002048C9" w:rsidRPr="003757CA" w:rsidTr="00796EFC">
        <w:tc>
          <w:tcPr>
            <w:tcW w:w="10881" w:type="dxa"/>
          </w:tcPr>
          <w:p w:rsidR="002048C9" w:rsidRPr="00FF155F" w:rsidRDefault="002048C9" w:rsidP="003D5BB4">
            <w:pPr>
              <w:rPr>
                <w:rFonts w:ascii="Myriad Pro" w:hAnsi="Myriad Pro" w:cs="Myriad Pro"/>
              </w:rPr>
            </w:pPr>
            <w:r w:rsidRPr="00FF155F">
              <w:rPr>
                <w:rFonts w:ascii="Calibri" w:hAnsi="Calibri"/>
              </w:rPr>
              <w:t xml:space="preserve">3-)  </w:t>
            </w:r>
            <w:r w:rsidRPr="00FF155F">
              <w:rPr>
                <w:rFonts w:ascii="Myriad Pro" w:hAnsi="Myriad Pro" w:cs="Myriad Pro"/>
              </w:rPr>
              <w:t>İnsanı diğer yaratıklardan ayıran temel özellik………………………………… olmalarıdır</w:t>
            </w:r>
            <w:r w:rsidRPr="00FF155F">
              <w:rPr>
                <w:rFonts w:ascii="Calibri" w:hAnsi="Calibri"/>
              </w:rPr>
              <w:t xml:space="preserve">           </w:t>
            </w:r>
            <w:r w:rsidRPr="00FF155F">
              <w:rPr>
                <w:rFonts w:ascii="Calibri" w:hAnsi="Calibri"/>
                <w:b/>
                <w:bCs/>
              </w:rPr>
              <w:t xml:space="preserve">   </w:t>
            </w:r>
          </w:p>
        </w:tc>
      </w:tr>
      <w:tr w:rsidR="002048C9" w:rsidRPr="003757CA" w:rsidTr="00796EFC">
        <w:tc>
          <w:tcPr>
            <w:tcW w:w="10881" w:type="dxa"/>
          </w:tcPr>
          <w:p w:rsidR="002048C9" w:rsidRPr="00FF155F" w:rsidRDefault="002048C9" w:rsidP="003D5BB4">
            <w:pPr>
              <w:tabs>
                <w:tab w:val="left" w:pos="2010"/>
                <w:tab w:val="left" w:pos="8610"/>
              </w:tabs>
              <w:rPr>
                <w:rFonts w:ascii="Calibri" w:hAnsi="Calibri"/>
              </w:rPr>
            </w:pPr>
            <w:r w:rsidRPr="00FF155F">
              <w:rPr>
                <w:rStyle w:val="A4"/>
                <w:rFonts w:ascii="Calibri" w:hAnsi="Calibri" w:cs="Myriad Pro"/>
                <w:sz w:val="24"/>
              </w:rPr>
              <w:t>4-) …………………………………….şartları yerinde olan Müslüman ların yapması gereken ibadettir</w:t>
            </w:r>
          </w:p>
        </w:tc>
      </w:tr>
    </w:tbl>
    <w:tbl>
      <w:tblPr>
        <w:tblW w:w="0" w:type="auto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2048C9">
        <w:trPr>
          <w:trHeight w:hRule="exact" w:val="454"/>
        </w:trPr>
        <w:tc>
          <w:tcPr>
            <w:tcW w:w="644" w:type="dxa"/>
          </w:tcPr>
          <w:p w:rsidR="002048C9" w:rsidRPr="00B37494" w:rsidRDefault="002048C9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2048C9" w:rsidRDefault="002048C9" w:rsidP="00364C5C"/>
          <w:p w:rsidR="002048C9" w:rsidRDefault="002048C9" w:rsidP="00364C5C"/>
          <w:p w:rsidR="002048C9" w:rsidRDefault="002048C9" w:rsidP="00364C5C"/>
          <w:p w:rsidR="002048C9" w:rsidRDefault="002048C9" w:rsidP="00364C5C"/>
          <w:p w:rsidR="002048C9" w:rsidRDefault="002048C9" w:rsidP="00364C5C"/>
          <w:p w:rsidR="002048C9" w:rsidRDefault="002048C9" w:rsidP="00364C5C"/>
          <w:p w:rsidR="002048C9" w:rsidRDefault="002048C9" w:rsidP="00364C5C"/>
          <w:p w:rsidR="002048C9" w:rsidRDefault="002048C9" w:rsidP="00364C5C"/>
        </w:tc>
        <w:tc>
          <w:tcPr>
            <w:tcW w:w="9686" w:type="dxa"/>
            <w:vAlign w:val="center"/>
          </w:tcPr>
          <w:p w:rsidR="002048C9" w:rsidRPr="00FF155F" w:rsidRDefault="002048C9" w:rsidP="00BB50F3">
            <w:pPr>
              <w:rPr>
                <w:rFonts w:ascii="Calibri" w:hAnsi="Calibri"/>
              </w:rPr>
            </w:pPr>
            <w:r w:rsidRPr="00FF155F">
              <w:rPr>
                <w:rFonts w:ascii="Calibri" w:hAnsi="Calibri"/>
                <w:b/>
                <w:bCs/>
              </w:rPr>
              <w:t>Aşağıda sağ ve sol tarafta verilen kelime ve cümle gruplarını eşleştiriniz?</w:t>
            </w:r>
            <w:r w:rsidRPr="00FF155F"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/>
              </w:rPr>
              <w:t xml:space="preserve"> </w:t>
            </w:r>
            <w:r w:rsidRPr="00FF155F">
              <w:rPr>
                <w:rFonts w:ascii="Calibri" w:hAnsi="Calibri"/>
              </w:rPr>
              <w:t xml:space="preserve">    </w:t>
            </w:r>
            <w:r w:rsidRPr="00FF155F">
              <w:rPr>
                <w:rFonts w:ascii="Calibri" w:hAnsi="Calibri"/>
                <w:b/>
                <w:bCs/>
              </w:rPr>
              <w:t>(4*5=20 PUAN)</w:t>
            </w:r>
          </w:p>
        </w:tc>
      </w:tr>
    </w:tbl>
    <w:p w:rsidR="002048C9" w:rsidRPr="00825DBB" w:rsidRDefault="002048C9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774"/>
        <w:gridCol w:w="283"/>
        <w:gridCol w:w="992"/>
        <w:gridCol w:w="7254"/>
      </w:tblGrid>
      <w:tr w:rsidR="002048C9" w:rsidRPr="00BB50F3" w:rsidTr="00FF155F">
        <w:trPr>
          <w:trHeight w:val="365"/>
        </w:trPr>
        <w:tc>
          <w:tcPr>
            <w:tcW w:w="567" w:type="dxa"/>
          </w:tcPr>
          <w:p w:rsidR="002048C9" w:rsidRPr="00FF155F" w:rsidRDefault="002048C9" w:rsidP="006B75FC">
            <w:pPr>
              <w:rPr>
                <w:rFonts w:ascii="Calibri" w:hAnsi="Calibri"/>
              </w:rPr>
            </w:pPr>
            <w:r w:rsidRPr="00FF155F">
              <w:rPr>
                <w:rFonts w:ascii="Calibri" w:hAnsi="Calibri"/>
              </w:rPr>
              <w:t>1</w:t>
            </w:r>
          </w:p>
        </w:tc>
        <w:tc>
          <w:tcPr>
            <w:tcW w:w="1774" w:type="dxa"/>
          </w:tcPr>
          <w:p w:rsidR="002048C9" w:rsidRPr="00FF155F" w:rsidRDefault="002048C9" w:rsidP="006B75FC">
            <w:pPr>
              <w:rPr>
                <w:rFonts w:ascii="Calibri" w:hAnsi="Calibri"/>
              </w:rPr>
            </w:pPr>
            <w:r w:rsidRPr="00FF155F">
              <w:rPr>
                <w:rFonts w:ascii="Calibri" w:hAnsi="Calibri"/>
              </w:rPr>
              <w:t>İslam Kolaylık Dinidir</w:t>
            </w:r>
          </w:p>
        </w:tc>
        <w:tc>
          <w:tcPr>
            <w:tcW w:w="283" w:type="dxa"/>
            <w:vMerge w:val="restart"/>
            <w:tcBorders>
              <w:bottom w:val="nil"/>
            </w:tcBorders>
          </w:tcPr>
          <w:p w:rsidR="002048C9" w:rsidRPr="00FF155F" w:rsidRDefault="002048C9" w:rsidP="006B75FC">
            <w:pPr>
              <w:rPr>
                <w:rFonts w:ascii="Calibri" w:hAnsi="Calibri"/>
              </w:rPr>
            </w:pPr>
          </w:p>
        </w:tc>
        <w:tc>
          <w:tcPr>
            <w:tcW w:w="992" w:type="dxa"/>
            <w:shd w:val="clear" w:color="auto" w:fill="E0E0E0"/>
          </w:tcPr>
          <w:p w:rsidR="002048C9" w:rsidRPr="00FF155F" w:rsidRDefault="002048C9" w:rsidP="00273600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7254" w:type="dxa"/>
          </w:tcPr>
          <w:p w:rsidR="002048C9" w:rsidRPr="00FF155F" w:rsidRDefault="002048C9" w:rsidP="006B75FC">
            <w:pPr>
              <w:rPr>
                <w:rFonts w:ascii="Calibri" w:hAnsi="Calibri"/>
              </w:rPr>
            </w:pPr>
            <w:r w:rsidRPr="00FF155F">
              <w:rPr>
                <w:rFonts w:ascii="Calibri" w:hAnsi="Calibri"/>
              </w:rPr>
              <w:t>İslam Dininin bazı ibadetlerde sağladığı kolaylıklara verilen addır</w:t>
            </w:r>
          </w:p>
        </w:tc>
      </w:tr>
      <w:tr w:rsidR="002048C9" w:rsidRPr="00BB50F3" w:rsidTr="00FF155F">
        <w:tc>
          <w:tcPr>
            <w:tcW w:w="567" w:type="dxa"/>
          </w:tcPr>
          <w:p w:rsidR="002048C9" w:rsidRPr="00FF155F" w:rsidRDefault="002048C9" w:rsidP="003D5BB4">
            <w:pPr>
              <w:rPr>
                <w:rFonts w:ascii="Calibri" w:hAnsi="Calibri"/>
              </w:rPr>
            </w:pPr>
            <w:r w:rsidRPr="00FF155F">
              <w:rPr>
                <w:rFonts w:ascii="Calibri" w:hAnsi="Calibri"/>
              </w:rPr>
              <w:t>2</w:t>
            </w:r>
          </w:p>
        </w:tc>
        <w:tc>
          <w:tcPr>
            <w:tcW w:w="1774" w:type="dxa"/>
          </w:tcPr>
          <w:p w:rsidR="002048C9" w:rsidRPr="00FF155F" w:rsidRDefault="002048C9" w:rsidP="006B75FC">
            <w:pPr>
              <w:rPr>
                <w:rFonts w:ascii="Calibri" w:hAnsi="Calibri"/>
              </w:rPr>
            </w:pPr>
            <w:r w:rsidRPr="00FF155F">
              <w:rPr>
                <w:rFonts w:ascii="Calibri" w:hAnsi="Calibri"/>
              </w:rPr>
              <w:t>Fıtrat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2048C9" w:rsidRPr="00FF155F" w:rsidRDefault="002048C9" w:rsidP="006B75FC">
            <w:pPr>
              <w:rPr>
                <w:rFonts w:ascii="Calibri" w:hAnsi="Calibri"/>
              </w:rPr>
            </w:pPr>
          </w:p>
        </w:tc>
        <w:tc>
          <w:tcPr>
            <w:tcW w:w="992" w:type="dxa"/>
            <w:shd w:val="clear" w:color="auto" w:fill="E0E0E0"/>
          </w:tcPr>
          <w:p w:rsidR="002048C9" w:rsidRPr="00FF155F" w:rsidRDefault="002048C9" w:rsidP="00273600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7254" w:type="dxa"/>
          </w:tcPr>
          <w:p w:rsidR="002048C9" w:rsidRPr="00FF155F" w:rsidRDefault="002048C9" w:rsidP="00E3562D">
            <w:pPr>
              <w:pStyle w:val="NoSpacing"/>
              <w:rPr>
                <w:rFonts w:ascii="Calibri" w:hAnsi="Calibri"/>
              </w:rPr>
            </w:pPr>
            <w:r w:rsidRPr="00FF155F">
              <w:rPr>
                <w:rFonts w:ascii="Calibri" w:hAnsi="Calibri"/>
              </w:rPr>
              <w:t>Allah ın var ve tek olduğuna peygamberimizin Allah tan  getirdiği tüm dini esaslara inanıp kabullenmektir .</w:t>
            </w:r>
          </w:p>
        </w:tc>
      </w:tr>
      <w:tr w:rsidR="002048C9" w:rsidRPr="00BB50F3" w:rsidTr="00FF155F">
        <w:tc>
          <w:tcPr>
            <w:tcW w:w="567" w:type="dxa"/>
          </w:tcPr>
          <w:p w:rsidR="002048C9" w:rsidRPr="00FF155F" w:rsidRDefault="002048C9" w:rsidP="006B75FC">
            <w:pPr>
              <w:rPr>
                <w:rFonts w:ascii="Calibri" w:hAnsi="Calibri"/>
              </w:rPr>
            </w:pPr>
            <w:r w:rsidRPr="00FF155F">
              <w:rPr>
                <w:rFonts w:ascii="Calibri" w:hAnsi="Calibri"/>
              </w:rPr>
              <w:t>3</w:t>
            </w:r>
          </w:p>
        </w:tc>
        <w:tc>
          <w:tcPr>
            <w:tcW w:w="1774" w:type="dxa"/>
          </w:tcPr>
          <w:p w:rsidR="002048C9" w:rsidRPr="00FF155F" w:rsidRDefault="002048C9" w:rsidP="006B75FC">
            <w:pPr>
              <w:rPr>
                <w:rFonts w:ascii="Calibri" w:hAnsi="Calibri" w:cs="Tahoma"/>
                <w:color w:val="000000"/>
              </w:rPr>
            </w:pPr>
            <w:r w:rsidRPr="00FF155F">
              <w:rPr>
                <w:rFonts w:ascii="Calibri" w:hAnsi="Calibri" w:cs="Tahoma"/>
                <w:color w:val="000000"/>
              </w:rPr>
              <w:t>Tevhid İnancı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2048C9" w:rsidRPr="00FF155F" w:rsidRDefault="002048C9" w:rsidP="006B75FC">
            <w:pPr>
              <w:rPr>
                <w:rFonts w:ascii="Calibri" w:hAnsi="Calibri"/>
              </w:rPr>
            </w:pPr>
          </w:p>
        </w:tc>
        <w:tc>
          <w:tcPr>
            <w:tcW w:w="992" w:type="dxa"/>
            <w:shd w:val="clear" w:color="auto" w:fill="E0E0E0"/>
          </w:tcPr>
          <w:p w:rsidR="002048C9" w:rsidRPr="00FF155F" w:rsidRDefault="002048C9" w:rsidP="00273600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7254" w:type="dxa"/>
          </w:tcPr>
          <w:p w:rsidR="002048C9" w:rsidRPr="00FF155F" w:rsidRDefault="002048C9" w:rsidP="006B75FC">
            <w:pPr>
              <w:rPr>
                <w:rFonts w:ascii="Calibri" w:hAnsi="Calibri"/>
              </w:rPr>
            </w:pPr>
            <w:r w:rsidRPr="00FF155F">
              <w:rPr>
                <w:rFonts w:ascii="Calibri" w:hAnsi="Calibri"/>
              </w:rPr>
              <w:t xml:space="preserve"> Peygamberimiz dinen haram ve yasak olmadığı sürece her zaman kolay olanı tercih ederdi </w:t>
            </w:r>
          </w:p>
        </w:tc>
      </w:tr>
      <w:tr w:rsidR="002048C9" w:rsidRPr="00BB50F3" w:rsidTr="00FF155F">
        <w:trPr>
          <w:trHeight w:val="509"/>
        </w:trPr>
        <w:tc>
          <w:tcPr>
            <w:tcW w:w="567" w:type="dxa"/>
          </w:tcPr>
          <w:p w:rsidR="002048C9" w:rsidRPr="00FF155F" w:rsidRDefault="002048C9" w:rsidP="003D5BB4">
            <w:pPr>
              <w:rPr>
                <w:rFonts w:ascii="Calibri" w:hAnsi="Calibri"/>
              </w:rPr>
            </w:pPr>
            <w:r w:rsidRPr="00FF155F">
              <w:rPr>
                <w:rFonts w:ascii="Calibri" w:hAnsi="Calibri"/>
              </w:rPr>
              <w:t>4</w:t>
            </w:r>
          </w:p>
        </w:tc>
        <w:tc>
          <w:tcPr>
            <w:tcW w:w="1774" w:type="dxa"/>
          </w:tcPr>
          <w:p w:rsidR="002048C9" w:rsidRPr="00FF155F" w:rsidRDefault="002048C9" w:rsidP="006B75FC">
            <w:pPr>
              <w:rPr>
                <w:rFonts w:ascii="Calibri" w:hAnsi="Calibri"/>
              </w:rPr>
            </w:pPr>
            <w:r w:rsidRPr="00FF155F">
              <w:rPr>
                <w:rFonts w:ascii="Calibri" w:hAnsi="Calibri"/>
              </w:rPr>
              <w:t>Ruhsat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2048C9" w:rsidRPr="00FF155F" w:rsidRDefault="002048C9" w:rsidP="006B75FC">
            <w:pPr>
              <w:rPr>
                <w:rFonts w:ascii="Calibri" w:hAnsi="Calibri"/>
              </w:rPr>
            </w:pPr>
          </w:p>
        </w:tc>
        <w:tc>
          <w:tcPr>
            <w:tcW w:w="992" w:type="dxa"/>
            <w:shd w:val="clear" w:color="auto" w:fill="E0E0E0"/>
          </w:tcPr>
          <w:p w:rsidR="002048C9" w:rsidRPr="00FF155F" w:rsidRDefault="002048C9" w:rsidP="003D5BB4">
            <w:pPr>
              <w:rPr>
                <w:rFonts w:ascii="Calibri" w:hAnsi="Calibri"/>
              </w:rPr>
            </w:pPr>
          </w:p>
        </w:tc>
        <w:tc>
          <w:tcPr>
            <w:tcW w:w="7254" w:type="dxa"/>
          </w:tcPr>
          <w:p w:rsidR="002048C9" w:rsidRPr="00FF155F" w:rsidRDefault="002048C9" w:rsidP="003D5BB4">
            <w:pPr>
              <w:pStyle w:val="NoSpacing"/>
              <w:rPr>
                <w:rFonts w:ascii="Calibri" w:hAnsi="Calibri"/>
              </w:rPr>
            </w:pPr>
            <w:r w:rsidRPr="00FF155F">
              <w:rPr>
                <w:rFonts w:ascii="Calibri" w:hAnsi="Calibri"/>
              </w:rPr>
              <w:t xml:space="preserve"> İnsanın doğuştan islamı kabullenip , Allah’ı bilmeye yatkın olarak yaratılmasına denir.</w:t>
            </w:r>
          </w:p>
        </w:tc>
      </w:tr>
    </w:tbl>
    <w:p w:rsidR="002048C9" w:rsidRPr="0053057A" w:rsidRDefault="002048C9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704"/>
        <w:gridCol w:w="9522"/>
      </w:tblGrid>
      <w:tr w:rsidR="002048C9" w:rsidTr="00FF155F">
        <w:trPr>
          <w:trHeight w:hRule="exact" w:val="909"/>
        </w:trPr>
        <w:tc>
          <w:tcPr>
            <w:tcW w:w="644" w:type="dxa"/>
          </w:tcPr>
          <w:p w:rsidR="002048C9" w:rsidRPr="00B37494" w:rsidRDefault="002048C9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2048C9" w:rsidRDefault="002048C9" w:rsidP="006B75FC"/>
        </w:tc>
        <w:tc>
          <w:tcPr>
            <w:tcW w:w="9522" w:type="dxa"/>
            <w:vAlign w:val="center"/>
          </w:tcPr>
          <w:p w:rsidR="002048C9" w:rsidRDefault="002048C9" w:rsidP="00515624">
            <w:pPr>
              <w:rPr>
                <w:rFonts w:ascii="Calibri" w:hAnsi="Calibri"/>
              </w:rPr>
            </w:pPr>
            <w:r w:rsidRPr="00FF155F">
              <w:rPr>
                <w:rFonts w:ascii="Calibri" w:hAnsi="Calibri"/>
                <w:b/>
                <w:bCs/>
              </w:rPr>
              <w:t>Aşağıda verilen cümlelerin (D ve Y koyarak)doğru ya da yanlış olduklarını ayırt ediniz?</w:t>
            </w:r>
            <w:r w:rsidRPr="00FF155F">
              <w:rPr>
                <w:rFonts w:ascii="Calibri" w:hAnsi="Calibri"/>
              </w:rPr>
              <w:t xml:space="preserve">    </w:t>
            </w:r>
          </w:p>
          <w:p w:rsidR="002048C9" w:rsidRPr="00FF155F" w:rsidRDefault="002048C9" w:rsidP="00515624">
            <w:pPr>
              <w:rPr>
                <w:rFonts w:ascii="Calibri" w:hAnsi="Calibri"/>
              </w:rPr>
            </w:pPr>
            <w:r w:rsidRPr="00FF155F">
              <w:rPr>
                <w:rFonts w:ascii="Calibri" w:hAnsi="Calibri"/>
                <w:b/>
                <w:bCs/>
              </w:rPr>
              <w:t>(4*5=20 PUAN)</w:t>
            </w:r>
          </w:p>
        </w:tc>
      </w:tr>
    </w:tbl>
    <w:p w:rsidR="002048C9" w:rsidRPr="00825DBB" w:rsidRDefault="002048C9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10196"/>
      </w:tblGrid>
      <w:tr w:rsidR="002048C9">
        <w:tc>
          <w:tcPr>
            <w:tcW w:w="674" w:type="dxa"/>
            <w:shd w:val="clear" w:color="auto" w:fill="D9D9D9"/>
          </w:tcPr>
          <w:p w:rsidR="002048C9" w:rsidRPr="00FF155F" w:rsidRDefault="002048C9" w:rsidP="00B37494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0196" w:type="dxa"/>
          </w:tcPr>
          <w:p w:rsidR="002048C9" w:rsidRPr="00FF155F" w:rsidRDefault="002048C9" w:rsidP="009853AE">
            <w:pPr>
              <w:rPr>
                <w:rFonts w:ascii="Calibri" w:hAnsi="Calibri"/>
              </w:rPr>
            </w:pPr>
            <w:r w:rsidRPr="00FF155F">
              <w:rPr>
                <w:rFonts w:ascii="Calibri" w:hAnsi="Calibri" w:cs="Tahoma"/>
                <w:b/>
                <w:color w:val="000000"/>
              </w:rPr>
              <w:t>1-)</w:t>
            </w:r>
            <w:r w:rsidRPr="00FF155F">
              <w:rPr>
                <w:rFonts w:ascii="Calibri" w:hAnsi="Calibri" w:cs="Tahoma"/>
                <w:color w:val="000000"/>
              </w:rPr>
              <w:t xml:space="preserve"> </w:t>
            </w:r>
            <w:r w:rsidRPr="00FF155F">
              <w:rPr>
                <w:rFonts w:ascii="Calibri" w:hAnsi="Calibri"/>
              </w:rPr>
              <w:t>Dinimize göre Gece Namazı  ( teheccüd )  tüm Müslümanları yapması zorunlu bir ibadetdir</w:t>
            </w:r>
          </w:p>
        </w:tc>
      </w:tr>
      <w:tr w:rsidR="002048C9">
        <w:tc>
          <w:tcPr>
            <w:tcW w:w="674" w:type="dxa"/>
            <w:shd w:val="clear" w:color="auto" w:fill="D9D9D9"/>
          </w:tcPr>
          <w:p w:rsidR="002048C9" w:rsidRPr="00FF155F" w:rsidRDefault="002048C9" w:rsidP="00B37494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0196" w:type="dxa"/>
          </w:tcPr>
          <w:p w:rsidR="002048C9" w:rsidRPr="00FF155F" w:rsidRDefault="002048C9" w:rsidP="006B75FC">
            <w:pPr>
              <w:rPr>
                <w:rFonts w:ascii="Calibri" w:hAnsi="Calibri"/>
              </w:rPr>
            </w:pPr>
            <w:r w:rsidRPr="00FF155F">
              <w:rPr>
                <w:rFonts w:ascii="Calibri" w:hAnsi="Calibri"/>
                <w:b/>
              </w:rPr>
              <w:t>2-)</w:t>
            </w:r>
            <w:r w:rsidRPr="00FF155F">
              <w:rPr>
                <w:rFonts w:ascii="Calibri" w:hAnsi="Calibri"/>
              </w:rPr>
              <w:t xml:space="preserve"> Müslümanlık hem bu dünya hem de ahiret için çalışmayı emreden bir dindir</w:t>
            </w:r>
          </w:p>
        </w:tc>
      </w:tr>
      <w:tr w:rsidR="002048C9">
        <w:tc>
          <w:tcPr>
            <w:tcW w:w="674" w:type="dxa"/>
            <w:shd w:val="clear" w:color="auto" w:fill="D9D9D9"/>
          </w:tcPr>
          <w:p w:rsidR="002048C9" w:rsidRPr="00FF155F" w:rsidRDefault="002048C9" w:rsidP="00B37494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0196" w:type="dxa"/>
          </w:tcPr>
          <w:p w:rsidR="002048C9" w:rsidRPr="00FF155F" w:rsidRDefault="002048C9" w:rsidP="009853AE">
            <w:pPr>
              <w:rPr>
                <w:rFonts w:ascii="Calibri" w:hAnsi="Calibri"/>
              </w:rPr>
            </w:pPr>
            <w:r w:rsidRPr="00FF155F">
              <w:rPr>
                <w:rStyle w:val="A4"/>
                <w:rFonts w:ascii="Calibri" w:hAnsi="Calibri"/>
                <w:b/>
                <w:sz w:val="24"/>
              </w:rPr>
              <w:t xml:space="preserve">3-) </w:t>
            </w:r>
            <w:r w:rsidRPr="00FF155F">
              <w:rPr>
                <w:rStyle w:val="A4"/>
                <w:rFonts w:ascii="Calibri" w:hAnsi="Calibri"/>
                <w:sz w:val="24"/>
              </w:rPr>
              <w:t xml:space="preserve"> İslam dininin kuralları kıyamete kadar geçerlidir</w:t>
            </w:r>
          </w:p>
        </w:tc>
      </w:tr>
      <w:tr w:rsidR="002048C9">
        <w:tc>
          <w:tcPr>
            <w:tcW w:w="674" w:type="dxa"/>
            <w:shd w:val="clear" w:color="auto" w:fill="D9D9D9"/>
          </w:tcPr>
          <w:p w:rsidR="002048C9" w:rsidRPr="00FF155F" w:rsidRDefault="002048C9" w:rsidP="00B37494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0196" w:type="dxa"/>
          </w:tcPr>
          <w:p w:rsidR="002048C9" w:rsidRPr="00FF155F" w:rsidRDefault="002048C9" w:rsidP="006B75FC">
            <w:pPr>
              <w:rPr>
                <w:rFonts w:ascii="Calibri" w:hAnsi="Calibri"/>
              </w:rPr>
            </w:pPr>
            <w:r w:rsidRPr="00FF155F">
              <w:rPr>
                <w:rFonts w:ascii="Calibri" w:hAnsi="Calibri" w:cs="Tahoma"/>
                <w:b/>
                <w:color w:val="000000"/>
              </w:rPr>
              <w:t>4-)</w:t>
            </w:r>
            <w:r w:rsidRPr="00FF155F">
              <w:rPr>
                <w:rFonts w:ascii="Calibri" w:hAnsi="Calibri" w:cs="Tahoma"/>
                <w:color w:val="000000"/>
              </w:rPr>
              <w:t xml:space="preserve">  İyi insan olmanın temelini çalışkan ve meslek sahibi birisi olmak oluşturur</w:t>
            </w:r>
          </w:p>
        </w:tc>
      </w:tr>
    </w:tbl>
    <w:p w:rsidR="002048C9" w:rsidRDefault="002048C9" w:rsidP="006B75FC">
      <w:pPr>
        <w:rPr>
          <w:rFonts w:ascii="Calibri" w:hAnsi="Calibri"/>
          <w:sz w:val="20"/>
          <w:szCs w:val="20"/>
        </w:rPr>
      </w:pPr>
    </w:p>
    <w:tbl>
      <w:tblPr>
        <w:tblW w:w="0" w:type="auto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2048C9" w:rsidRPr="005E7280">
        <w:trPr>
          <w:trHeight w:hRule="exact" w:val="510"/>
        </w:trPr>
        <w:tc>
          <w:tcPr>
            <w:tcW w:w="644" w:type="dxa"/>
          </w:tcPr>
          <w:p w:rsidR="002048C9" w:rsidRPr="00B37494" w:rsidRDefault="002048C9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2048C9" w:rsidRDefault="002048C9" w:rsidP="00364C5C">
            <w:r>
              <w:t xml:space="preserve"> </w:t>
            </w:r>
          </w:p>
        </w:tc>
        <w:tc>
          <w:tcPr>
            <w:tcW w:w="9686" w:type="dxa"/>
            <w:vAlign w:val="center"/>
          </w:tcPr>
          <w:p w:rsidR="002048C9" w:rsidRPr="00FF155F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u w:val="single"/>
              </w:rPr>
            </w:pPr>
            <w:r w:rsidRPr="00FF155F">
              <w:rPr>
                <w:rFonts w:ascii="Calibri" w:hAnsi="Calibri"/>
                <w:b/>
                <w:bCs/>
                <w:position w:val="-1"/>
              </w:rPr>
              <w:t>Aşağ</w:t>
            </w:r>
            <w:r w:rsidRPr="00FF155F">
              <w:rPr>
                <w:rFonts w:ascii="Calibri" w:hAnsi="Calibri"/>
                <w:b/>
                <w:bCs/>
                <w:spacing w:val="1"/>
                <w:position w:val="-1"/>
              </w:rPr>
              <w:t>ıd</w:t>
            </w:r>
            <w:r w:rsidRPr="00FF155F">
              <w:rPr>
                <w:rFonts w:ascii="Calibri" w:hAnsi="Calibri"/>
                <w:b/>
                <w:bCs/>
                <w:position w:val="-1"/>
              </w:rPr>
              <w:t>a</w:t>
            </w:r>
            <w:r w:rsidRPr="00FF155F">
              <w:rPr>
                <w:rFonts w:ascii="Calibri" w:hAnsi="Calibri"/>
                <w:b/>
                <w:bCs/>
                <w:spacing w:val="1"/>
                <w:position w:val="-1"/>
              </w:rPr>
              <w:t>k</w:t>
            </w:r>
            <w:r w:rsidRPr="00FF155F">
              <w:rPr>
                <w:rFonts w:ascii="Calibri" w:hAnsi="Calibri"/>
                <w:b/>
                <w:bCs/>
                <w:position w:val="-1"/>
              </w:rPr>
              <w:t>i</w:t>
            </w:r>
            <w:r w:rsidRPr="00FF155F">
              <w:rPr>
                <w:rFonts w:ascii="Calibri" w:hAnsi="Calibri"/>
                <w:b/>
                <w:bCs/>
                <w:spacing w:val="-9"/>
                <w:position w:val="-1"/>
              </w:rPr>
              <w:t xml:space="preserve"> </w:t>
            </w:r>
            <w:r w:rsidRPr="00FF155F">
              <w:rPr>
                <w:rFonts w:ascii="Calibri" w:hAnsi="Calibri"/>
                <w:b/>
                <w:bCs/>
                <w:spacing w:val="-1"/>
                <w:position w:val="-1"/>
              </w:rPr>
              <w:t>ç</w:t>
            </w:r>
            <w:r w:rsidRPr="00FF155F">
              <w:rPr>
                <w:rFonts w:ascii="Calibri" w:hAnsi="Calibri"/>
                <w:b/>
                <w:bCs/>
                <w:position w:val="-1"/>
              </w:rPr>
              <w:t>o</w:t>
            </w:r>
            <w:r w:rsidRPr="00FF155F">
              <w:rPr>
                <w:rFonts w:ascii="Calibri" w:hAnsi="Calibri"/>
                <w:b/>
                <w:bCs/>
                <w:spacing w:val="1"/>
                <w:position w:val="-1"/>
              </w:rPr>
              <w:t>k</w:t>
            </w:r>
            <w:r w:rsidRPr="00FF155F">
              <w:rPr>
                <w:rFonts w:ascii="Calibri" w:hAnsi="Calibri"/>
                <w:b/>
                <w:bCs/>
                <w:spacing w:val="-1"/>
                <w:position w:val="-1"/>
              </w:rPr>
              <w:t>t</w:t>
            </w:r>
            <w:r w:rsidRPr="00FF155F">
              <w:rPr>
                <w:rFonts w:ascii="Calibri" w:hAnsi="Calibri"/>
                <w:b/>
                <w:bCs/>
                <w:position w:val="-1"/>
              </w:rPr>
              <w:t>an</w:t>
            </w:r>
            <w:r w:rsidRPr="00FF155F">
              <w:rPr>
                <w:rFonts w:ascii="Calibri" w:hAnsi="Calibri"/>
                <w:b/>
                <w:bCs/>
                <w:spacing w:val="-5"/>
                <w:position w:val="-1"/>
              </w:rPr>
              <w:t xml:space="preserve"> </w:t>
            </w:r>
            <w:r w:rsidRPr="00FF155F">
              <w:rPr>
                <w:rFonts w:ascii="Calibri" w:hAnsi="Calibri"/>
                <w:b/>
                <w:bCs/>
                <w:position w:val="-1"/>
              </w:rPr>
              <w:t>s</w:t>
            </w:r>
            <w:r w:rsidRPr="00FF155F">
              <w:rPr>
                <w:rFonts w:ascii="Calibri" w:hAnsi="Calibri"/>
                <w:b/>
                <w:bCs/>
                <w:spacing w:val="-1"/>
                <w:position w:val="-1"/>
              </w:rPr>
              <w:t>eçme</w:t>
            </w:r>
            <w:r w:rsidRPr="00FF155F">
              <w:rPr>
                <w:rFonts w:ascii="Calibri" w:hAnsi="Calibri"/>
                <w:b/>
                <w:bCs/>
                <w:spacing w:val="1"/>
                <w:position w:val="-1"/>
              </w:rPr>
              <w:t>l</w:t>
            </w:r>
            <w:r w:rsidRPr="00FF155F">
              <w:rPr>
                <w:rFonts w:ascii="Calibri" w:hAnsi="Calibri"/>
                <w:b/>
                <w:bCs/>
                <w:position w:val="-1"/>
              </w:rPr>
              <w:t>i</w:t>
            </w:r>
            <w:r w:rsidRPr="00FF155F">
              <w:rPr>
                <w:rFonts w:ascii="Calibri" w:hAnsi="Calibri"/>
                <w:b/>
                <w:bCs/>
                <w:spacing w:val="-3"/>
                <w:position w:val="-1"/>
              </w:rPr>
              <w:t xml:space="preserve"> </w:t>
            </w:r>
            <w:r w:rsidRPr="00FF155F">
              <w:rPr>
                <w:rFonts w:ascii="Calibri" w:hAnsi="Calibri"/>
                <w:b/>
                <w:bCs/>
                <w:position w:val="-1"/>
              </w:rPr>
              <w:t>so</w:t>
            </w:r>
            <w:r w:rsidRPr="00FF155F">
              <w:rPr>
                <w:rFonts w:ascii="Calibri" w:hAnsi="Calibri"/>
                <w:b/>
                <w:bCs/>
                <w:spacing w:val="-1"/>
                <w:position w:val="-1"/>
              </w:rPr>
              <w:t>r</w:t>
            </w:r>
            <w:r w:rsidRPr="00FF155F">
              <w:rPr>
                <w:rFonts w:ascii="Calibri" w:hAnsi="Calibri"/>
                <w:b/>
                <w:bCs/>
                <w:spacing w:val="1"/>
                <w:position w:val="-1"/>
              </w:rPr>
              <w:t>ul</w:t>
            </w:r>
            <w:r w:rsidRPr="00FF155F">
              <w:rPr>
                <w:rFonts w:ascii="Calibri" w:hAnsi="Calibri"/>
                <w:b/>
                <w:bCs/>
                <w:position w:val="-1"/>
              </w:rPr>
              <w:t>a</w:t>
            </w:r>
            <w:r w:rsidRPr="00FF155F">
              <w:rPr>
                <w:rFonts w:ascii="Calibri" w:hAnsi="Calibri"/>
                <w:b/>
                <w:bCs/>
                <w:spacing w:val="-1"/>
                <w:position w:val="-1"/>
              </w:rPr>
              <w:t>r</w:t>
            </w:r>
            <w:r w:rsidRPr="00FF155F">
              <w:rPr>
                <w:rFonts w:ascii="Calibri" w:hAnsi="Calibri"/>
                <w:b/>
                <w:bCs/>
                <w:position w:val="-1"/>
              </w:rPr>
              <w:t>ı</w:t>
            </w:r>
            <w:r w:rsidRPr="00FF155F">
              <w:rPr>
                <w:rFonts w:ascii="Calibri" w:hAnsi="Calibri"/>
                <w:b/>
                <w:bCs/>
                <w:spacing w:val="-5"/>
                <w:position w:val="-1"/>
              </w:rPr>
              <w:t xml:space="preserve"> </w:t>
            </w:r>
            <w:r w:rsidRPr="00FF155F">
              <w:rPr>
                <w:rFonts w:ascii="Calibri" w:hAnsi="Calibri"/>
                <w:b/>
                <w:bCs/>
                <w:spacing w:val="-1"/>
                <w:position w:val="-1"/>
              </w:rPr>
              <w:t>ce</w:t>
            </w:r>
            <w:r w:rsidRPr="00FF155F">
              <w:rPr>
                <w:rFonts w:ascii="Calibri" w:hAnsi="Calibri"/>
                <w:b/>
                <w:bCs/>
                <w:position w:val="-1"/>
              </w:rPr>
              <w:t>va</w:t>
            </w:r>
            <w:r w:rsidRPr="00FF155F">
              <w:rPr>
                <w:rFonts w:ascii="Calibri" w:hAnsi="Calibri"/>
                <w:b/>
                <w:bCs/>
                <w:spacing w:val="1"/>
                <w:position w:val="-1"/>
              </w:rPr>
              <w:t>pl</w:t>
            </w:r>
            <w:r w:rsidRPr="00FF155F">
              <w:rPr>
                <w:rFonts w:ascii="Calibri" w:hAnsi="Calibri"/>
                <w:b/>
                <w:bCs/>
                <w:position w:val="-1"/>
              </w:rPr>
              <w:t>a</w:t>
            </w:r>
            <w:r w:rsidRPr="00FF155F">
              <w:rPr>
                <w:rFonts w:ascii="Calibri" w:hAnsi="Calibri"/>
                <w:b/>
                <w:bCs/>
                <w:spacing w:val="1"/>
                <w:position w:val="-1"/>
              </w:rPr>
              <w:t>ndı</w:t>
            </w:r>
            <w:r w:rsidRPr="00FF155F">
              <w:rPr>
                <w:rFonts w:ascii="Calibri" w:hAnsi="Calibri"/>
                <w:b/>
                <w:bCs/>
                <w:spacing w:val="-1"/>
                <w:position w:val="-1"/>
              </w:rPr>
              <w:t>r</w:t>
            </w:r>
            <w:r w:rsidRPr="00FF155F">
              <w:rPr>
                <w:rFonts w:ascii="Calibri" w:hAnsi="Calibri"/>
                <w:b/>
                <w:bCs/>
                <w:spacing w:val="1"/>
                <w:position w:val="-1"/>
              </w:rPr>
              <w:t>ını</w:t>
            </w:r>
            <w:r w:rsidRPr="00FF155F">
              <w:rPr>
                <w:rFonts w:ascii="Calibri" w:hAnsi="Calibri"/>
                <w:b/>
                <w:bCs/>
                <w:spacing w:val="-1"/>
                <w:position w:val="-1"/>
              </w:rPr>
              <w:t>z</w:t>
            </w:r>
            <w:r w:rsidRPr="00FF155F">
              <w:rPr>
                <w:rFonts w:ascii="Calibri" w:hAnsi="Calibri"/>
                <w:b/>
                <w:bCs/>
                <w:position w:val="-1"/>
              </w:rPr>
              <w:t>.</w:t>
            </w:r>
            <w:r w:rsidRPr="00FF155F">
              <w:rPr>
                <w:rFonts w:ascii="Calibri" w:hAnsi="Calibri"/>
                <w:b/>
                <w:bCs/>
                <w:spacing w:val="-10"/>
                <w:position w:val="-1"/>
              </w:rPr>
              <w:t xml:space="preserve">     (</w:t>
            </w:r>
            <w:r>
              <w:rPr>
                <w:rFonts w:ascii="Calibri" w:hAnsi="Calibri"/>
                <w:b/>
                <w:bCs/>
              </w:rPr>
              <w:t>5*5=25</w:t>
            </w:r>
            <w:r w:rsidRPr="00FF155F">
              <w:rPr>
                <w:rFonts w:ascii="Calibri" w:hAnsi="Calibri"/>
                <w:b/>
                <w:bCs/>
              </w:rPr>
              <w:t xml:space="preserve"> PUAN)</w:t>
            </w:r>
          </w:p>
          <w:p w:rsidR="002048C9" w:rsidRPr="00FF155F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Default="002048C9" w:rsidP="00572F02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2048C9" w:rsidRPr="00B37494" w:rsidRDefault="002048C9" w:rsidP="00572F02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i/>
                <w:sz w:val="20"/>
                <w:szCs w:val="20"/>
              </w:rPr>
              <w:t>( 5 * 11 = 55)</w:t>
            </w:r>
          </w:p>
        </w:tc>
      </w:tr>
    </w:tbl>
    <w:p w:rsidR="002048C9" w:rsidRDefault="002048C9" w:rsidP="00567EFD">
      <w:pPr>
        <w:jc w:val="both"/>
        <w:rPr>
          <w:rFonts w:ascii="Palatino Linotype" w:hAnsi="Palatino Linotype"/>
          <w:sz w:val="20"/>
          <w:szCs w:val="20"/>
        </w:rPr>
        <w:sectPr w:rsidR="002048C9" w:rsidSect="00EE050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048C9" w:rsidRDefault="002048C9" w:rsidP="00E83547">
      <w:pPr>
        <w:ind w:right="-213"/>
        <w:jc w:val="both"/>
        <w:rPr>
          <w:rFonts w:ascii="Calibri" w:hAnsi="Calibri"/>
          <w:b/>
          <w:bCs/>
          <w:sz w:val="10"/>
          <w:szCs w:val="10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7.5pt;margin-top:8.8pt;width:274.5pt;height:45.65pt;z-index:251656704" adj="6492,-379" strokecolor="#930">
            <v:textbox style="mso-next-textbox:#_x0000_s1026">
              <w:txbxContent>
                <w:p w:rsidR="002048C9" w:rsidRPr="00A41AF0" w:rsidRDefault="002048C9" w:rsidP="00933954">
                  <w:pPr>
                    <w:rPr>
                      <w:rFonts w:ascii="Calibri" w:hAnsi="Calibri"/>
                    </w:rPr>
                  </w:pPr>
                  <w:r w:rsidRPr="00A41AF0">
                    <w:rPr>
                      <w:rFonts w:ascii="Calibri" w:hAnsi="Calibri"/>
                    </w:rPr>
                    <w:t xml:space="preserve">İslamın  sağladığı kolaylıklardan biride yolcu olan kim seler  4 rekatlık farz namazlarını 2 rekat kılmalıdırlar . </w:t>
                  </w:r>
                </w:p>
                <w:p w:rsidR="002048C9" w:rsidRPr="00DE5F74" w:rsidRDefault="002048C9" w:rsidP="00933954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048C9" w:rsidRDefault="002048C9" w:rsidP="00933954">
      <w:pPr>
        <w:rPr>
          <w:rFonts w:ascii="Calibri" w:hAnsi="Calibri"/>
          <w:sz w:val="20"/>
          <w:szCs w:val="20"/>
        </w:rPr>
      </w:pPr>
    </w:p>
    <w:p w:rsidR="002048C9" w:rsidRDefault="002048C9" w:rsidP="00933954">
      <w:pPr>
        <w:rPr>
          <w:rFonts w:ascii="Calibri" w:hAnsi="Calibri"/>
          <w:sz w:val="20"/>
          <w:szCs w:val="20"/>
        </w:rPr>
      </w:pPr>
    </w:p>
    <w:p w:rsidR="002048C9" w:rsidRDefault="002048C9" w:rsidP="00933954">
      <w:pPr>
        <w:rPr>
          <w:rFonts w:ascii="Calibri" w:hAnsi="Calibri"/>
          <w:sz w:val="20"/>
          <w:szCs w:val="20"/>
        </w:rPr>
      </w:pPr>
    </w:p>
    <w:p w:rsidR="002048C9" w:rsidRDefault="002048C9" w:rsidP="00FF155F">
      <w:pPr>
        <w:rPr>
          <w:rFonts w:ascii="Calibri" w:hAnsi="Calibri"/>
          <w:b/>
        </w:rPr>
      </w:pPr>
    </w:p>
    <w:p w:rsidR="002048C9" w:rsidRPr="00FF155F" w:rsidRDefault="002048C9" w:rsidP="00FF155F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1) </w:t>
      </w:r>
      <w:r w:rsidRPr="00FF155F">
        <w:rPr>
          <w:rFonts w:ascii="Calibri" w:hAnsi="Calibri"/>
          <w:b/>
        </w:rPr>
        <w:t xml:space="preserve">B una göre aşağıdaki namazlardan hangisi bu kolaylıklar arasında </w:t>
      </w:r>
      <w:r w:rsidRPr="00FF155F">
        <w:rPr>
          <w:rFonts w:ascii="Calibri" w:hAnsi="Calibri"/>
          <w:b/>
          <w:u w:val="single"/>
        </w:rPr>
        <w:t>yer almaz ?</w:t>
      </w:r>
    </w:p>
    <w:p w:rsidR="002048C9" w:rsidRPr="00FF155F" w:rsidRDefault="002048C9" w:rsidP="003D5BB4">
      <w:pPr>
        <w:ind w:left="360"/>
        <w:rPr>
          <w:rFonts w:ascii="Calibri" w:hAnsi="Calibri"/>
        </w:rPr>
      </w:pPr>
      <w:r w:rsidRPr="00FF155F">
        <w:rPr>
          <w:rFonts w:ascii="Calibri" w:hAnsi="Calibri"/>
        </w:rPr>
        <w:t>A) Sabah Namazı                    B) Öğle Namazı</w:t>
      </w:r>
    </w:p>
    <w:p w:rsidR="002048C9" w:rsidRPr="00F420AD" w:rsidRDefault="002048C9" w:rsidP="00F420AD">
      <w:pPr>
        <w:ind w:left="360"/>
        <w:rPr>
          <w:rFonts w:ascii="Calibri" w:hAnsi="Calibri"/>
        </w:rPr>
      </w:pPr>
      <w:r w:rsidRPr="00FF155F">
        <w:rPr>
          <w:rFonts w:ascii="Calibri" w:hAnsi="Calibri"/>
        </w:rPr>
        <w:t>C) İkindi Namazı                     D) Yatsı Namazı</w:t>
      </w:r>
    </w:p>
    <w:p w:rsidR="002048C9" w:rsidRDefault="002048C9" w:rsidP="00933954">
      <w:pPr>
        <w:rPr>
          <w:rFonts w:ascii="Calibri" w:hAnsi="Calibri"/>
        </w:rPr>
      </w:pPr>
      <w:r>
        <w:rPr>
          <w:noProof/>
        </w:rPr>
        <w:pict>
          <v:shape id="_x0000_s1027" type="#_x0000_t61" style="position:absolute;margin-left:-17.25pt;margin-top:10.1pt;width:269.25pt;height:54.8pt;z-index:251659776" adj="7220,14347" strokecolor="#930">
            <v:textbox style="mso-next-textbox:#_x0000_s1027">
              <w:txbxContent>
                <w:p w:rsidR="002048C9" w:rsidRPr="00A41AF0" w:rsidRDefault="002048C9" w:rsidP="00F420AD">
                  <w:pPr>
                    <w:rPr>
                      <w:rFonts w:ascii="Calibri" w:hAnsi="Calibri"/>
                    </w:rPr>
                  </w:pPr>
                  <w:r w:rsidRPr="00A41AF0">
                    <w:rPr>
                      <w:rFonts w:ascii="Calibri" w:hAnsi="Calibri"/>
                    </w:rPr>
                    <w:t>“Peygamberimiz “ Müşteri kızıştırmayın biriniz     diğerinin  pazarlığı üzerine pazarlık yapmayın”  buyurmaktadır”</w:t>
                  </w:r>
                </w:p>
                <w:p w:rsidR="002048C9" w:rsidRDefault="002048C9" w:rsidP="00F420AD">
                  <w:pPr>
                    <w:rPr>
                      <w:rFonts w:ascii="Calibri" w:hAnsi="Calibri" w:cs="Helvetica World"/>
                      <w:bCs/>
                      <w:color w:val="000000"/>
                      <w:sz w:val="20"/>
                    </w:rPr>
                  </w:pPr>
                </w:p>
                <w:p w:rsidR="002048C9" w:rsidRPr="00DE5F74" w:rsidRDefault="002048C9" w:rsidP="00F420AD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FF155F">
        <w:rPr>
          <w:rFonts w:ascii="Calibri" w:hAnsi="Calibri"/>
        </w:rPr>
        <w:t xml:space="preserve">     </w:t>
      </w:r>
    </w:p>
    <w:p w:rsidR="002048C9" w:rsidRDefault="002048C9" w:rsidP="00933954">
      <w:pPr>
        <w:rPr>
          <w:rFonts w:ascii="Calibri" w:hAnsi="Calibri"/>
        </w:rPr>
      </w:pPr>
    </w:p>
    <w:p w:rsidR="002048C9" w:rsidRDefault="002048C9" w:rsidP="00933954">
      <w:pPr>
        <w:rPr>
          <w:rFonts w:ascii="Calibri" w:hAnsi="Calibri"/>
        </w:rPr>
      </w:pPr>
    </w:p>
    <w:p w:rsidR="002048C9" w:rsidRDefault="002048C9" w:rsidP="00933954">
      <w:pPr>
        <w:rPr>
          <w:rFonts w:ascii="Calibri" w:hAnsi="Calibri"/>
        </w:rPr>
      </w:pPr>
    </w:p>
    <w:p w:rsidR="002048C9" w:rsidRDefault="002048C9" w:rsidP="00933954">
      <w:pPr>
        <w:rPr>
          <w:rFonts w:ascii="Calibri" w:hAnsi="Calibri"/>
        </w:rPr>
      </w:pPr>
    </w:p>
    <w:p w:rsidR="002048C9" w:rsidRDefault="002048C9" w:rsidP="00F420AD">
      <w:pPr>
        <w:rPr>
          <w:rFonts w:ascii="Calibri" w:hAnsi="Calibri"/>
          <w:b/>
        </w:rPr>
      </w:pPr>
      <w:r w:rsidRPr="00FF155F">
        <w:rPr>
          <w:rFonts w:ascii="Calibri" w:hAnsi="Calibri"/>
          <w:b/>
        </w:rPr>
        <w:t xml:space="preserve">2)  Peygamberimizin bu sözü  aşağıdakilerden </w:t>
      </w:r>
    </w:p>
    <w:p w:rsidR="002048C9" w:rsidRPr="00FF155F" w:rsidRDefault="002048C9" w:rsidP="00F420AD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 </w:t>
      </w:r>
      <w:r w:rsidRPr="00FF155F">
        <w:rPr>
          <w:rFonts w:ascii="Calibri" w:hAnsi="Calibri"/>
          <w:b/>
        </w:rPr>
        <w:t>hangi Kural  arasında yer alır ?</w:t>
      </w:r>
    </w:p>
    <w:p w:rsidR="002048C9" w:rsidRPr="00FF155F" w:rsidRDefault="002048C9" w:rsidP="00F420AD">
      <w:pPr>
        <w:rPr>
          <w:rFonts w:ascii="Calibri" w:hAnsi="Calibri"/>
        </w:rPr>
      </w:pPr>
      <w:r>
        <w:rPr>
          <w:rFonts w:ascii="Calibri" w:hAnsi="Calibri"/>
        </w:rPr>
        <w:t xml:space="preserve">   </w:t>
      </w:r>
      <w:r w:rsidRPr="00FF155F">
        <w:rPr>
          <w:rFonts w:ascii="Calibri" w:hAnsi="Calibri"/>
        </w:rPr>
        <w:t xml:space="preserve">A) Okul kuraları   </w:t>
      </w:r>
      <w:r>
        <w:rPr>
          <w:rFonts w:ascii="Calibri" w:hAnsi="Calibri"/>
        </w:rPr>
        <w:t xml:space="preserve">                       </w:t>
      </w:r>
      <w:r w:rsidRPr="00FF155F">
        <w:rPr>
          <w:rFonts w:ascii="Calibri" w:hAnsi="Calibri"/>
        </w:rPr>
        <w:t xml:space="preserve">B) Anayasal kurallar </w:t>
      </w:r>
    </w:p>
    <w:p w:rsidR="002048C9" w:rsidRPr="00FF155F" w:rsidRDefault="002048C9" w:rsidP="00F420AD">
      <w:pPr>
        <w:rPr>
          <w:rFonts w:ascii="Calibri" w:hAnsi="Calibri"/>
        </w:rPr>
      </w:pPr>
      <w:r>
        <w:rPr>
          <w:rFonts w:ascii="Calibri" w:hAnsi="Calibri"/>
        </w:rPr>
        <w:t xml:space="preserve">   </w:t>
      </w:r>
      <w:r w:rsidRPr="00FF155F">
        <w:rPr>
          <w:rFonts w:ascii="Calibri" w:hAnsi="Calibri"/>
        </w:rPr>
        <w:t>C) Toplumsal Kurallar               D) Ekonomik Kurallar</w:t>
      </w:r>
    </w:p>
    <w:p w:rsidR="002048C9" w:rsidRDefault="002048C9" w:rsidP="00933954">
      <w:pPr>
        <w:rPr>
          <w:rFonts w:ascii="Calibri" w:hAnsi="Calibri"/>
        </w:rPr>
      </w:pPr>
    </w:p>
    <w:p w:rsidR="002048C9" w:rsidRPr="00F420AD" w:rsidRDefault="002048C9" w:rsidP="0035156B">
      <w:pPr>
        <w:rPr>
          <w:rFonts w:ascii="Calibri" w:hAnsi="Calibri"/>
        </w:rPr>
      </w:pPr>
      <w:r w:rsidRPr="00FF155F">
        <w:rPr>
          <w:rFonts w:ascii="Calibri" w:hAnsi="Calibri"/>
        </w:rPr>
        <w:t xml:space="preserve">  </w:t>
      </w:r>
      <w:r w:rsidRPr="007C3E41">
        <w:rPr>
          <w:rFonts w:ascii="Calibri" w:hAnsi="Calibri"/>
          <w:b/>
        </w:rPr>
        <w:t xml:space="preserve"> 3) Aşağıdaki örneklerden hangisi İslam da </w:t>
      </w:r>
    </w:p>
    <w:p w:rsidR="002048C9" w:rsidRPr="007C3E41" w:rsidRDefault="002048C9" w:rsidP="0035156B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</w:t>
      </w:r>
      <w:r w:rsidRPr="007C3E41">
        <w:rPr>
          <w:rFonts w:ascii="Calibri" w:hAnsi="Calibri"/>
          <w:b/>
        </w:rPr>
        <w:t>bulunan   kolaylıklara bir örnektir ?</w:t>
      </w:r>
    </w:p>
    <w:p w:rsidR="002048C9" w:rsidRPr="007C3E41" w:rsidRDefault="002048C9" w:rsidP="007C3E41">
      <w:pPr>
        <w:rPr>
          <w:rFonts w:ascii="Calibri" w:hAnsi="Calibri"/>
        </w:rPr>
      </w:pPr>
      <w:r w:rsidRPr="007C3E41">
        <w:rPr>
          <w:rFonts w:ascii="Calibri" w:hAnsi="Calibri"/>
        </w:rPr>
        <w:t xml:space="preserve">A)  Yolcu olanın namaz kılmaması  </w:t>
      </w:r>
    </w:p>
    <w:p w:rsidR="002048C9" w:rsidRPr="007C3E41" w:rsidRDefault="002048C9" w:rsidP="007C3E41">
      <w:pPr>
        <w:rPr>
          <w:rFonts w:ascii="Calibri" w:hAnsi="Calibri"/>
        </w:rPr>
      </w:pPr>
      <w:r w:rsidRPr="007C3E41">
        <w:rPr>
          <w:rFonts w:ascii="Calibri" w:hAnsi="Calibri"/>
        </w:rPr>
        <w:t xml:space="preserve">B)  Ramazan da Kur-an`ın baştan sona okunması </w:t>
      </w:r>
    </w:p>
    <w:p w:rsidR="002048C9" w:rsidRPr="007C3E41" w:rsidRDefault="002048C9" w:rsidP="0035156B">
      <w:pPr>
        <w:rPr>
          <w:rFonts w:ascii="Calibri" w:hAnsi="Calibri"/>
        </w:rPr>
      </w:pPr>
      <w:r w:rsidRPr="007C3E41">
        <w:rPr>
          <w:rFonts w:ascii="Calibri" w:hAnsi="Calibri"/>
        </w:rPr>
        <w:t>C)  Hasta olan kimsenin Ramazan da oruç tutmaması D ) Yalnızca erkeklerin zekat</w:t>
      </w:r>
      <w:r w:rsidRPr="003D5BB4">
        <w:rPr>
          <w:rFonts w:ascii="Calibri" w:hAnsi="Calibri"/>
          <w:sz w:val="20"/>
          <w:szCs w:val="20"/>
        </w:rPr>
        <w:t xml:space="preserve"> vermesi   </w:t>
      </w:r>
    </w:p>
    <w:p w:rsidR="002048C9" w:rsidRPr="003D5BB4" w:rsidRDefault="002048C9" w:rsidP="0035156B">
      <w:pPr>
        <w:rPr>
          <w:rFonts w:ascii="Calibri" w:hAnsi="Calibri"/>
          <w:sz w:val="20"/>
          <w:szCs w:val="20"/>
        </w:rPr>
      </w:pPr>
    </w:p>
    <w:p w:rsidR="002048C9" w:rsidRDefault="002048C9" w:rsidP="00933954">
      <w:pPr>
        <w:ind w:left="360"/>
        <w:rPr>
          <w:rFonts w:ascii="Calibri" w:hAnsi="Calibri"/>
          <w:sz w:val="20"/>
          <w:szCs w:val="20"/>
        </w:rPr>
      </w:pPr>
      <w:r>
        <w:rPr>
          <w:noProof/>
        </w:rPr>
        <w:pict>
          <v:shape id="_x0000_s1028" type="#_x0000_t61" style="position:absolute;left:0;text-align:left;margin-left:-19.5pt;margin-top:1.45pt;width:269.25pt;height:44.65pt;z-index:251655680" adj="7220,17609" strokecolor="#930">
            <v:textbox style="mso-next-textbox:#_x0000_s1028">
              <w:txbxContent>
                <w:p w:rsidR="002048C9" w:rsidRPr="00A41AF0" w:rsidRDefault="002048C9" w:rsidP="00933954">
                  <w:pPr>
                    <w:rPr>
                      <w:rFonts w:ascii="Calibri" w:hAnsi="Calibri"/>
                    </w:rPr>
                  </w:pPr>
                  <w:r w:rsidRPr="00A41AF0">
                    <w:rPr>
                      <w:rFonts w:ascii="Calibri" w:hAnsi="Calibri"/>
                      <w:sz w:val="20"/>
                      <w:szCs w:val="20"/>
                    </w:rPr>
                    <w:t xml:space="preserve">“ </w:t>
                  </w:r>
                  <w:r w:rsidRPr="00A41AF0">
                    <w:rPr>
                      <w:rFonts w:ascii="Calibri" w:hAnsi="Calibri"/>
                    </w:rPr>
                    <w:t xml:space="preserve">Allah’ın sana verdiği ile ahret yurdunu ara .Dünyadan da nasibini unutma .“  </w:t>
                  </w:r>
                </w:p>
                <w:p w:rsidR="002048C9" w:rsidRPr="00A41AF0" w:rsidRDefault="002048C9" w:rsidP="00933954">
                  <w:pPr>
                    <w:rPr>
                      <w:rFonts w:ascii="Calibri" w:hAnsi="Calibri"/>
                    </w:rPr>
                  </w:pPr>
                </w:p>
                <w:p w:rsidR="002048C9" w:rsidRPr="00A41AF0" w:rsidRDefault="002048C9" w:rsidP="00933954">
                  <w:pPr>
                    <w:rPr>
                      <w:rFonts w:ascii="Calibri" w:hAnsi="Calibri"/>
                    </w:rPr>
                  </w:pPr>
                </w:p>
                <w:p w:rsidR="002048C9" w:rsidRDefault="002048C9" w:rsidP="003D5BB4">
                  <w:pPr>
                    <w:rPr>
                      <w:rFonts w:ascii="Calibri" w:hAnsi="Calibri" w:cs="Helvetica World"/>
                      <w:bCs/>
                      <w:color w:val="000000"/>
                      <w:sz w:val="20"/>
                    </w:rPr>
                  </w:pPr>
                </w:p>
                <w:p w:rsidR="002048C9" w:rsidRPr="00DE5F74" w:rsidRDefault="002048C9" w:rsidP="003D5BB4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048C9" w:rsidRDefault="002048C9" w:rsidP="00933954">
      <w:pPr>
        <w:ind w:left="360"/>
        <w:rPr>
          <w:rFonts w:ascii="Calibri" w:hAnsi="Calibri"/>
          <w:sz w:val="20"/>
          <w:szCs w:val="20"/>
        </w:rPr>
      </w:pPr>
    </w:p>
    <w:p w:rsidR="002048C9" w:rsidRDefault="002048C9" w:rsidP="00933954">
      <w:pPr>
        <w:rPr>
          <w:rFonts w:ascii="Calibri" w:hAnsi="Calibri"/>
          <w:sz w:val="20"/>
          <w:szCs w:val="20"/>
        </w:rPr>
      </w:pPr>
    </w:p>
    <w:p w:rsidR="002048C9" w:rsidRDefault="002048C9" w:rsidP="00933954">
      <w:pPr>
        <w:rPr>
          <w:rFonts w:ascii="Calibri" w:hAnsi="Calibri"/>
          <w:sz w:val="20"/>
          <w:szCs w:val="20"/>
        </w:rPr>
      </w:pPr>
    </w:p>
    <w:p w:rsidR="002048C9" w:rsidRPr="007C3E41" w:rsidRDefault="002048C9" w:rsidP="00933954">
      <w:pPr>
        <w:rPr>
          <w:rFonts w:ascii="Calibri" w:hAnsi="Calibri"/>
          <w:b/>
        </w:rPr>
      </w:pPr>
      <w:r>
        <w:rPr>
          <w:rFonts w:ascii="Calibri" w:hAnsi="Calibri"/>
          <w:sz w:val="20"/>
          <w:szCs w:val="20"/>
        </w:rPr>
        <w:t xml:space="preserve"> </w:t>
      </w:r>
      <w:r w:rsidRPr="007C3E41">
        <w:rPr>
          <w:rFonts w:ascii="Calibri" w:hAnsi="Calibri"/>
          <w:b/>
        </w:rPr>
        <w:t xml:space="preserve">4) Yukarıdaki ayette islamın hangi özelliği anlatılmaktadır ? </w:t>
      </w:r>
    </w:p>
    <w:p w:rsidR="002048C9" w:rsidRPr="007C3E41" w:rsidRDefault="002048C9" w:rsidP="003D5BB4">
      <w:pPr>
        <w:ind w:left="360"/>
        <w:rPr>
          <w:rFonts w:ascii="Calibri" w:hAnsi="Calibri"/>
        </w:rPr>
      </w:pPr>
      <w:r w:rsidRPr="007C3E41">
        <w:rPr>
          <w:rFonts w:ascii="Calibri" w:hAnsi="Calibri"/>
        </w:rPr>
        <w:t xml:space="preserve">A) İslamın Tevhid inancına dayalı olduğu    </w:t>
      </w:r>
    </w:p>
    <w:p w:rsidR="002048C9" w:rsidRPr="007C3E41" w:rsidRDefault="002048C9" w:rsidP="000A4EDE">
      <w:pPr>
        <w:ind w:left="360"/>
        <w:rPr>
          <w:rFonts w:ascii="Calibri" w:hAnsi="Calibri"/>
        </w:rPr>
      </w:pPr>
      <w:r w:rsidRPr="007C3E41">
        <w:rPr>
          <w:rFonts w:ascii="Calibri" w:hAnsi="Calibri"/>
        </w:rPr>
        <w:t xml:space="preserve">B) İslamın dünya ve ahiret dengesini amaçladığı </w:t>
      </w:r>
    </w:p>
    <w:p w:rsidR="002048C9" w:rsidRPr="007C3E41" w:rsidRDefault="002048C9" w:rsidP="000A4EDE">
      <w:pPr>
        <w:ind w:left="360"/>
        <w:rPr>
          <w:rFonts w:ascii="Calibri" w:hAnsi="Calibri"/>
        </w:rPr>
      </w:pPr>
      <w:r w:rsidRPr="007C3E41">
        <w:rPr>
          <w:rFonts w:ascii="Calibri" w:hAnsi="Calibri"/>
        </w:rPr>
        <w:t xml:space="preserve"> C) Sevgi ve barış dini olduğu </w:t>
      </w:r>
    </w:p>
    <w:p w:rsidR="002048C9" w:rsidRPr="007C3E41" w:rsidRDefault="002048C9" w:rsidP="000A4EDE">
      <w:pPr>
        <w:ind w:left="360"/>
        <w:rPr>
          <w:rFonts w:ascii="Calibri" w:hAnsi="Calibri"/>
        </w:rPr>
      </w:pPr>
      <w:r w:rsidRPr="007C3E41">
        <w:rPr>
          <w:rFonts w:ascii="Calibri" w:hAnsi="Calibri"/>
        </w:rPr>
        <w:t xml:space="preserve"> D) İslamın kolaylık dini olduğu </w:t>
      </w:r>
    </w:p>
    <w:p w:rsidR="002048C9" w:rsidRDefault="002048C9" w:rsidP="003D5BB4">
      <w:pPr>
        <w:ind w:left="360"/>
        <w:rPr>
          <w:rFonts w:ascii="Calibri" w:hAnsi="Calibri"/>
          <w:sz w:val="20"/>
          <w:szCs w:val="20"/>
        </w:rPr>
      </w:pPr>
    </w:p>
    <w:p w:rsidR="002048C9" w:rsidRDefault="002048C9" w:rsidP="003D5BB4">
      <w:pPr>
        <w:ind w:left="360"/>
        <w:rPr>
          <w:rFonts w:ascii="Calibri" w:hAnsi="Calibri"/>
          <w:sz w:val="20"/>
          <w:szCs w:val="20"/>
        </w:rPr>
      </w:pPr>
    </w:p>
    <w:p w:rsidR="002048C9" w:rsidRDefault="002048C9" w:rsidP="003D5BB4">
      <w:pPr>
        <w:ind w:left="360"/>
        <w:rPr>
          <w:rFonts w:ascii="Calibri" w:hAnsi="Calibri"/>
          <w:sz w:val="20"/>
          <w:szCs w:val="20"/>
        </w:rPr>
      </w:pPr>
    </w:p>
    <w:p w:rsidR="002048C9" w:rsidRDefault="002048C9" w:rsidP="003D5BB4">
      <w:pPr>
        <w:ind w:left="360"/>
        <w:rPr>
          <w:rFonts w:ascii="Calibri" w:hAnsi="Calibri"/>
          <w:sz w:val="20"/>
          <w:szCs w:val="20"/>
        </w:rPr>
      </w:pPr>
    </w:p>
    <w:p w:rsidR="002048C9" w:rsidRDefault="002048C9" w:rsidP="003D5BB4">
      <w:pPr>
        <w:ind w:left="360"/>
        <w:rPr>
          <w:rFonts w:ascii="Calibri" w:hAnsi="Calibri"/>
          <w:sz w:val="20"/>
          <w:szCs w:val="20"/>
        </w:rPr>
      </w:pPr>
    </w:p>
    <w:p w:rsidR="002048C9" w:rsidRPr="003D5BB4" w:rsidRDefault="002048C9" w:rsidP="003D5BB4">
      <w:pPr>
        <w:ind w:left="360"/>
        <w:rPr>
          <w:rFonts w:ascii="Calibri" w:hAnsi="Calibri"/>
          <w:sz w:val="20"/>
          <w:szCs w:val="20"/>
        </w:rPr>
      </w:pPr>
    </w:p>
    <w:p w:rsidR="002048C9" w:rsidRDefault="002048C9" w:rsidP="0035156B">
      <w:pPr>
        <w:rPr>
          <w:rFonts w:ascii="Calibri" w:hAnsi="Calibri"/>
          <w:sz w:val="20"/>
          <w:szCs w:val="20"/>
        </w:rPr>
      </w:pPr>
      <w:r>
        <w:rPr>
          <w:noProof/>
        </w:rPr>
        <w:pict>
          <v:shape id="_x0000_s1029" type="#_x0000_t61" style="position:absolute;margin-left:-13.5pt;margin-top:.85pt;width:269.25pt;height:68.7pt;flip:y;z-index:251658752" adj="7504,13393" strokecolor="#930">
            <v:textbox style="mso-next-textbox:#_x0000_s1029">
              <w:txbxContent>
                <w:p w:rsidR="002048C9" w:rsidRPr="007C3E41" w:rsidRDefault="002048C9" w:rsidP="009853AE">
                  <w:pPr>
                    <w:rPr>
                      <w:rFonts w:ascii="Calibri" w:hAnsi="Calibri"/>
                    </w:rPr>
                  </w:pPr>
                  <w:r w:rsidRPr="007C3E41">
                    <w:rPr>
                      <w:rFonts w:ascii="Calibri" w:hAnsi="Calibri"/>
                    </w:rPr>
                    <w:t>Hür irade ve akıl sahibi insanları iyiye doğruya ve güzele ulaştıran ve insanın sonsuz mutluluğa ulaşmasını sağlayanAllah2ın gönderdiği kurallar bütünüdür</w:t>
                  </w:r>
                </w:p>
                <w:p w:rsidR="002048C9" w:rsidRPr="007C3E41" w:rsidRDefault="002048C9" w:rsidP="009853AE">
                  <w:pPr>
                    <w:rPr>
                      <w:rFonts w:ascii="Calibri" w:hAnsi="Calibri"/>
                      <w:b/>
                    </w:rPr>
                  </w:pPr>
                </w:p>
              </w:txbxContent>
            </v:textbox>
          </v:shape>
        </w:pict>
      </w:r>
      <w:r>
        <w:rPr>
          <w:rFonts w:ascii="Calibri" w:hAnsi="Calibri"/>
          <w:sz w:val="20"/>
          <w:szCs w:val="20"/>
        </w:rPr>
        <w:t xml:space="preserve">   </w:t>
      </w:r>
    </w:p>
    <w:p w:rsidR="002048C9" w:rsidRDefault="002048C9" w:rsidP="0035156B">
      <w:pPr>
        <w:rPr>
          <w:rFonts w:ascii="Calibri" w:hAnsi="Calibri"/>
          <w:sz w:val="20"/>
          <w:szCs w:val="20"/>
        </w:rPr>
      </w:pPr>
    </w:p>
    <w:p w:rsidR="002048C9" w:rsidRDefault="002048C9" w:rsidP="0035156B">
      <w:pPr>
        <w:rPr>
          <w:rFonts w:ascii="Calibri" w:hAnsi="Calibri"/>
          <w:sz w:val="20"/>
          <w:szCs w:val="20"/>
        </w:rPr>
      </w:pPr>
    </w:p>
    <w:p w:rsidR="002048C9" w:rsidRDefault="002048C9" w:rsidP="00226FC5">
      <w:pPr>
        <w:rPr>
          <w:rFonts w:ascii="Calibri" w:hAnsi="Calibri"/>
          <w:sz w:val="20"/>
          <w:szCs w:val="20"/>
        </w:rPr>
      </w:pPr>
    </w:p>
    <w:p w:rsidR="002048C9" w:rsidRDefault="002048C9" w:rsidP="00226FC5">
      <w:pPr>
        <w:rPr>
          <w:rFonts w:ascii="Calibri" w:hAnsi="Calibri"/>
          <w:b/>
        </w:rPr>
      </w:pPr>
    </w:p>
    <w:p w:rsidR="002048C9" w:rsidRDefault="002048C9" w:rsidP="00226FC5">
      <w:pPr>
        <w:rPr>
          <w:rFonts w:ascii="Calibri" w:hAnsi="Calibri"/>
          <w:b/>
        </w:rPr>
      </w:pPr>
    </w:p>
    <w:p w:rsidR="002048C9" w:rsidRPr="007C3E41" w:rsidRDefault="002048C9" w:rsidP="00226FC5">
      <w:pPr>
        <w:rPr>
          <w:rFonts w:ascii="Calibri" w:hAnsi="Calibri"/>
        </w:rPr>
      </w:pPr>
      <w:r>
        <w:rPr>
          <w:rFonts w:ascii="Calibri" w:hAnsi="Calibri"/>
          <w:b/>
        </w:rPr>
        <w:t xml:space="preserve">5 </w:t>
      </w:r>
      <w:r w:rsidRPr="007C3E41">
        <w:rPr>
          <w:rFonts w:ascii="Calibri" w:hAnsi="Calibri"/>
          <w:b/>
        </w:rPr>
        <w:t>)  Yukarıda tanımı yapılan aşağıdakilerden hangisidir</w:t>
      </w:r>
      <w:r w:rsidRPr="007C3E41">
        <w:rPr>
          <w:rFonts w:ascii="Calibri" w:hAnsi="Calibri"/>
        </w:rPr>
        <w:t>?</w:t>
      </w:r>
    </w:p>
    <w:p w:rsidR="002048C9" w:rsidRPr="007C3E41" w:rsidRDefault="002048C9" w:rsidP="00226FC5">
      <w:pPr>
        <w:rPr>
          <w:rFonts w:ascii="Calibri" w:hAnsi="Calibri"/>
        </w:rPr>
      </w:pPr>
      <w:r w:rsidRPr="007C3E41">
        <w:rPr>
          <w:rFonts w:ascii="Calibri" w:hAnsi="Calibri"/>
        </w:rPr>
        <w:t xml:space="preserve"> A)     Ahiret  </w:t>
      </w:r>
      <w:r>
        <w:rPr>
          <w:rFonts w:ascii="Calibri" w:hAnsi="Calibri"/>
        </w:rPr>
        <w:t xml:space="preserve">  </w:t>
      </w:r>
      <w:r w:rsidRPr="007C3E41">
        <w:rPr>
          <w:rFonts w:ascii="Calibri" w:hAnsi="Calibri"/>
        </w:rPr>
        <w:t xml:space="preserve"> B)      Farz  </w:t>
      </w:r>
      <w:r>
        <w:rPr>
          <w:rFonts w:ascii="Calibri" w:hAnsi="Calibri"/>
        </w:rPr>
        <w:t xml:space="preserve">  </w:t>
      </w:r>
      <w:r w:rsidRPr="007C3E41">
        <w:rPr>
          <w:rFonts w:ascii="Calibri" w:hAnsi="Calibri"/>
        </w:rPr>
        <w:t xml:space="preserve"> C  )    Sünnet </w:t>
      </w:r>
      <w:r>
        <w:rPr>
          <w:rFonts w:ascii="Calibri" w:hAnsi="Calibri"/>
        </w:rPr>
        <w:t xml:space="preserve">  </w:t>
      </w:r>
      <w:r w:rsidRPr="007C3E41">
        <w:rPr>
          <w:rFonts w:ascii="Calibri" w:hAnsi="Calibri"/>
        </w:rPr>
        <w:t xml:space="preserve">  D  )     Din</w:t>
      </w:r>
    </w:p>
    <w:p w:rsidR="002048C9" w:rsidRDefault="002048C9" w:rsidP="0035156B">
      <w:pPr>
        <w:rPr>
          <w:rFonts w:ascii="Calibri" w:hAnsi="Calibri"/>
          <w:sz w:val="20"/>
          <w:szCs w:val="20"/>
        </w:rPr>
      </w:pPr>
    </w:p>
    <w:p w:rsidR="002048C9" w:rsidRPr="0035156B" w:rsidRDefault="002048C9" w:rsidP="0035156B">
      <w:pPr>
        <w:rPr>
          <w:rFonts w:ascii="Calibri" w:hAnsi="Calibri"/>
          <w:sz w:val="20"/>
          <w:szCs w:val="20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  <w:r>
        <w:rPr>
          <w:noProof/>
        </w:rPr>
        <w:pict>
          <v:shape id="_x0000_s1030" type="#_x0000_t61" style="position:absolute;margin-left:-13.5pt;margin-top:1.5pt;width:269.25pt;height:54pt;z-index:251657728" adj="7641,14200" strokecolor="#930">
            <v:textbox style="mso-next-textbox:#_x0000_s1030">
              <w:txbxContent>
                <w:p w:rsidR="002048C9" w:rsidRPr="00A41AF0" w:rsidRDefault="002048C9" w:rsidP="0035156B">
                  <w:pPr>
                    <w:rPr>
                      <w:rFonts w:ascii="Calibri" w:hAnsi="Calibri"/>
                    </w:rPr>
                  </w:pPr>
                  <w:r w:rsidRPr="0035156B">
                    <w:rPr>
                      <w:rFonts w:ascii="Calibri" w:hAnsi="Calibri"/>
                      <w:sz w:val="20"/>
                      <w:szCs w:val="20"/>
                    </w:rPr>
                    <w:t>.</w:t>
                  </w:r>
                  <w:r w:rsidRPr="00A41AF0">
                    <w:rPr>
                      <w:rFonts w:ascii="Calibri" w:hAnsi="Calibri"/>
                    </w:rPr>
                    <w:t xml:space="preserve">Peygamberimiz ”İman etmedikçe cennete giremezsiniz birbirinizi sevmedikçe de iman etmiş sayılmazsınız” buyurur  </w:t>
                  </w:r>
                  <w:r w:rsidRPr="007C3E41">
                    <w:rPr>
                      <w:rFonts w:ascii="Calibri" w:hAnsi="Calibri"/>
                    </w:rPr>
                    <w:t xml:space="preserve">“  </w:t>
                  </w:r>
                </w:p>
                <w:p w:rsidR="002048C9" w:rsidRPr="007C3E41" w:rsidRDefault="002048C9" w:rsidP="0035156B">
                  <w:pPr>
                    <w:rPr>
                      <w:rFonts w:ascii="Calibri" w:hAnsi="Calibri" w:cs="Helvetica World"/>
                      <w:bCs/>
                      <w:color w:val="000000"/>
                    </w:rPr>
                  </w:pPr>
                </w:p>
                <w:p w:rsidR="002048C9" w:rsidRPr="00DE5F74" w:rsidRDefault="002048C9" w:rsidP="0035156B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35156B">
      <w:pPr>
        <w:ind w:left="360"/>
        <w:rPr>
          <w:rFonts w:ascii="Calibri" w:hAnsi="Calibri"/>
          <w:sz w:val="20"/>
          <w:szCs w:val="20"/>
        </w:rPr>
      </w:pPr>
    </w:p>
    <w:p w:rsidR="002048C9" w:rsidRDefault="002048C9" w:rsidP="0035156B">
      <w:pPr>
        <w:ind w:left="360"/>
        <w:rPr>
          <w:rFonts w:ascii="Calibri" w:hAnsi="Calibri"/>
          <w:sz w:val="20"/>
          <w:szCs w:val="20"/>
        </w:rPr>
      </w:pPr>
    </w:p>
    <w:p w:rsidR="002048C9" w:rsidRPr="007C3E41" w:rsidRDefault="002048C9" w:rsidP="007C3E41">
      <w:pPr>
        <w:ind w:left="720"/>
      </w:pPr>
    </w:p>
    <w:p w:rsidR="002048C9" w:rsidRPr="007C3E41" w:rsidRDefault="002048C9" w:rsidP="007C3E41">
      <w:pPr>
        <w:ind w:left="510"/>
      </w:pPr>
    </w:p>
    <w:p w:rsidR="002048C9" w:rsidRPr="007C3E41" w:rsidRDefault="002048C9" w:rsidP="007C3E41">
      <w:pPr>
        <w:numPr>
          <w:ilvl w:val="0"/>
          <w:numId w:val="11"/>
        </w:numPr>
      </w:pPr>
      <w:r w:rsidRPr="007C3E41">
        <w:rPr>
          <w:rFonts w:ascii="Calibri" w:hAnsi="Calibri"/>
        </w:rPr>
        <w:t>.Buna göre cennete girmenin temel şartı hangisidir ?</w:t>
      </w:r>
    </w:p>
    <w:p w:rsidR="002048C9" w:rsidRPr="007C3E41" w:rsidRDefault="002048C9" w:rsidP="00E3562D">
      <w:pPr>
        <w:rPr>
          <w:rFonts w:ascii="Calibri" w:hAnsi="Calibri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Pr="007C3E41" w:rsidRDefault="002048C9" w:rsidP="007C3E41">
      <w:pPr>
        <w:numPr>
          <w:ilvl w:val="0"/>
          <w:numId w:val="11"/>
        </w:numPr>
        <w:rPr>
          <w:rFonts w:ascii="Calibri" w:hAnsi="Calibri"/>
        </w:rPr>
      </w:pPr>
      <w:r>
        <w:rPr>
          <w:rFonts w:ascii="Calibri" w:hAnsi="Calibri"/>
        </w:rPr>
        <w:t xml:space="preserve">    </w:t>
      </w:r>
      <w:r w:rsidRPr="007C3E41">
        <w:rPr>
          <w:rFonts w:ascii="Calibri" w:hAnsi="Calibri"/>
        </w:rPr>
        <w:t xml:space="preserve"> Allah `a karşı görevlerimizden 2 tanesini yazınız.</w:t>
      </w:r>
    </w:p>
    <w:p w:rsidR="002048C9" w:rsidRPr="007C3E41" w:rsidRDefault="002048C9" w:rsidP="00E3562D">
      <w:pPr>
        <w:rPr>
          <w:rFonts w:ascii="Calibri" w:hAnsi="Calibri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Default="002048C9" w:rsidP="00E3562D">
      <w:pPr>
        <w:rPr>
          <w:rFonts w:ascii="Calibri" w:hAnsi="Calibri"/>
          <w:sz w:val="20"/>
          <w:szCs w:val="20"/>
        </w:rPr>
      </w:pPr>
    </w:p>
    <w:p w:rsidR="002048C9" w:rsidRPr="007C3E41" w:rsidRDefault="002048C9" w:rsidP="00E3562D">
      <w:pPr>
        <w:rPr>
          <w:rFonts w:ascii="Calibri" w:hAnsi="Calibri"/>
        </w:rPr>
      </w:pPr>
      <w:r w:rsidRPr="007C3E41">
        <w:rPr>
          <w:rFonts w:ascii="Calibri" w:hAnsi="Calibri"/>
        </w:rPr>
        <w:t>3) İslam dininin evrensel olduğunun 3 temel esasını yazınız</w:t>
      </w:r>
    </w:p>
    <w:p w:rsidR="002048C9" w:rsidRPr="007C3E41" w:rsidRDefault="002048C9" w:rsidP="0035156B">
      <w:pPr>
        <w:ind w:left="360"/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Default="002048C9" w:rsidP="00226FC5">
      <w:pPr>
        <w:rPr>
          <w:rFonts w:ascii="Calibri" w:hAnsi="Calibri"/>
          <w:sz w:val="18"/>
          <w:szCs w:val="18"/>
        </w:rPr>
      </w:pPr>
    </w:p>
    <w:p w:rsidR="002048C9" w:rsidRPr="00EE050A" w:rsidRDefault="002048C9" w:rsidP="00226FC5">
      <w:pPr>
        <w:rPr>
          <w:rStyle w:val="A4"/>
          <w:rFonts w:ascii="Calibri" w:hAnsi="Calibri" w:cs="Myriad Pro"/>
          <w:sz w:val="20"/>
          <w:szCs w:val="20"/>
        </w:rPr>
      </w:pPr>
      <w:r>
        <w:rPr>
          <w:rFonts w:ascii="Calibri" w:hAnsi="Calibri"/>
          <w:sz w:val="18"/>
          <w:szCs w:val="18"/>
        </w:rPr>
        <w:t xml:space="preserve">     </w:t>
      </w:r>
    </w:p>
    <w:p w:rsidR="002048C9" w:rsidRPr="00EE050A" w:rsidRDefault="002048C9" w:rsidP="00E83547">
      <w:pPr>
        <w:rPr>
          <w:rFonts w:ascii="Calibri" w:hAnsi="Calibri"/>
          <w:bCs/>
          <w:sz w:val="18"/>
          <w:szCs w:val="18"/>
        </w:rPr>
      </w:pPr>
    </w:p>
    <w:p w:rsidR="002048C9" w:rsidRDefault="002048C9" w:rsidP="00E83547">
      <w:pPr>
        <w:rPr>
          <w:rFonts w:ascii="Calibri" w:hAnsi="Calibri"/>
          <w:b/>
          <w:bCs/>
          <w:sz w:val="18"/>
          <w:szCs w:val="18"/>
        </w:rPr>
      </w:pPr>
    </w:p>
    <w:p w:rsidR="002048C9" w:rsidRDefault="002048C9" w:rsidP="00E83547">
      <w:pPr>
        <w:rPr>
          <w:rFonts w:ascii="Calibri" w:hAnsi="Calibri"/>
          <w:b/>
          <w:bCs/>
          <w:sz w:val="18"/>
          <w:szCs w:val="18"/>
        </w:rPr>
      </w:pPr>
    </w:p>
    <w:p w:rsidR="002048C9" w:rsidRDefault="002048C9" w:rsidP="00E83547">
      <w:pPr>
        <w:rPr>
          <w:rFonts w:ascii="Calibri" w:hAnsi="Calibri"/>
          <w:b/>
          <w:bCs/>
          <w:sz w:val="18"/>
          <w:szCs w:val="18"/>
        </w:rPr>
      </w:pPr>
    </w:p>
    <w:p w:rsidR="002048C9" w:rsidRDefault="002048C9" w:rsidP="00C05463">
      <w:pPr>
        <w:autoSpaceDE w:val="0"/>
        <w:autoSpaceDN w:val="0"/>
        <w:adjustRightInd w:val="0"/>
        <w:spacing w:line="241" w:lineRule="atLeast"/>
        <w:rPr>
          <w:rFonts w:ascii="Calibri" w:hAnsi="Calibri"/>
          <w:b/>
          <w:bCs/>
          <w:sz w:val="20"/>
          <w:szCs w:val="20"/>
        </w:rPr>
      </w:pPr>
    </w:p>
    <w:p w:rsidR="002048C9" w:rsidRDefault="002048C9" w:rsidP="00C05463">
      <w:pPr>
        <w:autoSpaceDE w:val="0"/>
        <w:autoSpaceDN w:val="0"/>
        <w:adjustRightInd w:val="0"/>
        <w:spacing w:line="241" w:lineRule="atLeast"/>
        <w:rPr>
          <w:rFonts w:ascii="Calibri" w:hAnsi="Calibri"/>
          <w:b/>
          <w:bCs/>
          <w:sz w:val="20"/>
          <w:szCs w:val="20"/>
        </w:rPr>
      </w:pPr>
    </w:p>
    <w:p w:rsidR="002048C9" w:rsidRDefault="002048C9" w:rsidP="00C05463">
      <w:pPr>
        <w:autoSpaceDE w:val="0"/>
        <w:autoSpaceDN w:val="0"/>
        <w:adjustRightInd w:val="0"/>
        <w:spacing w:line="241" w:lineRule="atLeast"/>
        <w:rPr>
          <w:rFonts w:ascii="Calibri" w:hAnsi="Calibri"/>
          <w:b/>
          <w:bCs/>
          <w:sz w:val="20"/>
          <w:szCs w:val="20"/>
        </w:rPr>
      </w:pPr>
    </w:p>
    <w:p w:rsidR="002048C9" w:rsidRDefault="002048C9" w:rsidP="00E83547">
      <w:pPr>
        <w:rPr>
          <w:rFonts w:ascii="Calibri" w:hAnsi="Calibri"/>
          <w:b/>
          <w:bCs/>
          <w:sz w:val="18"/>
          <w:szCs w:val="18"/>
        </w:rPr>
      </w:pPr>
    </w:p>
    <w:p w:rsidR="002048C9" w:rsidRDefault="002048C9" w:rsidP="00E83547">
      <w:pPr>
        <w:rPr>
          <w:rFonts w:ascii="Calibri" w:hAnsi="Calibri"/>
          <w:b/>
          <w:bCs/>
          <w:sz w:val="18"/>
          <w:szCs w:val="18"/>
        </w:rPr>
      </w:pPr>
    </w:p>
    <w:p w:rsidR="002048C9" w:rsidRDefault="002048C9" w:rsidP="00E83547">
      <w:pPr>
        <w:rPr>
          <w:rFonts w:ascii="Calibri" w:hAnsi="Calibri"/>
          <w:b/>
          <w:bCs/>
          <w:sz w:val="18"/>
          <w:szCs w:val="18"/>
        </w:rPr>
      </w:pPr>
    </w:p>
    <w:p w:rsidR="002048C9" w:rsidRDefault="002048C9" w:rsidP="00E83547">
      <w:pPr>
        <w:rPr>
          <w:rFonts w:ascii="Calibri" w:hAnsi="Calibri"/>
          <w:b/>
          <w:bCs/>
          <w:sz w:val="18"/>
          <w:szCs w:val="18"/>
        </w:rPr>
      </w:pPr>
    </w:p>
    <w:p w:rsidR="002048C9" w:rsidRDefault="002048C9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2048C9" w:rsidRDefault="002048C9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2048C9" w:rsidRDefault="002048C9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2048C9" w:rsidRDefault="002048C9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2048C9" w:rsidRDefault="002048C9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2048C9" w:rsidRDefault="002048C9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2048C9" w:rsidRDefault="002048C9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2048C9" w:rsidRDefault="002048C9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2048C9" w:rsidRDefault="002048C9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2048C9" w:rsidRDefault="002048C9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2048C9" w:rsidRDefault="002048C9" w:rsidP="00653D19">
      <w:pPr>
        <w:rPr>
          <w:rFonts w:ascii="Calibri" w:hAnsi="Calibri" w:cs="Courier New"/>
          <w:b/>
          <w:iCs/>
          <w:sz w:val="20"/>
          <w:szCs w:val="20"/>
        </w:rPr>
      </w:pPr>
      <w:r>
        <w:rPr>
          <w:rFonts w:ascii="Calibri" w:hAnsi="Calibri" w:cs="Courier New"/>
          <w:b/>
          <w:iCs/>
          <w:sz w:val="20"/>
          <w:szCs w:val="20"/>
        </w:rPr>
        <w:t xml:space="preserve">                </w:t>
      </w:r>
    </w:p>
    <w:p w:rsidR="002048C9" w:rsidRDefault="002048C9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2048C9" w:rsidRDefault="002048C9" w:rsidP="00653D19">
      <w:pPr>
        <w:rPr>
          <w:rFonts w:ascii="Calibri" w:hAnsi="Calibri" w:cs="Courier New"/>
          <w:b/>
          <w:iCs/>
          <w:sz w:val="20"/>
          <w:szCs w:val="20"/>
        </w:rPr>
      </w:pPr>
      <w:r>
        <w:rPr>
          <w:rFonts w:ascii="Calibri" w:hAnsi="Calibri" w:cs="Courier New"/>
          <w:b/>
          <w:iCs/>
          <w:sz w:val="20"/>
          <w:szCs w:val="20"/>
        </w:rPr>
        <w:t xml:space="preserve">             </w:t>
      </w:r>
    </w:p>
    <w:p w:rsidR="002048C9" w:rsidRPr="009C27F7" w:rsidRDefault="002048C9" w:rsidP="00653D19">
      <w:pPr>
        <w:rPr>
          <w:rFonts w:ascii="Calibri" w:hAnsi="Calibri" w:cs="Courier New"/>
          <w:b/>
          <w:iCs/>
          <w:sz w:val="20"/>
          <w:szCs w:val="20"/>
        </w:rPr>
      </w:pPr>
      <w:r>
        <w:rPr>
          <w:rFonts w:ascii="Calibri" w:hAnsi="Calibri" w:cs="Courier New"/>
          <w:b/>
          <w:iCs/>
          <w:sz w:val="20"/>
          <w:szCs w:val="20"/>
        </w:rPr>
        <w:t xml:space="preserve">                         </w:t>
      </w:r>
      <w:r w:rsidRPr="009C27F7">
        <w:rPr>
          <w:rFonts w:ascii="Calibri" w:hAnsi="Calibri" w:cs="Courier New"/>
          <w:b/>
          <w:iCs/>
          <w:sz w:val="20"/>
          <w:szCs w:val="20"/>
        </w:rPr>
        <w:t xml:space="preserve"> Recep CELEP</w:t>
      </w:r>
    </w:p>
    <w:p w:rsidR="002048C9" w:rsidRDefault="002048C9" w:rsidP="00A16D17">
      <w:pPr>
        <w:rPr>
          <w:rFonts w:ascii="Calibri" w:hAnsi="Calibri" w:cs="Courier New"/>
          <w:iCs/>
          <w:sz w:val="20"/>
          <w:szCs w:val="20"/>
        </w:rPr>
      </w:pPr>
      <w:r>
        <w:rPr>
          <w:rFonts w:ascii="Calibri" w:hAnsi="Calibri" w:cs="Courier New"/>
          <w:iCs/>
          <w:sz w:val="20"/>
          <w:szCs w:val="20"/>
        </w:rPr>
        <w:t xml:space="preserve">                  </w:t>
      </w:r>
    </w:p>
    <w:p w:rsidR="002048C9" w:rsidRPr="00476959" w:rsidRDefault="002048C9" w:rsidP="00A16D17">
      <w:pPr>
        <w:rPr>
          <w:rFonts w:ascii="Calibri" w:hAnsi="Calibri" w:cs="Courier New"/>
          <w:iCs/>
          <w:sz w:val="18"/>
          <w:szCs w:val="18"/>
        </w:rPr>
      </w:pPr>
      <w:r>
        <w:rPr>
          <w:rFonts w:ascii="Calibri" w:hAnsi="Calibri" w:cs="Courier New"/>
          <w:iCs/>
          <w:sz w:val="20"/>
          <w:szCs w:val="20"/>
        </w:rPr>
        <w:t xml:space="preserve">       Din Kültürü ve Ahlak Bilgisi Öğretmeni</w:t>
      </w:r>
    </w:p>
    <w:sectPr w:rsidR="002048C9" w:rsidRPr="00476959" w:rsidSect="009A550B">
      <w:type w:val="continuous"/>
      <w:pgSz w:w="11906" w:h="16838"/>
      <w:pgMar w:top="360" w:right="206" w:bottom="899" w:left="540" w:header="708" w:footer="708" w:gutter="0"/>
      <w:cols w:num="2" w:space="90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8C9" w:rsidRDefault="002048C9" w:rsidP="000A1831">
      <w:r>
        <w:separator/>
      </w:r>
    </w:p>
  </w:endnote>
  <w:endnote w:type="continuationSeparator" w:id="0">
    <w:p w:rsidR="002048C9" w:rsidRDefault="002048C9" w:rsidP="000A1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egoe Script">
    <w:altName w:val="Arial"/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Helvetica World">
    <w:altName w:val="Helvetica Wor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8C9" w:rsidRDefault="002048C9" w:rsidP="000A1831">
      <w:r>
        <w:separator/>
      </w:r>
    </w:p>
  </w:footnote>
  <w:footnote w:type="continuationSeparator" w:id="0">
    <w:p w:rsidR="002048C9" w:rsidRDefault="002048C9" w:rsidP="000A18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B137E"/>
    <w:multiLevelType w:val="hybridMultilevel"/>
    <w:tmpl w:val="D31A0638"/>
    <w:lvl w:ilvl="0" w:tplc="04ACA7B2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845D98"/>
    <w:multiLevelType w:val="hybridMultilevel"/>
    <w:tmpl w:val="F9582CC0"/>
    <w:lvl w:ilvl="0" w:tplc="F9F60B40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90E7C04"/>
    <w:multiLevelType w:val="hybridMultilevel"/>
    <w:tmpl w:val="F320C2B6"/>
    <w:lvl w:ilvl="0" w:tplc="69C06002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3A51C8"/>
    <w:multiLevelType w:val="hybridMultilevel"/>
    <w:tmpl w:val="CF3E17BE"/>
    <w:lvl w:ilvl="0" w:tplc="041F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0D0B1C9F"/>
    <w:multiLevelType w:val="hybridMultilevel"/>
    <w:tmpl w:val="7D385874"/>
    <w:lvl w:ilvl="0" w:tplc="E348F8E2">
      <w:start w:val="1"/>
      <w:numFmt w:val="decimal"/>
      <w:lvlText w:val="%1)"/>
      <w:lvlJc w:val="left"/>
      <w:pPr>
        <w:ind w:left="360" w:hanging="360"/>
      </w:pPr>
      <w:rPr>
        <w:rFonts w:ascii="Calibri" w:hAnsi="Calibri" w:cs="Times New Roman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85E1B"/>
    <w:multiLevelType w:val="hybridMultilevel"/>
    <w:tmpl w:val="F9B8C99C"/>
    <w:lvl w:ilvl="0" w:tplc="3D625B7C">
      <w:start w:val="1"/>
      <w:numFmt w:val="decimal"/>
      <w:lvlText w:val="%1)"/>
      <w:lvlJc w:val="left"/>
      <w:pPr>
        <w:ind w:left="510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6">
    <w:nsid w:val="2F6B4C9B"/>
    <w:multiLevelType w:val="hybridMultilevel"/>
    <w:tmpl w:val="35E61460"/>
    <w:lvl w:ilvl="0" w:tplc="3AAEA4DE">
      <w:start w:val="1"/>
      <w:numFmt w:val="decimal"/>
      <w:lvlText w:val="%1)"/>
      <w:lvlJc w:val="left"/>
      <w:pPr>
        <w:tabs>
          <w:tab w:val="num" w:pos="57"/>
        </w:tabs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9C10B9"/>
    <w:multiLevelType w:val="hybridMultilevel"/>
    <w:tmpl w:val="759EC5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D012E8"/>
    <w:multiLevelType w:val="hybridMultilevel"/>
    <w:tmpl w:val="225A1EDE"/>
    <w:lvl w:ilvl="0" w:tplc="A8C070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3226713"/>
    <w:multiLevelType w:val="hybridMultilevel"/>
    <w:tmpl w:val="AA562D1C"/>
    <w:lvl w:ilvl="0" w:tplc="FF76EC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10"/>
  </w:num>
  <w:num w:numId="8">
    <w:abstractNumId w:val="8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1B3C"/>
    <w:rsid w:val="00006FD2"/>
    <w:rsid w:val="000100C0"/>
    <w:rsid w:val="0002058B"/>
    <w:rsid w:val="00032D1A"/>
    <w:rsid w:val="00065F17"/>
    <w:rsid w:val="0009160D"/>
    <w:rsid w:val="000928A0"/>
    <w:rsid w:val="00092D91"/>
    <w:rsid w:val="000A1831"/>
    <w:rsid w:val="000A4EDE"/>
    <w:rsid w:val="000C5DC7"/>
    <w:rsid w:val="000D6177"/>
    <w:rsid w:val="000F04EB"/>
    <w:rsid w:val="00114ACE"/>
    <w:rsid w:val="001268DD"/>
    <w:rsid w:val="00132736"/>
    <w:rsid w:val="00137886"/>
    <w:rsid w:val="0014466F"/>
    <w:rsid w:val="00144941"/>
    <w:rsid w:val="00153456"/>
    <w:rsid w:val="00173FBB"/>
    <w:rsid w:val="00184B53"/>
    <w:rsid w:val="0019106A"/>
    <w:rsid w:val="001A2B6C"/>
    <w:rsid w:val="001D4A41"/>
    <w:rsid w:val="001F0963"/>
    <w:rsid w:val="001F66C2"/>
    <w:rsid w:val="002047D1"/>
    <w:rsid w:val="002048C9"/>
    <w:rsid w:val="00226FC5"/>
    <w:rsid w:val="00235E7B"/>
    <w:rsid w:val="00237FD1"/>
    <w:rsid w:val="00254270"/>
    <w:rsid w:val="00256A2C"/>
    <w:rsid w:val="00273600"/>
    <w:rsid w:val="0028341B"/>
    <w:rsid w:val="00296029"/>
    <w:rsid w:val="002970ED"/>
    <w:rsid w:val="002A0E1C"/>
    <w:rsid w:val="002C4230"/>
    <w:rsid w:val="002E155E"/>
    <w:rsid w:val="002E338C"/>
    <w:rsid w:val="002F4CA7"/>
    <w:rsid w:val="002F693B"/>
    <w:rsid w:val="003079B5"/>
    <w:rsid w:val="00315DA4"/>
    <w:rsid w:val="0035156B"/>
    <w:rsid w:val="00364C5C"/>
    <w:rsid w:val="003670B4"/>
    <w:rsid w:val="003757CA"/>
    <w:rsid w:val="003D5BB4"/>
    <w:rsid w:val="003F4B40"/>
    <w:rsid w:val="00447150"/>
    <w:rsid w:val="004520AC"/>
    <w:rsid w:val="00460A42"/>
    <w:rsid w:val="0046315E"/>
    <w:rsid w:val="00476959"/>
    <w:rsid w:val="00482B4A"/>
    <w:rsid w:val="004A28CC"/>
    <w:rsid w:val="004D6F11"/>
    <w:rsid w:val="004D6F6A"/>
    <w:rsid w:val="004E6A67"/>
    <w:rsid w:val="004F1009"/>
    <w:rsid w:val="004F37BD"/>
    <w:rsid w:val="00515624"/>
    <w:rsid w:val="0053057A"/>
    <w:rsid w:val="00530C78"/>
    <w:rsid w:val="00545176"/>
    <w:rsid w:val="00551ABC"/>
    <w:rsid w:val="005534D7"/>
    <w:rsid w:val="00567EFD"/>
    <w:rsid w:val="00572F02"/>
    <w:rsid w:val="00592BBA"/>
    <w:rsid w:val="005B1EBB"/>
    <w:rsid w:val="005B2D03"/>
    <w:rsid w:val="005B37D6"/>
    <w:rsid w:val="005B4A46"/>
    <w:rsid w:val="005E7280"/>
    <w:rsid w:val="00612672"/>
    <w:rsid w:val="00615544"/>
    <w:rsid w:val="006208D8"/>
    <w:rsid w:val="00621894"/>
    <w:rsid w:val="00631AA0"/>
    <w:rsid w:val="00653D19"/>
    <w:rsid w:val="00655CDD"/>
    <w:rsid w:val="00673F29"/>
    <w:rsid w:val="00675CD7"/>
    <w:rsid w:val="0067604A"/>
    <w:rsid w:val="00692AC9"/>
    <w:rsid w:val="006A0C3E"/>
    <w:rsid w:val="006B75FC"/>
    <w:rsid w:val="006D2CF8"/>
    <w:rsid w:val="006E0D06"/>
    <w:rsid w:val="006E4210"/>
    <w:rsid w:val="006E4DB2"/>
    <w:rsid w:val="006E60CC"/>
    <w:rsid w:val="006F4A9C"/>
    <w:rsid w:val="006F4C51"/>
    <w:rsid w:val="006F637B"/>
    <w:rsid w:val="00703F8D"/>
    <w:rsid w:val="0071216C"/>
    <w:rsid w:val="00712589"/>
    <w:rsid w:val="007508FF"/>
    <w:rsid w:val="007776F7"/>
    <w:rsid w:val="007834A3"/>
    <w:rsid w:val="007928B9"/>
    <w:rsid w:val="00794704"/>
    <w:rsid w:val="00796EFC"/>
    <w:rsid w:val="007C3E41"/>
    <w:rsid w:val="008116D0"/>
    <w:rsid w:val="00825DBB"/>
    <w:rsid w:val="0083438A"/>
    <w:rsid w:val="00835138"/>
    <w:rsid w:val="0084790B"/>
    <w:rsid w:val="008507B4"/>
    <w:rsid w:val="00855248"/>
    <w:rsid w:val="00866DB3"/>
    <w:rsid w:val="008700AF"/>
    <w:rsid w:val="008703C2"/>
    <w:rsid w:val="008A62BD"/>
    <w:rsid w:val="008B711A"/>
    <w:rsid w:val="008C10B1"/>
    <w:rsid w:val="008C31EC"/>
    <w:rsid w:val="008C555F"/>
    <w:rsid w:val="008F3D79"/>
    <w:rsid w:val="00927C98"/>
    <w:rsid w:val="00931B77"/>
    <w:rsid w:val="00933954"/>
    <w:rsid w:val="00933B20"/>
    <w:rsid w:val="0096491F"/>
    <w:rsid w:val="009672AD"/>
    <w:rsid w:val="009853AE"/>
    <w:rsid w:val="00985B15"/>
    <w:rsid w:val="009A550B"/>
    <w:rsid w:val="009C27F7"/>
    <w:rsid w:val="009C72C7"/>
    <w:rsid w:val="009D19F8"/>
    <w:rsid w:val="009F4A01"/>
    <w:rsid w:val="00A16D17"/>
    <w:rsid w:val="00A317EF"/>
    <w:rsid w:val="00A41AF0"/>
    <w:rsid w:val="00A81A33"/>
    <w:rsid w:val="00A96F65"/>
    <w:rsid w:val="00AC6BD5"/>
    <w:rsid w:val="00AF5F92"/>
    <w:rsid w:val="00AF6E07"/>
    <w:rsid w:val="00B23474"/>
    <w:rsid w:val="00B34835"/>
    <w:rsid w:val="00B35F2C"/>
    <w:rsid w:val="00B37494"/>
    <w:rsid w:val="00B82CC4"/>
    <w:rsid w:val="00B86A51"/>
    <w:rsid w:val="00BB4C49"/>
    <w:rsid w:val="00BB50F3"/>
    <w:rsid w:val="00BC334F"/>
    <w:rsid w:val="00BC612C"/>
    <w:rsid w:val="00BD06CA"/>
    <w:rsid w:val="00BD3ABE"/>
    <w:rsid w:val="00BD54EC"/>
    <w:rsid w:val="00BD56A7"/>
    <w:rsid w:val="00C00FAD"/>
    <w:rsid w:val="00C05463"/>
    <w:rsid w:val="00C1373D"/>
    <w:rsid w:val="00C33DF6"/>
    <w:rsid w:val="00C36EF7"/>
    <w:rsid w:val="00C44F0C"/>
    <w:rsid w:val="00C56F30"/>
    <w:rsid w:val="00C71B3C"/>
    <w:rsid w:val="00C81579"/>
    <w:rsid w:val="00C86237"/>
    <w:rsid w:val="00C93E51"/>
    <w:rsid w:val="00CC57FA"/>
    <w:rsid w:val="00CD0444"/>
    <w:rsid w:val="00CD14B4"/>
    <w:rsid w:val="00CE00FB"/>
    <w:rsid w:val="00D0146A"/>
    <w:rsid w:val="00D203F5"/>
    <w:rsid w:val="00D26EA4"/>
    <w:rsid w:val="00D750CD"/>
    <w:rsid w:val="00D81B11"/>
    <w:rsid w:val="00D979BE"/>
    <w:rsid w:val="00DA683A"/>
    <w:rsid w:val="00DA6B85"/>
    <w:rsid w:val="00DC521D"/>
    <w:rsid w:val="00DD1626"/>
    <w:rsid w:val="00DE5F74"/>
    <w:rsid w:val="00E23440"/>
    <w:rsid w:val="00E3562D"/>
    <w:rsid w:val="00E507FA"/>
    <w:rsid w:val="00E6557F"/>
    <w:rsid w:val="00E74F1C"/>
    <w:rsid w:val="00E83547"/>
    <w:rsid w:val="00E86D59"/>
    <w:rsid w:val="00E97C7B"/>
    <w:rsid w:val="00EB00E1"/>
    <w:rsid w:val="00ED78B4"/>
    <w:rsid w:val="00EE0481"/>
    <w:rsid w:val="00EE050A"/>
    <w:rsid w:val="00EE7D48"/>
    <w:rsid w:val="00F11285"/>
    <w:rsid w:val="00F2758D"/>
    <w:rsid w:val="00F27E0A"/>
    <w:rsid w:val="00F36778"/>
    <w:rsid w:val="00F3688C"/>
    <w:rsid w:val="00F3693B"/>
    <w:rsid w:val="00F420AD"/>
    <w:rsid w:val="00F4678D"/>
    <w:rsid w:val="00F7540A"/>
    <w:rsid w:val="00F76B90"/>
    <w:rsid w:val="00F943E2"/>
    <w:rsid w:val="00F94EBD"/>
    <w:rsid w:val="00FC6618"/>
    <w:rsid w:val="00FE673C"/>
    <w:rsid w:val="00FF1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61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71B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F10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F1009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AF5F92"/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C5DC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C5DC7"/>
    <w:rPr>
      <w:rFonts w:cs="Times New Roman"/>
      <w:sz w:val="24"/>
      <w:szCs w:val="24"/>
    </w:rPr>
  </w:style>
  <w:style w:type="character" w:customStyle="1" w:styleId="A4">
    <w:name w:val="A4"/>
    <w:uiPriority w:val="99"/>
    <w:rsid w:val="008700AF"/>
    <w:rPr>
      <w:color w:val="000000"/>
      <w:sz w:val="22"/>
    </w:rPr>
  </w:style>
  <w:style w:type="paragraph" w:customStyle="1" w:styleId="Pa4">
    <w:name w:val="Pa4"/>
    <w:basedOn w:val="Normal"/>
    <w:next w:val="Normal"/>
    <w:uiPriority w:val="99"/>
    <w:rsid w:val="0014466F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paragraph" w:customStyle="1" w:styleId="Default">
    <w:name w:val="Default"/>
    <w:uiPriority w:val="99"/>
    <w:rsid w:val="00144941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0928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Strong">
    <w:name w:val="Strong"/>
    <w:basedOn w:val="DefaultParagraphFont"/>
    <w:uiPriority w:val="99"/>
    <w:qFormat/>
    <w:locked/>
    <w:rsid w:val="000928A0"/>
    <w:rPr>
      <w:rFonts w:cs="Times New Roman"/>
      <w:b/>
      <w:bCs/>
    </w:rPr>
  </w:style>
  <w:style w:type="paragraph" w:styleId="NoSpacing">
    <w:name w:val="No Spacing"/>
    <w:basedOn w:val="Normal"/>
    <w:uiPriority w:val="99"/>
    <w:qFormat/>
    <w:rsid w:val="00EE050A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1327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7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507</TotalTime>
  <Pages>2</Pages>
  <Words>497</Words>
  <Characters>2835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Adı:</dc:title>
  <dc:subject/>
  <dc:creator>www.sorubak.com; MAHMUT SÖNMEZ</dc:creator>
  <cp:keywords>www.sorubak.com</cp:keywords>
  <dc:description/>
  <cp:lastModifiedBy>edanur</cp:lastModifiedBy>
  <cp:revision>29</cp:revision>
  <cp:lastPrinted>2012-01-04T22:16:00Z</cp:lastPrinted>
  <dcterms:created xsi:type="dcterms:W3CDTF">2009-12-21T15:34:00Z</dcterms:created>
  <dcterms:modified xsi:type="dcterms:W3CDTF">2014-11-01T09:48:00Z</dcterms:modified>
</cp:coreProperties>
</file>