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856"/>
        <w:gridCol w:w="6360"/>
        <w:gridCol w:w="2056"/>
      </w:tblGrid>
      <w:tr w:rsidR="00572E9E" w:rsidTr="00121F6A">
        <w:tc>
          <w:tcPr>
            <w:tcW w:w="1267" w:type="pct"/>
            <w:vAlign w:val="center"/>
          </w:tcPr>
          <w:p w:rsidR="00572E9E" w:rsidRDefault="00572E9E" w:rsidP="004F501A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821" w:type="pct"/>
            <w:vAlign w:val="center"/>
          </w:tcPr>
          <w:p w:rsidR="00572E9E" w:rsidRDefault="00572E9E" w:rsidP="00121F6A">
            <w:pPr>
              <w:spacing w:line="240" w:lineRule="auto"/>
              <w:jc w:val="center"/>
              <w:rPr>
                <w:rFonts w:ascii="Berlin Sans FB Demi" w:hAnsi="Berlin Sans FB Demi"/>
                <w:b/>
              </w:rPr>
            </w:pPr>
            <w:r>
              <w:rPr>
                <w:rFonts w:ascii="Berlin Sans FB Demi" w:hAnsi="Berlin Sans FB Demi"/>
                <w:b/>
                <w:sz w:val="22"/>
                <w:szCs w:val="22"/>
              </w:rPr>
              <w:t>KAYMAKAM ÖZGÜR AZER KURAK ORTAOKULU</w:t>
            </w:r>
          </w:p>
        </w:tc>
        <w:tc>
          <w:tcPr>
            <w:tcW w:w="912" w:type="pct"/>
            <w:vMerge w:val="restart"/>
            <w:vAlign w:val="center"/>
          </w:tcPr>
          <w:p w:rsidR="00572E9E" w:rsidRDefault="00572E9E" w:rsidP="001B1796">
            <w:pPr>
              <w:spacing w:line="240" w:lineRule="auto"/>
              <w:jc w:val="center"/>
              <w:rPr>
                <w:rFonts w:ascii="Castellar" w:hAnsi="Castellar"/>
                <w:b/>
                <w:sz w:val="40"/>
              </w:rPr>
            </w:pPr>
            <w:r>
              <w:rPr>
                <w:rFonts w:ascii="Castellar" w:hAnsi="Castellar"/>
                <w:b/>
                <w:sz w:val="40"/>
                <w:szCs w:val="22"/>
              </w:rPr>
              <w:t>5.SINIF</w:t>
            </w:r>
          </w:p>
          <w:p w:rsidR="00572E9E" w:rsidRDefault="00572E9E">
            <w:pPr>
              <w:jc w:val="center"/>
              <w:rPr>
                <w:rFonts w:ascii="Castellar" w:hAnsi="Castellar"/>
                <w:b/>
              </w:rPr>
            </w:pPr>
            <w:r>
              <w:rPr>
                <w:rFonts w:ascii="Castellar" w:hAnsi="Castellar"/>
                <w:b/>
                <w:sz w:val="20"/>
                <w:szCs w:val="22"/>
              </w:rPr>
              <w:t>17 ARALIK 2014</w:t>
            </w:r>
          </w:p>
        </w:tc>
      </w:tr>
      <w:tr w:rsidR="00572E9E" w:rsidTr="00121F6A">
        <w:tc>
          <w:tcPr>
            <w:tcW w:w="1267" w:type="pct"/>
            <w:vAlign w:val="center"/>
          </w:tcPr>
          <w:p w:rsidR="00572E9E" w:rsidRDefault="00572E9E" w:rsidP="004F501A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821" w:type="pct"/>
            <w:vAlign w:val="center"/>
          </w:tcPr>
          <w:p w:rsidR="00572E9E" w:rsidRPr="00DD6FDD" w:rsidRDefault="00572E9E" w:rsidP="00121F6A">
            <w:pPr>
              <w:spacing w:line="240" w:lineRule="auto"/>
              <w:jc w:val="center"/>
              <w:rPr>
                <w:rFonts w:ascii="Berlin Sans FB Demi" w:hAnsi="Berlin Sans FB Demi" w:cs="Arial"/>
                <w:b/>
              </w:rPr>
            </w:pPr>
            <w:r>
              <w:rPr>
                <w:rFonts w:ascii="Berlin Sans FB Demi" w:hAnsi="Berlin Sans FB Demi"/>
                <w:b/>
                <w:sz w:val="22"/>
                <w:szCs w:val="22"/>
              </w:rPr>
              <w:t xml:space="preserve">2014-2015 </w:t>
            </w:r>
            <w:r w:rsidRPr="00DD6FDD">
              <w:rPr>
                <w:rFonts w:ascii="Berlin Sans FB Demi" w:hAnsi="Berlin Sans FB Demi"/>
                <w:b/>
                <w:sz w:val="22"/>
                <w:szCs w:val="22"/>
              </w:rPr>
              <w:t>E</w:t>
            </w:r>
            <w:r w:rsidRPr="00DD6FDD">
              <w:rPr>
                <w:b/>
                <w:sz w:val="22"/>
                <w:szCs w:val="22"/>
              </w:rPr>
              <w:t>Ğİ</w:t>
            </w:r>
            <w:r w:rsidRPr="00DD6FDD">
              <w:rPr>
                <w:rFonts w:ascii="Berlin Sans FB Demi" w:hAnsi="Berlin Sans FB Demi"/>
                <w:b/>
                <w:sz w:val="22"/>
                <w:szCs w:val="22"/>
              </w:rPr>
              <w:t>T</w:t>
            </w:r>
            <w:r w:rsidRPr="00DD6FDD">
              <w:rPr>
                <w:b/>
                <w:sz w:val="22"/>
                <w:szCs w:val="22"/>
              </w:rPr>
              <w:t>İ</w:t>
            </w:r>
            <w:r w:rsidRPr="00DD6FDD">
              <w:rPr>
                <w:rFonts w:ascii="Berlin Sans FB Demi" w:hAnsi="Berlin Sans FB Demi"/>
                <w:b/>
                <w:sz w:val="22"/>
                <w:szCs w:val="22"/>
              </w:rPr>
              <w:t>M Ö</w:t>
            </w:r>
            <w:r w:rsidRPr="00DD6FDD">
              <w:rPr>
                <w:b/>
                <w:sz w:val="22"/>
                <w:szCs w:val="22"/>
              </w:rPr>
              <w:t>Ğ</w:t>
            </w:r>
            <w:r w:rsidRPr="00DD6FDD">
              <w:rPr>
                <w:rFonts w:ascii="Berlin Sans FB Demi" w:hAnsi="Berlin Sans FB Demi"/>
                <w:b/>
                <w:sz w:val="22"/>
                <w:szCs w:val="22"/>
              </w:rPr>
              <w:t>RET</w:t>
            </w:r>
            <w:r w:rsidRPr="00DD6FDD">
              <w:rPr>
                <w:b/>
                <w:sz w:val="22"/>
                <w:szCs w:val="22"/>
              </w:rPr>
              <w:t>İ</w:t>
            </w:r>
            <w:r w:rsidRPr="00DD6FDD">
              <w:rPr>
                <w:rFonts w:ascii="Berlin Sans FB Demi" w:hAnsi="Berlin Sans FB Demi"/>
                <w:b/>
                <w:sz w:val="22"/>
                <w:szCs w:val="22"/>
              </w:rPr>
              <w:t>M YILI</w:t>
            </w:r>
          </w:p>
        </w:tc>
        <w:tc>
          <w:tcPr>
            <w:tcW w:w="912" w:type="pct"/>
            <w:vMerge/>
            <w:vAlign w:val="center"/>
          </w:tcPr>
          <w:p w:rsidR="00572E9E" w:rsidRDefault="00572E9E">
            <w:pPr>
              <w:rPr>
                <w:rFonts w:ascii="Castellar" w:hAnsi="Castellar"/>
                <w:b/>
              </w:rPr>
            </w:pPr>
          </w:p>
        </w:tc>
      </w:tr>
      <w:tr w:rsidR="00572E9E" w:rsidTr="00121F6A">
        <w:tc>
          <w:tcPr>
            <w:tcW w:w="1267" w:type="pct"/>
            <w:vAlign w:val="center"/>
          </w:tcPr>
          <w:p w:rsidR="00572E9E" w:rsidRDefault="00572E9E" w:rsidP="004F501A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821" w:type="pct"/>
            <w:vAlign w:val="center"/>
          </w:tcPr>
          <w:p w:rsidR="00572E9E" w:rsidRPr="00BC199E" w:rsidRDefault="00572E9E" w:rsidP="00121F6A">
            <w:pPr>
              <w:spacing w:line="240" w:lineRule="auto"/>
              <w:jc w:val="center"/>
              <w:rPr>
                <w:rFonts w:ascii="Berlin Sans FB Demi" w:hAnsi="Berlin Sans FB Demi" w:cs="Aharoni"/>
                <w:b/>
                <w:lang w:bidi="he-IL"/>
              </w:rPr>
            </w:pPr>
            <w:r w:rsidRPr="00BC199E">
              <w:rPr>
                <w:rFonts w:ascii="Berlin Sans FB Demi" w:hAnsi="Berlin Sans FB Demi" w:cs="Aharoni"/>
                <w:b/>
                <w:sz w:val="22"/>
                <w:szCs w:val="22"/>
                <w:lang w:bidi="he-IL"/>
              </w:rPr>
              <w:t>SOSYAL B</w:t>
            </w:r>
            <w:r w:rsidRPr="00BC199E">
              <w:rPr>
                <w:rFonts w:ascii="Arial" w:hAnsi="Arial" w:cs="Arial"/>
                <w:b/>
                <w:sz w:val="22"/>
                <w:szCs w:val="22"/>
              </w:rPr>
              <w:t>İ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  <w:lang w:bidi="he-IL"/>
              </w:rPr>
              <w:t>LG</w:t>
            </w:r>
            <w:r w:rsidRPr="00BC199E">
              <w:rPr>
                <w:rFonts w:ascii="Arial" w:hAnsi="Arial" w:cs="Arial"/>
                <w:b/>
                <w:sz w:val="22"/>
                <w:szCs w:val="22"/>
              </w:rPr>
              <w:t>İ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  <w:lang w:bidi="he-IL"/>
              </w:rPr>
              <w:t xml:space="preserve">LER </w:t>
            </w:r>
            <w:r>
              <w:rPr>
                <w:rFonts w:ascii="Berlin Sans FB Demi" w:hAnsi="Berlin Sans FB Demi" w:cs="Aharoni"/>
                <w:b/>
                <w:sz w:val="22"/>
                <w:szCs w:val="22"/>
                <w:lang w:bidi="he-IL"/>
              </w:rPr>
              <w:t xml:space="preserve">5 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  <w:lang w:bidi="he-IL"/>
              </w:rPr>
              <w:t xml:space="preserve">I. DÖNEM </w:t>
            </w:r>
            <w:r>
              <w:rPr>
                <w:rFonts w:ascii="Berlin Sans FB Demi" w:hAnsi="Berlin Sans FB Demi" w:cs="Aharoni"/>
                <w:b/>
                <w:sz w:val="22"/>
                <w:szCs w:val="22"/>
                <w:lang w:bidi="he-IL"/>
              </w:rPr>
              <w:t>II. ORTAK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  <w:lang w:bidi="he-IL"/>
              </w:rPr>
              <w:t xml:space="preserve"> SINAV</w:t>
            </w:r>
            <w:r>
              <w:rPr>
                <w:rFonts w:ascii="Berlin Sans FB Demi" w:hAnsi="Berlin Sans FB Demi" w:cs="Aharoni"/>
                <w:b/>
                <w:sz w:val="22"/>
                <w:szCs w:val="22"/>
                <w:lang w:bidi="he-IL"/>
              </w:rPr>
              <w:t>I</w:t>
            </w:r>
          </w:p>
        </w:tc>
        <w:tc>
          <w:tcPr>
            <w:tcW w:w="912" w:type="pct"/>
            <w:vMerge/>
            <w:vAlign w:val="center"/>
          </w:tcPr>
          <w:p w:rsidR="00572E9E" w:rsidRDefault="00572E9E">
            <w:pPr>
              <w:rPr>
                <w:rFonts w:ascii="Castellar" w:hAnsi="Castellar"/>
                <w:b/>
              </w:rPr>
            </w:pPr>
          </w:p>
        </w:tc>
      </w:tr>
    </w:tbl>
    <w:p w:rsidR="00572E9E" w:rsidRDefault="00572E9E">
      <w:pPr>
        <w:sectPr w:rsidR="00572E9E" w:rsidSect="00DD6FDD">
          <w:pgSz w:w="11906" w:h="16838"/>
          <w:pgMar w:top="284" w:right="424" w:bottom="284" w:left="426" w:header="708" w:footer="708" w:gutter="0"/>
          <w:cols w:space="708"/>
          <w:docGrid w:linePitch="360"/>
        </w:sectPr>
      </w:pPr>
    </w:p>
    <w:p w:rsidR="00572E9E" w:rsidRPr="00C2067C" w:rsidRDefault="00572E9E" w:rsidP="001D63AB">
      <w:pPr>
        <w:shd w:val="clear" w:color="auto" w:fill="FFFFFF"/>
        <w:spacing w:line="240" w:lineRule="auto"/>
        <w:ind w:left="510" w:hanging="340"/>
        <w:rPr>
          <w:rFonts w:ascii="Comic Sans MS" w:hAnsi="Comic Sans MS"/>
          <w:sz w:val="8"/>
          <w:szCs w:val="16"/>
        </w:rPr>
      </w:pPr>
    </w:p>
    <w:p w:rsidR="00572E9E" w:rsidRPr="00192E87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Cs w:val="22"/>
        </w:rPr>
      </w:pPr>
      <w:r w:rsidRPr="00DB77CC">
        <w:rPr>
          <w:rFonts w:ascii="Garamond" w:hAnsi="Garamond"/>
          <w:b/>
          <w:szCs w:val="16"/>
        </w:rPr>
        <w:t>1</w:t>
      </w:r>
      <w:r w:rsidRPr="00222407">
        <w:rPr>
          <w:rFonts w:ascii="Garamond" w:hAnsi="Garamond"/>
          <w:b/>
          <w:sz w:val="22"/>
          <w:szCs w:val="22"/>
        </w:rPr>
        <w:t>-)</w:t>
      </w:r>
      <w:r>
        <w:rPr>
          <w:rFonts w:ascii="Garamond" w:hAnsi="Garamond"/>
          <w:b/>
          <w:sz w:val="22"/>
          <w:szCs w:val="22"/>
        </w:rPr>
        <w:t xml:space="preserve">   </w:t>
      </w:r>
      <w:r w:rsidRPr="00192E87">
        <w:rPr>
          <w:rFonts w:ascii="Garamond" w:hAnsi="Garamond"/>
          <w:szCs w:val="22"/>
        </w:rPr>
        <w:t>Öğretmenimiz “Kültürel zenginliğimize örnek olarak neler verilebilir?’’ sorusuna cevap olarak bizden bir liste hazırlamamızı istedi.</w:t>
      </w:r>
    </w:p>
    <w:p w:rsidR="00572E9E" w:rsidRPr="00192E87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  <w:r w:rsidRPr="00192E87">
        <w:rPr>
          <w:rFonts w:ascii="Garamond" w:hAnsi="Garamond"/>
          <w:b/>
          <w:szCs w:val="22"/>
        </w:rPr>
        <w:t xml:space="preserve">    Öğrencilerin hazırladığı aşağıdaki listelerden hangisi öğretmenin sorusuna cevap olur?</w:t>
      </w: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  <w:r>
        <w:rPr>
          <w:noProof/>
        </w:rPr>
        <w:pict>
          <v:shape id="Köşeleri Yuvarlanmış Dikdörtgen Belirtme Çizgisi 235" o:spid="_x0000_s1026" style="position:absolute;left:0;text-align:left;margin-left:47.4pt;margin-top:8.8pt;width:91.5pt;height:90pt;flip:x;z-index:251648512;visibility:visible" coordsize="1628775,1061357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" adj="-11796480,,5400" path="m,109540c,49043,49043,,109540,l271463,r,l678656,r840579,c1579732,,1628775,49043,1628775,109540r,273841l1628775,383381r,164307l1628775,547685v,60497,-49043,109540,-109540,109540l678656,657225r272425,404132l271463,657225r-161923,c49043,657225,,608182,,547685r,3l,383381r,l,109540xe" fillcolor="#c6d9f1" strokecolor="#be4b48">
            <v:stroke joinstyle="miter"/>
            <v:shadow on="t" color="black" opacity="24903f" origin=",.5" offset="0,.55556mm"/>
            <v:formulas>
              <v:f eqn="val #1"/>
              <v:f eqn="val #0"/>
              <v:f eqn="sum #1 0 #0"/>
              <v:f eqn="val 10800"/>
              <v:f eqn="sum 0 0 #1"/>
              <v:f eqn="sumangle @2 360 0"/>
              <v:f eqn="if @2 @2 @5"/>
              <v:f eqn="sum 0 0 @6"/>
              <v:f eqn="val #2"/>
              <v:f eqn="sum 0 0 #0"/>
              <v:f eqn="sum #2 0 2700"/>
              <v:f eqn="cos @10 #1"/>
              <v:f eqn="sin @10 #1"/>
              <v:f eqn="cos 13500 #1"/>
              <v:f eqn="sin 13500 #1"/>
              <v:f eqn="sum @11 10800 0"/>
              <v:f eqn="sum @12 10800 0"/>
              <v:f eqn="sum @13 10800 0"/>
              <v:f eqn="sum @14 10800 0"/>
              <v:f eqn="prod #2 1 2"/>
              <v:f eqn="sum @19 5400 0"/>
              <v:f eqn="cos @20 #1"/>
              <v:f eqn="sin @20 #1"/>
              <v:f eqn="sum @21 10800 0"/>
              <v:f eqn="sum @12 @23 @22"/>
              <v:f eqn="sum @22 @23 @11"/>
              <v:f eqn="cos 10800 #1"/>
              <v:f eqn="sin 10800 #1"/>
              <v:f eqn="cos #2 #1"/>
              <v:f eqn="sin #2 #1"/>
              <v:f eqn="sum @26 10800 0"/>
              <v:f eqn="sum @27 10800 0"/>
              <v:f eqn="sum @28 10800 0"/>
              <v:f eqn="sum @29 10800 0"/>
              <v:f eqn="sum @19 5400 0"/>
              <v:f eqn="cos @34 #0"/>
              <v:f eqn="sin @34 #0"/>
              <v:f eqn="mid #0 #1"/>
              <v:f eqn="sumangle @37 180 0"/>
              <v:f eqn="if @2 @37 @38"/>
              <v:f eqn="cos 10800 @39"/>
              <v:f eqn="sin 10800 @39"/>
              <v:f eqn="cos #2 @39"/>
              <v:f eqn="sin #2 @39"/>
              <v:f eqn="sum @40 10800 0"/>
              <v:f eqn="sum @41 10800 0"/>
              <v:f eqn="sum @42 10800 0"/>
              <v:f eqn="sum @43 10800 0"/>
              <v:f eqn="sum @35 10800 0"/>
              <v:f eqn="sum @36 10800 0"/>
            </v:formulas>
            <v:path arrowok="t" o:connecttype="custom" o:connectlocs="0,117966;78151,0;193675,0;193675,0;484187,0;1083899,0;1162050,117966;1162050,412872;1162050,412872;1162050,589818;1162050,589815;1083899,707781;484187,707781;678549,1143000;193675,707781;78151,707781;0,589815;0,589818;0,412872;0,412872;0,117966" o:connectangles="0,0,0,0,0,0,0,0,0,0,0,0,0,0,0,0,0,0,0,0,0" textboxrect="0,0,1628775,1061357"/>
            <v:handles>
              <v:h position="@3,#0" polar="10800,10800"/>
              <v:h position="#2,#1" polar="10800,10800" radiusrange="0,10800"/>
            </v:handles>
            <v:textbox>
              <w:txbxContent>
                <w:p w:rsidR="00572E9E" w:rsidRPr="003F631D" w:rsidRDefault="00572E9E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Bilgisayarlarımız</w:t>
                  </w:r>
                </w:p>
                <w:p w:rsidR="00572E9E" w:rsidRPr="003F631D" w:rsidRDefault="00572E9E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Arabalarımız</w:t>
                  </w:r>
                </w:p>
                <w:p w:rsidR="00572E9E" w:rsidRPr="003F631D" w:rsidRDefault="00572E9E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Evlerimiz</w:t>
                  </w:r>
                </w:p>
                <w:p w:rsidR="00572E9E" w:rsidRPr="003F631D" w:rsidRDefault="00572E9E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Marketlerimiz</w:t>
                  </w:r>
                </w:p>
                <w:p w:rsidR="00572E9E" w:rsidRPr="00B228F1" w:rsidRDefault="00572E9E" w:rsidP="003F631D">
                  <w:pPr>
                    <w:jc w:val="center"/>
                    <w:rPr>
                      <w:rFonts w:ascii="Garamond" w:hAnsi="Garamond"/>
                      <w:b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27" style="position:absolute;left:0;text-align:left;margin-left:183.9pt;margin-top:8.8pt;width:81pt;height:78.75pt;z-index:251650560;visibility:visible" coordsize="1628775,90491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" adj="-11796480,,5400" path="m,109540c,49043,49043,,109540,l271463,r,l678656,r840579,c1579732,,1628775,49043,1628775,109540r,273841l1628775,383381r,164307l1628775,547685v,60497,-49043,109540,-109540,109540l469106,657225,972554,904913,271463,657225r-161923,c49043,657225,,608182,,547685r,3l,383381r,l,109540xe" fillcolor="#c6d9f1" strokecolor="#be4b48">
            <v:stroke joinstyle="miter"/>
            <v:shadow on="t" color="black" opacity="24903f" origin=",.5" offset="0,.55556mm"/>
            <v:formulas>
              <v:f eqn="val #1"/>
              <v:f eqn="val #0"/>
              <v:f eqn="sum #1 0 #0"/>
              <v:f eqn="val 10800"/>
              <v:f eqn="sum 0 0 #1"/>
              <v:f eqn="sumangle @2 360 0"/>
              <v:f eqn="if @2 @2 @5"/>
              <v:f eqn="sum 0 0 @6"/>
              <v:f eqn="val #2"/>
              <v:f eqn="sum 0 0 #0"/>
              <v:f eqn="sum #2 0 2700"/>
              <v:f eqn="cos @10 #1"/>
              <v:f eqn="sin @10 #1"/>
              <v:f eqn="cos 13500 #1"/>
              <v:f eqn="sin 13500 #1"/>
              <v:f eqn="sum @11 10800 0"/>
              <v:f eqn="sum @12 10800 0"/>
              <v:f eqn="sum @13 10800 0"/>
              <v:f eqn="sum @14 10800 0"/>
              <v:f eqn="prod #2 1 2"/>
              <v:f eqn="sum @19 5400 0"/>
              <v:f eqn="cos @20 #1"/>
              <v:f eqn="sin @20 #1"/>
              <v:f eqn="sum @21 10800 0"/>
              <v:f eqn="sum @12 @23 @22"/>
              <v:f eqn="sum @22 @23 @11"/>
              <v:f eqn="cos 10800 #1"/>
              <v:f eqn="sin 10800 #1"/>
              <v:f eqn="cos #2 #1"/>
              <v:f eqn="sin #2 #1"/>
              <v:f eqn="sum @26 10800 0"/>
              <v:f eqn="sum @27 10800 0"/>
              <v:f eqn="sum @28 10800 0"/>
              <v:f eqn="sum @29 10800 0"/>
              <v:f eqn="sum @19 5400 0"/>
              <v:f eqn="cos @34 #0"/>
              <v:f eqn="sin @34 #0"/>
              <v:f eqn="mid #0 #1"/>
              <v:f eqn="sumangle @37 180 0"/>
              <v:f eqn="if @2 @37 @38"/>
              <v:f eqn="cos 10800 @39"/>
              <v:f eqn="sin 10800 @39"/>
              <v:f eqn="cos #2 @39"/>
              <v:f eqn="sin #2 @39"/>
              <v:f eqn="sum @40 10800 0"/>
              <v:f eqn="sum @41 10800 0"/>
              <v:f eqn="sum @42 10800 0"/>
              <v:f eqn="sum @43 10800 0"/>
              <v:f eqn="sum @35 10800 0"/>
              <v:f eqn="sum @36 10800 0"/>
            </v:formulas>
            <v:path arrowok="t" o:connecttype="custom" o:connectlocs="0,121065;69183,0;171450,0;171450,0;428625,0;959517,0;1028700,121065;1028700,423719;1028700,423719;1028700,605314;1028700,605311;959517,726376;296277,726376;614245,1000125;171450,726376;69183,726376;0,605311;0,605314;0,423719;0,423719;0,121065" o:connectangles="0,0,0,0,0,0,0,0,0,0,0,0,0,0,0,0,0,0,0,0,0" textboxrect="0,0,1628775,904913"/>
            <v:handles>
              <v:h position="@3,#0" polar="10800,10800"/>
              <v:h position="#2,#1" polar="10800,10800" radiusrange="0,10800"/>
            </v:handles>
            <v:textbox>
              <w:txbxContent>
                <w:p w:rsidR="00572E9E" w:rsidRPr="003F631D" w:rsidRDefault="00572E9E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Kitaplarımız</w:t>
                  </w:r>
                </w:p>
                <w:p w:rsidR="00572E9E" w:rsidRPr="003F631D" w:rsidRDefault="00572E9E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Defterlerimiz</w:t>
                  </w:r>
                </w:p>
                <w:p w:rsidR="00572E9E" w:rsidRPr="003F631D" w:rsidRDefault="00572E9E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Kalemlerimiz</w:t>
                  </w:r>
                </w:p>
                <w:p w:rsidR="00572E9E" w:rsidRPr="003F631D" w:rsidRDefault="00572E9E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Çantalarımız</w:t>
                  </w:r>
                </w:p>
                <w:p w:rsidR="00572E9E" w:rsidRPr="00B228F1" w:rsidRDefault="00572E9E" w:rsidP="003F631D">
                  <w:pPr>
                    <w:jc w:val="center"/>
                    <w:rPr>
                      <w:rFonts w:ascii="Garamond" w:hAnsi="Garamond"/>
                      <w:b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76" o:spid="_x0000_s1028" type="#_x0000_t202" style="position:absolute;left:0;text-align:left;margin-left:18.1pt;margin-top:8.55pt;width:32.25pt;height:22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" filled="f" stroked="f" strokeweight=".5pt">
            <v:textbox>
              <w:txbxContent>
                <w:p w:rsidR="00572E9E" w:rsidRPr="001470B2" w:rsidRDefault="00572E9E" w:rsidP="003F631D">
                  <w:pPr>
                    <w:rPr>
                      <w:rFonts w:ascii="Garamond" w:hAnsi="Garamond"/>
                      <w:b/>
                    </w:rPr>
                  </w:pPr>
                  <w:r>
                    <w:rPr>
                      <w:rFonts w:ascii="Garamond" w:hAnsi="Garamond"/>
                      <w:b/>
                    </w:rPr>
                    <w:t>A</w:t>
                  </w:r>
                  <w:r w:rsidRPr="001470B2">
                    <w:rPr>
                      <w:rFonts w:ascii="Garamond" w:hAnsi="Garamond"/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shape id="Metin Kutusu 277" o:spid="_x0000_s1029" type="#_x0000_t202" style="position:absolute;left:0;text-align:left;margin-left:158.4pt;margin-top:7.8pt;width:39pt;height:28.5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" filled="f" stroked="f" strokeweight=".5pt">
            <v:textbox>
              <w:txbxContent>
                <w:p w:rsidR="00572E9E" w:rsidRPr="001470B2" w:rsidRDefault="00572E9E" w:rsidP="003F631D">
                  <w:pPr>
                    <w:rPr>
                      <w:rFonts w:ascii="Garamond" w:hAnsi="Garamond"/>
                      <w:b/>
                    </w:rPr>
                  </w:pPr>
                  <w:r>
                    <w:rPr>
                      <w:rFonts w:ascii="Garamond" w:hAnsi="Garamond"/>
                      <w:b/>
                    </w:rPr>
                    <w:t>B</w:t>
                  </w:r>
                  <w:r w:rsidRPr="001470B2">
                    <w:rPr>
                      <w:rFonts w:ascii="Garamond" w:hAnsi="Garamond"/>
                      <w:b/>
                    </w:rPr>
                    <w:t>)</w:t>
                  </w:r>
                </w:p>
              </w:txbxContent>
            </v:textbox>
          </v:shape>
        </w:pict>
      </w: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l_fi" o:spid="_x0000_s1030" type="#_x0000_t75" alt="http://batmobilestate.com/international-students.jpg" style="position:absolute;left:0;text-align:left;margin-left:155.4pt;margin-top:9.6pt;width:109.5pt;height:123pt;z-index:251646464;visibility:visible">
            <v:imagedata r:id="rId7" o:title="" croptop="12329f" cropleft="37726f"/>
          </v:shape>
        </w:pict>
      </w:r>
      <w:r>
        <w:rPr>
          <w:noProof/>
        </w:rPr>
        <w:pict>
          <v:shape id="_x0000_s1031" type="#_x0000_t75" alt="http://batmobilestate.com/international-students.jpg" style="position:absolute;left:0;text-align:left;margin-left:47.4pt;margin-top:9.6pt;width:99pt;height:121.5pt;z-index:251647488;visibility:visible">
            <v:imagedata r:id="rId7" o:title="" croptop="12977f" cropright="40385f"/>
          </v:shape>
        </w:pict>
      </w:r>
    </w:p>
    <w:p w:rsidR="00572E9E" w:rsidRDefault="00572E9E" w:rsidP="003F631D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3F631D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3F631D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3F631D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3F631D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3F631D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  <w:r>
        <w:rPr>
          <w:noProof/>
        </w:rPr>
        <w:pict>
          <v:shape id="_x0000_s1032" style="position:absolute;left:0;text-align:left;margin-left:34.65pt;margin-top:6pt;width:96.75pt;height:93.75pt;flip:x;z-index:251651584;visibility:visible;v-text-anchor:bottom" coordsize="1628775,113870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" adj="-11796480,,5400" path="m,591021c,530524,49043,481481,109540,481481r161923,l211025,,371475,481481r1147760,c1579732,481481,1628775,530524,1628775,591021r,-2l1628775,591019r,164306l1628775,1029166v,60497,-49043,109540,-109540,109540l678656,1138706r-407193,l271463,1138706r-161923,c49043,1138706,,1089663,,1029166l,755325,,591019r,l,591021xe" fillcolor="#c6d9f1" strokecolor="#be4b48">
            <v:stroke joinstyle="miter"/>
            <v:shadow on="t" color="black" opacity="24903f" origin=",.5" offset="0,.55556mm"/>
            <v:formulas>
              <v:f eqn="val #1"/>
              <v:f eqn="val #0"/>
              <v:f eqn="sum #1 0 #0"/>
              <v:f eqn="val 10800"/>
              <v:f eqn="sum 0 0 #1"/>
              <v:f eqn="sumangle @2 360 0"/>
              <v:f eqn="if @2 @2 @5"/>
              <v:f eqn="sum 0 0 @6"/>
              <v:f eqn="val #2"/>
              <v:f eqn="sum 0 0 #0"/>
              <v:f eqn="sum #2 0 2700"/>
              <v:f eqn="cos @10 #1"/>
              <v:f eqn="sin @10 #1"/>
              <v:f eqn="cos 13500 #1"/>
              <v:f eqn="sin 13500 #1"/>
              <v:f eqn="sum @11 10800 0"/>
              <v:f eqn="sum @12 10800 0"/>
              <v:f eqn="sum @13 10800 0"/>
              <v:f eqn="sum @14 10800 0"/>
              <v:f eqn="prod #2 1 2"/>
              <v:f eqn="sum @19 5400 0"/>
              <v:f eqn="cos @20 #1"/>
              <v:f eqn="sin @20 #1"/>
              <v:f eqn="sum @21 10800 0"/>
              <v:f eqn="sum @12 @23 @22"/>
              <v:f eqn="sum @22 @23 @11"/>
              <v:f eqn="cos 10800 #1"/>
              <v:f eqn="sin 10800 #1"/>
              <v:f eqn="cos #2 #1"/>
              <v:f eqn="sin #2 #1"/>
              <v:f eqn="sum @26 10800 0"/>
              <v:f eqn="sum @27 10800 0"/>
              <v:f eqn="sum @28 10800 0"/>
              <v:f eqn="sum @29 10800 0"/>
              <v:f eqn="sum @19 5400 0"/>
              <v:f eqn="cos @34 #0"/>
              <v:f eqn="sin @34 #0"/>
              <v:f eqn="mid #0 #1"/>
              <v:f eqn="sumangle @37 180 0"/>
              <v:f eqn="if @2 @37 @38"/>
              <v:f eqn="cos 10800 @39"/>
              <v:f eqn="sin 10800 @39"/>
              <v:f eqn="cos #2 @39"/>
              <v:f eqn="sin #2 @39"/>
              <v:f eqn="sum @40 10800 0"/>
              <v:f eqn="sum @41 10800 0"/>
              <v:f eqn="sum @42 10800 0"/>
              <v:f eqn="sum @43 10800 0"/>
              <v:f eqn="sum @35 10800 0"/>
              <v:f eqn="sum @36 10800 0"/>
            </v:formulas>
            <v:path arrowok="t" o:connecttype="custom" o:connectlocs="0,617968;82635,503434;204788,503434;159194,0;280236,503434;1146090,503434;1228725,617968;1228725,617966;1228725,617966;1228725,789764;1228725,1076091;1146090,1190625;511969,1190625;204788,1190625;204788,1190625;82635,1190625;0,1076091;0,789764;0,617966;0,617966;0,617968" o:connectangles="0,0,0,0,0,0,0,0,0,0,0,0,0,0,0,0,0,0,0,0,0" textboxrect="0,0,1628775,1138706"/>
            <v:handles>
              <v:h position="@3,#0" polar="10800,10800"/>
              <v:h position="#2,#1" polar="10800,10800" radiusrange="0,10800"/>
            </v:handles>
            <v:textbox>
              <w:txbxContent>
                <w:p w:rsidR="00572E9E" w:rsidRPr="003F631D" w:rsidRDefault="00572E9E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Yemeklerimiz</w:t>
                  </w:r>
                </w:p>
                <w:p w:rsidR="00572E9E" w:rsidRPr="003F631D" w:rsidRDefault="00572E9E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*Türkülerimiz</w:t>
                  </w:r>
                </w:p>
                <w:p w:rsidR="00572E9E" w:rsidRPr="003F631D" w:rsidRDefault="00572E9E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Halk Oyunlarımız</w:t>
                  </w:r>
                </w:p>
                <w:p w:rsidR="00572E9E" w:rsidRPr="00B228F1" w:rsidRDefault="00572E9E" w:rsidP="005E4920">
                  <w:pPr>
                    <w:rPr>
                      <w:rFonts w:ascii="Garamond" w:hAnsi="Garamond"/>
                      <w:b/>
                      <w:sz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Düğünlerimiz</w:t>
                  </w:r>
                </w:p>
              </w:txbxContent>
            </v:textbox>
          </v:shape>
        </w:pict>
      </w:r>
    </w:p>
    <w:p w:rsidR="00572E9E" w:rsidRDefault="00572E9E" w:rsidP="003F631D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  <w:r>
        <w:rPr>
          <w:noProof/>
        </w:rPr>
        <w:pict>
          <v:shape id="_x0000_s1033" style="position:absolute;left:0;text-align:left;margin-left:166.65pt;margin-top:3pt;width:102pt;height:81.75pt;z-index:251649536;visibility:visible;v-text-anchor:bottom" coordsize="1628775,1022747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" adj="-11796480,,5400" path="m,475062c,414565,49043,365522,109540,365522l733425,329552,370286,,907256,331431r611979,34091c1579732,365522,1628775,414565,1628775,475062r,-2l1628775,475060r,164306l1628775,913207v,60497,-49043,109540,-109540,109540l678656,1022747r-407193,l271463,1022747r-161923,c49043,1022747,,973704,,913207l,639366,,475060r,l,475062xe" fillcolor="#c6d9f1" strokecolor="#be4b48">
            <v:stroke joinstyle="miter"/>
            <v:shadow on="t" color="black" opacity="24903f" origin=",.5" offset="0,.55556mm"/>
            <v:formulas>
              <v:f eqn="val #1"/>
              <v:f eqn="val #0"/>
              <v:f eqn="sum #1 0 #0"/>
              <v:f eqn="val 10800"/>
              <v:f eqn="sum 0 0 #1"/>
              <v:f eqn="sumangle @2 360 0"/>
              <v:f eqn="if @2 @2 @5"/>
              <v:f eqn="sum 0 0 @6"/>
              <v:f eqn="val #2"/>
              <v:f eqn="sum 0 0 #0"/>
              <v:f eqn="sum #2 0 2700"/>
              <v:f eqn="cos @10 #1"/>
              <v:f eqn="sin @10 #1"/>
              <v:f eqn="cos 13500 #1"/>
              <v:f eqn="sin 13500 #1"/>
              <v:f eqn="sum @11 10800 0"/>
              <v:f eqn="sum @12 10800 0"/>
              <v:f eqn="sum @13 10800 0"/>
              <v:f eqn="sum @14 10800 0"/>
              <v:f eqn="prod #2 1 2"/>
              <v:f eqn="sum @19 5400 0"/>
              <v:f eqn="cos @20 #1"/>
              <v:f eqn="sin @20 #1"/>
              <v:f eqn="sum @21 10800 0"/>
              <v:f eqn="sum @12 @23 @22"/>
              <v:f eqn="sum @22 @23 @11"/>
              <v:f eqn="cos 10800 #1"/>
              <v:f eqn="sin 10800 #1"/>
              <v:f eqn="cos #2 #1"/>
              <v:f eqn="sin #2 #1"/>
              <v:f eqn="sum @26 10800 0"/>
              <v:f eqn="sum @27 10800 0"/>
              <v:f eqn="sum @28 10800 0"/>
              <v:f eqn="sum @29 10800 0"/>
              <v:f eqn="sum @19 5400 0"/>
              <v:f eqn="cos @34 #0"/>
              <v:f eqn="sin @34 #0"/>
              <v:f eqn="mid #0 #1"/>
              <v:f eqn="sumangle @37 180 0"/>
              <v:f eqn="if @2 @37 @38"/>
              <v:f eqn="cos 10800 @39"/>
              <v:f eqn="sin 10800 @39"/>
              <v:f eqn="cos #2 @39"/>
              <v:f eqn="sin #2 @39"/>
              <v:f eqn="sum @40 10800 0"/>
              <v:f eqn="sum @41 10800 0"/>
              <v:f eqn="sum @42 10800 0"/>
              <v:f eqn="sum @43 10800 0"/>
              <v:f eqn="sum @35 10800 0"/>
              <v:f eqn="sum @36 10800 0"/>
            </v:formulas>
            <v:path arrowok="t" o:connecttype="custom" o:connectlocs="0,482251;87120,371054;583309,334539;294496,0;721560,336447;1208280,371054;1295400,482251;1295400,482249;1295400,482249;1295400,649042;1295400,927027;1208280,1038225;539750,1038225;215900,1038225;215900,1038225;87120,1038225;0,927027;0,649042;0,482249;0,482249;0,482251" o:connectangles="0,0,0,0,0,0,0,0,0,0,0,0,0,0,0,0,0,0,0,0,0" textboxrect="0,0,1628775,1022747"/>
            <v:handles>
              <v:h position="@3,#0" polar="10800,10800"/>
              <v:h position="#2,#1" polar="10800,10800" radiusrange="0,10800"/>
            </v:handles>
            <v:textbox>
              <w:txbxContent>
                <w:p w:rsidR="00572E9E" w:rsidRDefault="00572E9E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</w:p>
                <w:p w:rsidR="00572E9E" w:rsidRDefault="00572E9E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</w:p>
                <w:p w:rsidR="00572E9E" w:rsidRPr="003F631D" w:rsidRDefault="00572E9E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Oyuncaklarımız</w:t>
                  </w:r>
                </w:p>
                <w:p w:rsidR="00572E9E" w:rsidRPr="003F631D" w:rsidRDefault="00572E9E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Komşularımız</w:t>
                  </w:r>
                </w:p>
                <w:p w:rsidR="00572E9E" w:rsidRPr="003F631D" w:rsidRDefault="00572E9E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Okulumuz</w:t>
                  </w:r>
                </w:p>
                <w:p w:rsidR="00572E9E" w:rsidRPr="003F631D" w:rsidRDefault="00572E9E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Milli Bayramlarımız</w:t>
                  </w:r>
                </w:p>
                <w:p w:rsidR="00572E9E" w:rsidRPr="00B228F1" w:rsidRDefault="00572E9E" w:rsidP="003F631D">
                  <w:pPr>
                    <w:jc w:val="center"/>
                    <w:rPr>
                      <w:rFonts w:ascii="Garamond" w:hAnsi="Garamond"/>
                      <w:b/>
                      <w:sz w:val="20"/>
                    </w:rPr>
                  </w:pPr>
                </w:p>
              </w:txbxContent>
            </v:textbox>
          </v:shape>
        </w:pict>
      </w:r>
    </w:p>
    <w:p w:rsidR="00572E9E" w:rsidRDefault="00572E9E" w:rsidP="003F631D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3F631D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  <w:r>
        <w:rPr>
          <w:noProof/>
        </w:rPr>
        <w:pict>
          <v:shape id="Metin Kutusu 252" o:spid="_x0000_s1034" type="#_x0000_t202" style="position:absolute;left:0;text-align:left;margin-left:9.9pt;margin-top:6.3pt;width:33pt;height:22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" filled="f" stroked="f" strokeweight=".5pt">
            <v:textbox>
              <w:txbxContent>
                <w:p w:rsidR="00572E9E" w:rsidRPr="001470B2" w:rsidRDefault="00572E9E" w:rsidP="003F631D">
                  <w:pPr>
                    <w:rPr>
                      <w:rFonts w:ascii="Garamond" w:hAnsi="Garamond"/>
                      <w:b/>
                    </w:rPr>
                  </w:pPr>
                  <w:r>
                    <w:rPr>
                      <w:rFonts w:ascii="Garamond" w:hAnsi="Garamond"/>
                      <w:b/>
                    </w:rPr>
                    <w:t>C</w:t>
                  </w:r>
                  <w:r w:rsidRPr="001470B2">
                    <w:rPr>
                      <w:rFonts w:ascii="Garamond" w:hAnsi="Garamond"/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shape id="Metin Kutusu 278" o:spid="_x0000_s1035" type="#_x0000_t202" style="position:absolute;left:0;text-align:left;margin-left:144.15pt;margin-top:4.3pt;width:31.45pt;height:22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" filled="f" stroked="f" strokeweight=".5pt">
            <v:textbox>
              <w:txbxContent>
                <w:p w:rsidR="00572E9E" w:rsidRPr="001470B2" w:rsidRDefault="00572E9E" w:rsidP="003F631D">
                  <w:pPr>
                    <w:rPr>
                      <w:rFonts w:ascii="Garamond" w:hAnsi="Garamond"/>
                      <w:b/>
                    </w:rPr>
                  </w:pPr>
                  <w:r>
                    <w:rPr>
                      <w:rFonts w:ascii="Garamond" w:hAnsi="Garamond"/>
                      <w:b/>
                    </w:rPr>
                    <w:t>D</w:t>
                  </w:r>
                  <w:r w:rsidRPr="001470B2">
                    <w:rPr>
                      <w:rFonts w:ascii="Garamond" w:hAnsi="Garamond"/>
                      <w:b/>
                    </w:rPr>
                    <w:t>)</w:t>
                  </w:r>
                  <w:r>
                    <w:rPr>
                      <w:rFonts w:ascii="Garamond" w:hAnsi="Garamond"/>
                      <w:b/>
                    </w:rPr>
                    <w:t xml:space="preserve"> </w:t>
                  </w:r>
                </w:p>
              </w:txbxContent>
            </v:textbox>
          </v:shape>
        </w:pict>
      </w:r>
    </w:p>
    <w:p w:rsidR="00572E9E" w:rsidRDefault="00572E9E" w:rsidP="003F631D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3F631D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Pr="003F631D" w:rsidRDefault="00572E9E" w:rsidP="003F631D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Pr="00D03AA0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Pr="004F501A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  <w:r>
        <w:rPr>
          <w:noProof/>
        </w:rPr>
        <w:pict>
          <v:group id="Grup 36" o:spid="_x0000_s1036" style="position:absolute;left:0;text-align:left;margin-left:15.9pt;margin-top:3.25pt;width:249pt;height:230.25pt;z-index:251656704" coordsize="31623,29241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">
            <v:shape id="Resim 93213" o:spid="_x0000_s1037" type="#_x0000_t75" style="position:absolute;left:95;width:13811;height:10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P8rvHAAAA3gAAAA8AAABkcnMvZG93bnJldi54bWxEj0FrwkAUhO9C/8PyCl6kblRqa+oqWhAC&#10;PRk95PiafSah2bchu+rWX+8WCh6HmfmGWa6DacWFetdYVjAZJyCIS6sbrhQcD7uXdxDOI2tsLZOC&#10;X3KwXj0Nlphqe+U9XXJfiQhhl6KC2vsuldKVNRl0Y9sRR+9ke4M+yr6SusdrhJtWTpNkLg02HBdq&#10;7OizpvInPxsFr2F0+86LLNzo9FVkb3pRjLZeqeFz2HyA8BT8I/zfzrSCxWw6mcHfnXgF5OoO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SP8rvHAAAA3gAAAA8AAAAAAAAAAAAA&#10;AAAAnwIAAGRycy9kb3ducmV2LnhtbFBLBQYAAAAABAAEAPcAAACTAwAAAAA=&#10;">
              <v:imagedata r:id="rId8" o:title=""/>
              <v:path arrowok="t"/>
            </v:shape>
            <v:shape id="Resim 224" o:spid="_x0000_s1038" type="#_x0000_t75" style="position:absolute;left:17811;top:15240;width:13812;height:10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9nwe/EAAAA3AAAAA8AAABkcnMvZG93bnJldi54bWxEj0FrwkAUhO8F/8PyBG91Y7Ai0VXUUPDS&#10;g1Hx+sg+s8Hs25Ddxvjvu4VCj8PMfMOst4NtRE+drx0rmE0TEMSl0zVXCi7nz/clCB+QNTaOScGL&#10;PGw3o7c1Zto9+UR9ESoRIewzVGBCaDMpfWnIop+6ljh6d9dZDFF2ldQdPiPcNjJNkoW0WHNcMNjS&#10;wVD5KL6tgv7rxMM1vy1v14/Cu/Mi3+9MrtRkPOxWIAIN4T/81z5qBWk6h98z8QjI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9nwe/EAAAA3AAAAA8AAAAAAAAAAAAAAAAA&#10;nwIAAGRycy9kb3ducmV2LnhtbFBLBQYAAAAABAAEAPcAAACQAwAAAAA=&#10;">
              <v:imagedata r:id="rId9" o:title=""/>
              <v:path arrowok="t"/>
            </v:shape>
            <v:shape id="Resim 225" o:spid="_x0000_s1039" type="#_x0000_t75" style="position:absolute;left:17716;width:13811;height:10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8wAuPFAAAA3AAAAA8AAABkcnMvZG93bnJldi54bWxEj19rwjAUxd8Hfodwhb3ITC10aGcUEcS9&#10;bKDzYXu7NNe2mNyUJNZun34ZCHs8nD8/znI9WCN68qF1rGA2zUAQV063XCs4feye5iBCRNZoHJOC&#10;bwqwXo0ellhqd+MD9cdYizTCoUQFTYxdKWWoGrIYpq4jTt7ZeYsxSV9L7fGWxq2ReZY9S4stJ0KD&#10;HW0bqi7Hq02QYvLl383nW69n+5+J4XgpFgulHsfD5gVEpCH+h+/tV60gzwv4O5OOgFz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PMALjxQAAANwAAAAPAAAAAAAAAAAAAAAA&#10;AJ8CAABkcnMvZG93bnJldi54bWxQSwUGAAAAAAQABAD3AAAAkQMAAAAA&#10;">
              <v:imagedata r:id="rId10" o:title=""/>
              <v:path arrowok="t"/>
            </v:shape>
            <v:rect id="Dikdörtgen 226" o:spid="_x0000_s1040" style="position:absolute;left:17716;top:10001;width:13811;height:409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G4BMgA&#10;AADcAAAADwAAAGRycy9kb3ducmV2LnhtbESPT2vCQBTE74LfYXlCL6VuEopI6iriH2jx0FYt9PjI&#10;PpOQ7NuQ3Sapn94tFDwOM/MbZrEaTC06al1pWUE8jUAQZ1aXnCs4n/ZPcxDOI2usLZOCX3KwWo5H&#10;C0y17fmTuqPPRYCwS1FB4X2TSumyggy6qW2Ig3exrUEfZJtL3WIf4KaWSRTNpMGSw0KBDW0Kyqrj&#10;j1HQ4HOUvG+rt6/z925/2D7Gh+tHrdTDZFi/gPA0+Hv4v/2qFSTJDP7OhCMgl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IwbgEyAAAANwAAAAPAAAAAAAAAAAAAAAAAJgCAABk&#10;cnMvZG93bnJldi54bWxQSwUGAAAAAAQABAD1AAAAjQMAAAAA&#10;" fillcolor="#a7bfde" strokecolor="#4579b8">
              <v:fill color2="#e4ecf5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572E9E" w:rsidRPr="00E82899" w:rsidRDefault="00572E9E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</w:pPr>
                    <w:r w:rsidRPr="00E82899">
                      <w:rPr>
                        <w:rFonts w:ascii="Calibri" w:hAnsi="Calibri"/>
                        <w:b/>
                        <w:color w:val="000000"/>
                        <w:sz w:val="22"/>
                        <w:szCs w:val="22"/>
                      </w:rPr>
                      <w:t>2.</w:t>
                    </w:r>
                    <w:r w:rsidRPr="00E82899">
                      <w:rPr>
                        <w:rFonts w:ascii="Calibri" w:hAnsi="Calibri"/>
                        <w:color w:val="000000"/>
                        <w:sz w:val="22"/>
                        <w:szCs w:val="22"/>
                      </w:rPr>
                      <w:t xml:space="preserve"> </w:t>
                    </w:r>
                    <w:r w:rsidRPr="00E82899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Selimiye Camii</w:t>
                    </w:r>
                  </w:p>
                  <w:p w:rsidR="00572E9E" w:rsidRPr="00E82899" w:rsidRDefault="00572E9E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2"/>
                        <w:szCs w:val="22"/>
                      </w:rPr>
                    </w:pPr>
                    <w:r w:rsidRPr="00E82899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Edirne</w:t>
                    </w:r>
                  </w:p>
                </w:txbxContent>
              </v:textbox>
            </v:rect>
            <v:rect id="Dikdörtgen 227" o:spid="_x0000_s1041" style="position:absolute;left:95;top:10096;width:14002;height:409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Z6wcMA&#10;AADcAAAADwAAAGRycy9kb3ducmV2LnhtbESPQYvCMBSE74L/ITxhb5puF9StRhF1RdCLXS/eHs2z&#10;rdu8lCar9d8bQfA4zMw3zHTemkpcqXGlZQWfgwgEcWZ1ybmC4+9PfwzCeWSNlWVScCcH81m3M8VE&#10;2xsf6Jr6XAQIuwQVFN7XiZQuK8igG9iaOHhn2xj0QTa51A3eAtxUMo6ioTRYclgosKZlQdlf+m8U&#10;7DlLT8PNmdd+HX3vV7sL6a+VUh+9djEB4an17/CrvdUK4ngEzzPhCM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Z6wcMAAADcAAAADwAAAAAAAAAAAAAAAACYAgAAZHJzL2Rv&#10;d25yZXYueG1sUEsFBgAAAAAEAAQA9QAAAIgDAAAAAA==&#10;" fillcolor="#a3c4ff" strokecolor="#4a7ebb">
              <v:fill color2="#e5eeff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572E9E" w:rsidRPr="00E82899" w:rsidRDefault="00572E9E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</w:pPr>
                    <w:r w:rsidRPr="00E82899">
                      <w:rPr>
                        <w:rFonts w:ascii="Calibri" w:hAnsi="Calibri"/>
                        <w:b/>
                        <w:color w:val="000000"/>
                        <w:sz w:val="22"/>
                        <w:szCs w:val="22"/>
                      </w:rPr>
                      <w:t>1.</w:t>
                    </w:r>
                    <w:r w:rsidRPr="00E82899">
                      <w:rPr>
                        <w:rFonts w:ascii="Calibri" w:hAnsi="Calibri"/>
                        <w:color w:val="000000"/>
                        <w:sz w:val="22"/>
                        <w:szCs w:val="22"/>
                      </w:rPr>
                      <w:t xml:space="preserve"> </w:t>
                    </w:r>
                    <w:r w:rsidRPr="00E82899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Aspendos Tiyatrosu</w:t>
                    </w:r>
                  </w:p>
                  <w:p w:rsidR="00572E9E" w:rsidRPr="00E82899" w:rsidRDefault="00572E9E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0"/>
                        <w:szCs w:val="22"/>
                      </w:rPr>
                    </w:pPr>
                    <w:r w:rsidRPr="00E82899">
                      <w:rPr>
                        <w:rFonts w:ascii="Calibri" w:hAnsi="Calibri"/>
                        <w:color w:val="000000"/>
                        <w:sz w:val="20"/>
                        <w:szCs w:val="22"/>
                      </w:rPr>
                      <w:t>Antalya</w:t>
                    </w:r>
                  </w:p>
                </w:txbxContent>
              </v:textbox>
            </v:rect>
            <v:rect id="Dikdörtgen 228" o:spid="_x0000_s1042" style="position:absolute;top:25241;width:13906;height:39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nus78A&#10;AADcAAAADwAAAGRycy9kb3ducmV2LnhtbERPy4rCMBTdC/5DuII7Ta0gYzWK+GJAN1Y37i7Nta02&#10;N6WJWv9+shBmeTjv+bI1lXhR40rLCkbDCARxZnXJuYLLeTf4AeE8ssbKMin4kIPlotuZY6Ltm0/0&#10;Sn0uQgi7BBUU3teJlC4ryKAb2po4cDfbGPQBNrnUDb5DuKlkHEUTabDk0FBgTeuCskf6NAqOnKXX&#10;yf7GW7+NpsfN4U56vFGq32tXMxCeWv8v/rp/tYI4DmvDmXAE5OI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Dqe6zvwAAANwAAAAPAAAAAAAAAAAAAAAAAJgCAABkcnMvZG93bnJl&#10;di54bWxQSwUGAAAAAAQABAD1AAAAhAMAAAAA&#10;" fillcolor="#a3c4ff" strokecolor="#4a7ebb">
              <v:fill color2="#e5eeff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572E9E" w:rsidRPr="00E82899" w:rsidRDefault="00572E9E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</w:pPr>
                    <w:r w:rsidRPr="00E82899">
                      <w:rPr>
                        <w:rFonts w:ascii="Calibri" w:hAnsi="Calibri"/>
                        <w:b/>
                        <w:color w:val="000000"/>
                        <w:sz w:val="22"/>
                        <w:szCs w:val="22"/>
                      </w:rPr>
                      <w:t xml:space="preserve">3.  </w:t>
                    </w:r>
                    <w:r w:rsidRPr="00E82899">
                      <w:rPr>
                        <w:rFonts w:ascii="Calibri" w:hAnsi="Calibri"/>
                        <w:color w:val="000000"/>
                        <w:sz w:val="20"/>
                        <w:szCs w:val="22"/>
                      </w:rPr>
                      <w:t>Saat Kulesi</w:t>
                    </w:r>
                  </w:p>
                  <w:p w:rsidR="00572E9E" w:rsidRPr="00E82899" w:rsidRDefault="00572E9E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2"/>
                        <w:szCs w:val="22"/>
                      </w:rPr>
                    </w:pPr>
                    <w:r w:rsidRPr="00E82899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İzmir</w:t>
                    </w:r>
                  </w:p>
                </w:txbxContent>
              </v:textbox>
            </v:rect>
            <v:rect id="Dikdörtgen 229" o:spid="_x0000_s1043" style="position:absolute;left:17716;top:25336;width:13907;height:39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VLKMUA&#10;AADcAAAADwAAAGRycy9kb3ducmV2LnhtbESPQWvCQBSE7wX/w/IEb3VjhFBTVxFjS8FcjL309sg+&#10;k9Ts25DdxvTfd4WCx2FmvmHW29G0YqDeNZYVLOYRCOLS6oYrBZ/nt+cXEM4ja2wtk4JfcrDdTJ7W&#10;mGp74xMNha9EgLBLUUHtfZdK6cqaDLq57YiDd7G9QR9kX0nd4y3ATSvjKEqkwYbDQo0d7Wsqr8WP&#10;UZBzWXwl7xc++EO0yrPjN+llptRsOu5eQXga/SP83/7QCuJ4Bfcz4QjI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5UsoxQAAANwAAAAPAAAAAAAAAAAAAAAAAJgCAABkcnMv&#10;ZG93bnJldi54bWxQSwUGAAAAAAQABAD1AAAAigMAAAAA&#10;" fillcolor="#a3c4ff" strokecolor="#4a7ebb">
              <v:fill color2="#e5eeff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572E9E" w:rsidRPr="00E82899" w:rsidRDefault="00572E9E" w:rsidP="00BD54B9">
                    <w:pPr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</w:pPr>
                    <w:r w:rsidRPr="00E82899">
                      <w:rPr>
                        <w:rFonts w:ascii="Calibri" w:hAnsi="Calibri"/>
                        <w:b/>
                        <w:color w:val="000000"/>
                        <w:sz w:val="22"/>
                        <w:szCs w:val="22"/>
                      </w:rPr>
                      <w:t xml:space="preserve">4.  </w:t>
                    </w:r>
                    <w:r w:rsidRPr="00E82899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Nemrut Heykelleri</w:t>
                    </w:r>
                  </w:p>
                  <w:p w:rsidR="00572E9E" w:rsidRPr="00E82899" w:rsidRDefault="00572E9E" w:rsidP="00B31FD7">
                    <w:pPr>
                      <w:jc w:val="center"/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</w:pPr>
                    <w:r w:rsidRPr="00E82899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Adıyaman</w:t>
                    </w:r>
                  </w:p>
                  <w:p w:rsidR="00572E9E" w:rsidRPr="00E82899" w:rsidRDefault="00572E9E" w:rsidP="00BD54B9">
                    <w:pPr>
                      <w:rPr>
                        <w:rFonts w:ascii="Calibri" w:hAnsi="Calibri"/>
                        <w:color w:val="000000"/>
                        <w:sz w:val="22"/>
                        <w:szCs w:val="22"/>
                      </w:rPr>
                    </w:pPr>
                  </w:p>
                </w:txbxContent>
              </v:textbox>
            </v:rect>
            <v:shape id="Resim 279" o:spid="_x0000_s1044" type="#_x0000_t75" alt="http://cdn.geolocation.ws/geolocation_media/panoramio/01109/p-011095720.jpg" style="position:absolute;left:95;top:15144;width:13811;height:10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7k5aDHAAAA3AAAAA8AAABkcnMvZG93bnJldi54bWxEj09rwkAUxO+C32F5Qi9SN/HQP6mriGAV&#10;oYLWg8dH9jVJm30bdjcm9dO7hYLHYWZ+w8wWvanFhZyvLCtIJwkI4tzqigsFp8/14wsIH5A11pZJ&#10;wS95WMyHgxlm2nZ8oMsxFCJC2GeooAyhyaT0eUkG/cQ2xNH7ss5giNIVUjvsItzUcpokT9JgxXGh&#10;xIZWJeU/x9Yo+Fi/f7vU7rvkuml34azH6XjXKvUw6pdvIAL14R7+b2+1gunzK/ydiUdAzm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7k5aDHAAAA3AAAAA8AAAAAAAAAAAAA&#10;AAAAnwIAAGRycy9kb3ducmV2LnhtbFBLBQYAAAAABAAEAPcAAACTAwAAAAA=&#10;">
              <v:imagedata r:id="rId11" o:title="" cropleft="6372f" cropright="11833f"/>
              <v:path arrowok="t"/>
            </v:shape>
          </v:group>
        </w:pict>
      </w:r>
      <w:r w:rsidRPr="004F501A">
        <w:rPr>
          <w:rFonts w:ascii="Garamond" w:hAnsi="Garamond"/>
          <w:b/>
          <w:szCs w:val="22"/>
        </w:rPr>
        <w:t>2-)</w:t>
      </w: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 w:val="22"/>
          <w:szCs w:val="22"/>
        </w:rPr>
      </w:pPr>
    </w:p>
    <w:p w:rsidR="00572E9E" w:rsidRPr="00DE505C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Pr="00B31FD7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10"/>
          <w:szCs w:val="22"/>
        </w:rPr>
      </w:pPr>
    </w:p>
    <w:p w:rsidR="00572E9E" w:rsidRPr="00192E87" w:rsidRDefault="00572E9E" w:rsidP="00B31FD7">
      <w:pPr>
        <w:shd w:val="clear" w:color="auto" w:fill="FFFFFF"/>
        <w:spacing w:line="276" w:lineRule="auto"/>
        <w:ind w:left="397" w:hanging="397"/>
        <w:rPr>
          <w:rFonts w:ascii="Garamond" w:hAnsi="Garamond"/>
          <w:b/>
          <w:szCs w:val="22"/>
        </w:rPr>
      </w:pPr>
      <w:r>
        <w:rPr>
          <w:rFonts w:ascii="Garamond" w:hAnsi="Garamond"/>
          <w:b/>
          <w:sz w:val="22"/>
          <w:szCs w:val="22"/>
        </w:rPr>
        <w:tab/>
      </w:r>
      <w:r w:rsidRPr="00192E87">
        <w:rPr>
          <w:rFonts w:ascii="Garamond" w:hAnsi="Garamond"/>
          <w:b/>
          <w:szCs w:val="22"/>
        </w:rPr>
        <w:t>Yukarıda verilen tarihi yer – şehir eşleştirmelerinden hangileri doğru eşleştirilmiştir?</w:t>
      </w:r>
    </w:p>
    <w:p w:rsidR="00572E9E" w:rsidRPr="00192E87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6"/>
          <w:szCs w:val="22"/>
        </w:rPr>
      </w:pPr>
    </w:p>
    <w:p w:rsidR="00572E9E" w:rsidRPr="00192E87" w:rsidRDefault="00572E9E" w:rsidP="00AA4B69">
      <w:pPr>
        <w:shd w:val="clear" w:color="auto" w:fill="FFFFFF"/>
        <w:spacing w:line="300" w:lineRule="auto"/>
        <w:ind w:left="284" w:hanging="284"/>
        <w:rPr>
          <w:rFonts w:ascii="Garamond" w:hAnsi="Garamond"/>
          <w:szCs w:val="22"/>
        </w:rPr>
      </w:pPr>
      <w:r w:rsidRPr="00192E87">
        <w:rPr>
          <w:rFonts w:ascii="Garamond" w:hAnsi="Garamond"/>
          <w:b/>
          <w:szCs w:val="22"/>
        </w:rPr>
        <w:tab/>
      </w:r>
      <w:r w:rsidRPr="00192E87">
        <w:rPr>
          <w:rFonts w:ascii="Garamond" w:hAnsi="Garamond"/>
          <w:b/>
          <w:szCs w:val="22"/>
        </w:rPr>
        <w:tab/>
        <w:t xml:space="preserve">A) </w:t>
      </w:r>
      <w:r w:rsidRPr="00192E87">
        <w:rPr>
          <w:rFonts w:ascii="Garamond" w:hAnsi="Garamond"/>
          <w:szCs w:val="22"/>
        </w:rPr>
        <w:t>Yalnız 1</w:t>
      </w:r>
      <w:r w:rsidRPr="00192E87">
        <w:rPr>
          <w:rFonts w:ascii="Garamond" w:hAnsi="Garamond"/>
          <w:b/>
          <w:szCs w:val="22"/>
        </w:rPr>
        <w:tab/>
      </w:r>
      <w:r w:rsidRPr="00192E87">
        <w:rPr>
          <w:rFonts w:ascii="Garamond" w:hAnsi="Garamond"/>
          <w:b/>
          <w:szCs w:val="22"/>
        </w:rPr>
        <w:tab/>
      </w:r>
      <w:r w:rsidRPr="00192E87">
        <w:rPr>
          <w:rFonts w:ascii="Garamond" w:hAnsi="Garamond"/>
          <w:b/>
          <w:szCs w:val="22"/>
        </w:rPr>
        <w:tab/>
        <w:t xml:space="preserve">B) </w:t>
      </w:r>
      <w:r w:rsidRPr="00192E87">
        <w:rPr>
          <w:rFonts w:ascii="Garamond" w:hAnsi="Garamond"/>
          <w:szCs w:val="22"/>
        </w:rPr>
        <w:t>2, 3 ve 4</w:t>
      </w:r>
    </w:p>
    <w:p w:rsidR="00572E9E" w:rsidRDefault="00572E9E" w:rsidP="00AA4B69">
      <w:pPr>
        <w:shd w:val="clear" w:color="auto" w:fill="FFFFFF"/>
        <w:spacing w:line="300" w:lineRule="auto"/>
        <w:ind w:left="284" w:hanging="284"/>
        <w:rPr>
          <w:rFonts w:ascii="Garamond" w:hAnsi="Garamond"/>
          <w:szCs w:val="22"/>
        </w:rPr>
      </w:pPr>
      <w:r w:rsidRPr="00192E87">
        <w:rPr>
          <w:rFonts w:ascii="Garamond" w:hAnsi="Garamond"/>
          <w:b/>
          <w:szCs w:val="22"/>
        </w:rPr>
        <w:tab/>
      </w:r>
      <w:r w:rsidRPr="00192E87">
        <w:rPr>
          <w:rFonts w:ascii="Garamond" w:hAnsi="Garamond"/>
          <w:b/>
          <w:szCs w:val="22"/>
        </w:rPr>
        <w:tab/>
        <w:t xml:space="preserve">C) </w:t>
      </w:r>
      <w:r w:rsidRPr="00192E87">
        <w:rPr>
          <w:rFonts w:ascii="Garamond" w:hAnsi="Garamond"/>
          <w:szCs w:val="22"/>
        </w:rPr>
        <w:t>1, 2 ve 3</w:t>
      </w:r>
      <w:r w:rsidRPr="00192E87">
        <w:rPr>
          <w:rFonts w:ascii="Garamond" w:hAnsi="Garamond"/>
          <w:szCs w:val="22"/>
        </w:rPr>
        <w:tab/>
      </w:r>
      <w:r w:rsidRPr="00192E87">
        <w:rPr>
          <w:rFonts w:ascii="Garamond" w:hAnsi="Garamond"/>
          <w:b/>
          <w:szCs w:val="22"/>
        </w:rPr>
        <w:tab/>
      </w:r>
      <w:r w:rsidRPr="00192E87">
        <w:rPr>
          <w:rFonts w:ascii="Garamond" w:hAnsi="Garamond"/>
          <w:b/>
          <w:szCs w:val="22"/>
        </w:rPr>
        <w:tab/>
        <w:t xml:space="preserve">D) </w:t>
      </w:r>
      <w:r w:rsidRPr="00192E87">
        <w:rPr>
          <w:rFonts w:ascii="Garamond" w:hAnsi="Garamond"/>
          <w:szCs w:val="22"/>
        </w:rPr>
        <w:t>1, 2, 3 ve 4</w:t>
      </w:r>
    </w:p>
    <w:p w:rsidR="00572E9E" w:rsidRPr="00192E87" w:rsidRDefault="00572E9E" w:rsidP="00800BD9">
      <w:pPr>
        <w:shd w:val="clear" w:color="auto" w:fill="FFFFFF"/>
        <w:spacing w:line="360" w:lineRule="auto"/>
        <w:ind w:left="284" w:hanging="284"/>
        <w:rPr>
          <w:rFonts w:ascii="Garamond" w:hAnsi="Garamond"/>
          <w:b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Pr="00192E87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Pr="00800BD9" w:rsidRDefault="00572E9E" w:rsidP="00800BD9">
      <w:pPr>
        <w:shd w:val="clear" w:color="auto" w:fill="FFFFFF"/>
        <w:spacing w:line="240" w:lineRule="auto"/>
        <w:ind w:left="510" w:hanging="340"/>
        <w:rPr>
          <w:rFonts w:ascii="Comic Sans MS" w:hAnsi="Comic Sans MS"/>
          <w:sz w:val="8"/>
          <w:szCs w:val="16"/>
        </w:rPr>
      </w:pPr>
    </w:p>
    <w:p w:rsidR="00572E9E" w:rsidRPr="004F501A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  <w:r>
        <w:rPr>
          <w:noProof/>
        </w:rPr>
        <w:pict>
          <v:group id="Grup 281" o:spid="_x0000_s1045" style="position:absolute;left:0;text-align:left;margin-left:-11.65pt;margin-top:1.3pt;width:246pt;height:105.7pt;z-index:251642368" coordsize="31242,134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">
            <v:shape id="Resim 93207" o:spid="_x0000_s1046" type="#_x0000_t75" style="position:absolute;left:22002;width:9240;height:13423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PdDvFAAAA3gAAAA8AAABkcnMvZG93bnJldi54bWxEj0FrwkAUhO8F/8PyBG91o6GNRlcpBcFb&#10;W/Xi7ZF9ZoPZtzG7muTfu4VCj8PMfMOst72txYNaXzlWMJsmIIgLpysuFZyOu9cFCB+QNdaOScFA&#10;Hrab0csac+06/qHHIZQiQtjnqMCE0ORS+sKQRT91DXH0Lq61GKJsS6lb7CLc1nKeJO/SYsVxwWBD&#10;n4aK6+FuFaRuuGXX7v52PJvsi86U4vfASk3G/ccKRKA+/If/2nutYJnOkwx+78QrIDd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T3Q7xQAAAN4AAAAPAAAAAAAAAAAAAAAA&#10;AJ8CAABkcnMvZG93bnJldi54bWxQSwUGAAAAAAQABAD3AAAAkQMAAAAA&#10;">
              <v:imagedata r:id="rId12" o:title=""/>
              <v:path arrowok="t"/>
            </v:shape>
            <v:shapetype id="_x0000_t62" coordsize="21600,21600" o:spt="62" adj="1350,25920" path="m3600,qx,3600l0@8@12@24,0@9,,18000qy3600,21600l@6,21600@15@27@7,21600,18000,21600qx21600,18000l21600@9@18@30,21600@8,21600,3600qy18000,l@7,0@21@33@6,xe">
              <v:stroke joinstyle="miter"/>
              <v:formulas>
                <v:f eqn="sum 10800 0 #0"/>
                <v:f eqn="sum 10800 0 #1"/>
                <v:f eqn="sum #0 0 #1"/>
                <v:f eqn="sum @0 @1 0"/>
                <v:f eqn="sum 21600 0 #0"/>
                <v:f eqn="sum 21600 0 #1"/>
                <v:f eqn="if @0 3600 12600"/>
                <v:f eqn="if @0 9000 18000"/>
                <v:f eqn="if @1 3600 12600"/>
                <v:f eqn="if @1 9000 18000"/>
                <v:f eqn="if @2 0 #0"/>
                <v:f eqn="if @3 @10 0"/>
                <v:f eqn="if #0 0 @11"/>
                <v:f eqn="if @2 @6 #0"/>
                <v:f eqn="if @3 @6 @13"/>
                <v:f eqn="if @5 @6 @14"/>
                <v:f eqn="if @2 #0 21600"/>
                <v:f eqn="if @3 21600 @16"/>
                <v:f eqn="if @4 21600 @17"/>
                <v:f eqn="if @2 #0 @6"/>
                <v:f eqn="if @3 @19 @6"/>
                <v:f eqn="if #1 @6 @20"/>
                <v:f eqn="if @2 @8 #1"/>
                <v:f eqn="if @3 @22 @8"/>
                <v:f eqn="if #0 @8 @23"/>
                <v:f eqn="if @2 21600 #1"/>
                <v:f eqn="if @3 21600 @25"/>
                <v:f eqn="if @5 21600 @26"/>
                <v:f eqn="if @2 #1 @8"/>
                <v:f eqn="if @3 @8 @28"/>
                <v:f eqn="if @4 @8 @29"/>
                <v:f eqn="if @2 #1 0"/>
                <v:f eqn="if @3 @31 0"/>
                <v:f eqn="if #1 0 @32"/>
                <v:f eqn="val #0"/>
                <v:f eqn="val #1"/>
              </v:formulas>
              <v:path o:connecttype="custom" o:connectlocs="10800,0;0,10800;10800,21600;21600,10800;@34,@35" textboxrect="791,791,20809,20809"/>
              <v:handles>
                <v:h position="#0,#1"/>
              </v:handles>
            </v:shapetype>
            <v:shape id="Köşeleri Yuvarlanmış Dikdörtgen Belirtme Çizgisi 93208" o:spid="_x0000_s1047" type="#_x0000_t62" style="position:absolute;top:1809;width:21145;height:114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xVLcMA&#10;AADeAAAADwAAAGRycy9kb3ducmV2LnhtbERPS2vCQBC+F/oflhF6qxsfFI2uUgotpQjFKJ6H7JgE&#10;s7Pp7jTGf+8eCj1+fO/1dnCt6inExrOByTgDRVx623Bl4Hh4f16AioJssfVMBm4UYbt5fFhjbv2V&#10;99QXUqkUwjFHA7VIl2sdy5ocxrHviBN39sGhJBgqbQNeU7hr9TTLXrTDhlNDjR291VReil9nIH6F&#10;4nT7Wdr56Xs27z9EdgsWY55Gw+sKlNAg/+I/96c1sJxNs7Q33UlXQG/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7xVLcMAAADeAAAADwAAAAAAAAAAAAAAAACYAgAAZHJzL2Rv&#10;d25yZXYueG1sUEsFBgAAAAAEAAQA9QAAAIgDAAAAAA==&#10;" adj="24296,5480" fillcolor="#fbcaa2" strokecolor="#f68c36">
              <v:fill color2="#fdefe3" rotate="t" angle="180" colors="0 #ffbe86;22938f #ffd0aa;1 #ffebdb" focus="100%" type="gradient"/>
              <v:shadow on="t" color="black" opacity="24903f" origin=",.5" offset="0,.55556mm"/>
              <v:textbox>
                <w:txbxContent>
                  <w:p w:rsidR="00572E9E" w:rsidRPr="00800BD9" w:rsidRDefault="00572E9E" w:rsidP="00903F49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  <w:r w:rsidRPr="00800BD9"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  <w:t>Türk Medeni Kanunu ile ailede kadın erkek eşitliği sağlandı, mahkemede miras ve boşanma gibi konularda kadın-erkek eşit hale getirildi.</w:t>
                    </w:r>
                  </w:p>
                </w:txbxContent>
              </v:textbox>
            </v:shape>
          </v:group>
        </w:pict>
      </w:r>
      <w:r w:rsidRPr="004F501A">
        <w:rPr>
          <w:rFonts w:ascii="Garamond" w:hAnsi="Garamond"/>
          <w:b/>
          <w:szCs w:val="22"/>
        </w:rPr>
        <w:t>3-)</w:t>
      </w: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Pr="00192E87" w:rsidRDefault="00572E9E" w:rsidP="00903F49">
      <w:pPr>
        <w:shd w:val="clear" w:color="auto" w:fill="FFFFFF"/>
        <w:spacing w:line="276" w:lineRule="auto"/>
        <w:rPr>
          <w:rFonts w:ascii="Garamond" w:hAnsi="Garamond"/>
          <w:b/>
          <w:szCs w:val="22"/>
        </w:rPr>
      </w:pPr>
      <w:r w:rsidRPr="00192E87">
        <w:rPr>
          <w:rFonts w:ascii="Garamond" w:hAnsi="Garamond"/>
          <w:b/>
          <w:szCs w:val="22"/>
        </w:rPr>
        <w:t>Yukarıdaki bilgilere göre, Türk Medeni Kanunu hangi ilkeyle ilişkilidir?</w:t>
      </w:r>
    </w:p>
    <w:p w:rsidR="00572E9E" w:rsidRPr="00192E87" w:rsidRDefault="00572E9E" w:rsidP="00903F49">
      <w:pPr>
        <w:shd w:val="clear" w:color="auto" w:fill="FFFFFF"/>
        <w:spacing w:line="276" w:lineRule="auto"/>
        <w:rPr>
          <w:rFonts w:ascii="Garamond" w:hAnsi="Garamond"/>
          <w:b/>
          <w:sz w:val="6"/>
          <w:szCs w:val="22"/>
        </w:rPr>
      </w:pPr>
    </w:p>
    <w:p w:rsidR="00572E9E" w:rsidRPr="00192E87" w:rsidRDefault="00572E9E" w:rsidP="00AA4B69">
      <w:pPr>
        <w:pStyle w:val="ListParagraph"/>
        <w:numPr>
          <w:ilvl w:val="0"/>
          <w:numId w:val="6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192E87">
        <w:rPr>
          <w:rFonts w:ascii="Garamond" w:hAnsi="Garamond"/>
          <w:szCs w:val="22"/>
        </w:rPr>
        <w:t xml:space="preserve">Halkçılık </w:t>
      </w:r>
      <w:r w:rsidRPr="00192E87">
        <w:rPr>
          <w:rFonts w:ascii="Garamond" w:hAnsi="Garamond"/>
          <w:szCs w:val="22"/>
        </w:rPr>
        <w:tab/>
      </w:r>
      <w:r w:rsidRPr="00192E87">
        <w:rPr>
          <w:rFonts w:ascii="Garamond" w:hAnsi="Garamond"/>
          <w:b/>
          <w:szCs w:val="22"/>
        </w:rPr>
        <w:tab/>
      </w:r>
      <w:r>
        <w:rPr>
          <w:rFonts w:ascii="Garamond" w:hAnsi="Garamond"/>
          <w:b/>
          <w:szCs w:val="22"/>
        </w:rPr>
        <w:tab/>
      </w:r>
      <w:r>
        <w:rPr>
          <w:rFonts w:ascii="Garamond" w:hAnsi="Garamond"/>
          <w:b/>
          <w:szCs w:val="22"/>
        </w:rPr>
        <w:tab/>
      </w:r>
      <w:r w:rsidRPr="00192E87">
        <w:rPr>
          <w:rFonts w:ascii="Garamond" w:hAnsi="Garamond"/>
          <w:b/>
          <w:szCs w:val="22"/>
        </w:rPr>
        <w:t xml:space="preserve">B) </w:t>
      </w:r>
      <w:r w:rsidRPr="00192E87">
        <w:rPr>
          <w:rFonts w:ascii="Garamond" w:hAnsi="Garamond"/>
          <w:szCs w:val="22"/>
        </w:rPr>
        <w:t>Devletçilik</w:t>
      </w:r>
    </w:p>
    <w:p w:rsidR="00572E9E" w:rsidRPr="00192E87" w:rsidRDefault="00572E9E" w:rsidP="00AA4B69">
      <w:pPr>
        <w:pStyle w:val="ListParagraph"/>
        <w:numPr>
          <w:ilvl w:val="0"/>
          <w:numId w:val="7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192E87">
        <w:rPr>
          <w:rFonts w:ascii="Garamond" w:hAnsi="Garamond"/>
          <w:szCs w:val="22"/>
        </w:rPr>
        <w:t>Milliyetçilik</w:t>
      </w:r>
      <w:r w:rsidRPr="00192E87">
        <w:rPr>
          <w:rFonts w:ascii="Garamond" w:hAnsi="Garamond"/>
          <w:szCs w:val="22"/>
        </w:rPr>
        <w:tab/>
      </w:r>
      <w:r w:rsidRPr="00192E87">
        <w:rPr>
          <w:rFonts w:ascii="Garamond" w:hAnsi="Garamond"/>
          <w:b/>
          <w:szCs w:val="22"/>
        </w:rPr>
        <w:tab/>
      </w:r>
      <w:r>
        <w:rPr>
          <w:rFonts w:ascii="Garamond" w:hAnsi="Garamond"/>
          <w:b/>
          <w:szCs w:val="22"/>
        </w:rPr>
        <w:tab/>
      </w:r>
      <w:r w:rsidRPr="00192E87">
        <w:rPr>
          <w:rFonts w:ascii="Garamond" w:hAnsi="Garamond"/>
          <w:b/>
          <w:szCs w:val="22"/>
        </w:rPr>
        <w:t xml:space="preserve">D) </w:t>
      </w:r>
      <w:r w:rsidRPr="00192E87">
        <w:rPr>
          <w:rFonts w:ascii="Garamond" w:hAnsi="Garamond"/>
          <w:szCs w:val="22"/>
        </w:rPr>
        <w:t>Cumhuriyetçilik</w:t>
      </w:r>
    </w:p>
    <w:p w:rsidR="00572E9E" w:rsidRDefault="00572E9E" w:rsidP="00800BD9">
      <w:pPr>
        <w:shd w:val="clear" w:color="auto" w:fill="FFFFFF"/>
        <w:spacing w:line="360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Pr="004F501A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  <w:r>
        <w:rPr>
          <w:noProof/>
        </w:rPr>
        <w:pict>
          <v:group id="Grup 35" o:spid="_x0000_s1048" style="position:absolute;left:0;text-align:left;margin-left:20.6pt;margin-top:1.25pt;width:230.25pt;height:223.5pt;z-index:251657728" coordorigin=",1401" coordsize="29241,29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">
            <v:rect id="Dikdörtgen 242" o:spid="_x0000_s1049" style="position:absolute;left:2190;top:1401;width:27051;height:374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m6ysIA&#10;AADcAAAADwAAAGRycy9kb3ducmV2LnhtbESPQYvCMBSE74L/ITzBm6YWcaUaRQTBHsqiu8Xro3m2&#10;xealNFHrvzcLwh6HmfmGWW9704gHda62rGA2jUAQF1bXXCr4/TlMliCcR9bYWCYFL3Kw3QwHa0y0&#10;ffKJHmdfigBhl6CCyvs2kdIVFRl0U9sSB+9qO4M+yK6UusNngJtGxlG0kAZrDgsVtrSvqLid70ZB&#10;tsiyGNP8kqf5PnVfM/3tr1qp8ajfrUB46v1/+NM+agXxPIa/M+EIyM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ibrKwgAAANwAAAAPAAAAAAAAAAAAAAAAAJgCAABkcnMvZG93&#10;bnJldi54bWxQSwUGAAAAAAQABAD1AAAAhwMAAAAA&#10;" strokecolor="#f79646" strokeweight="2pt">
              <v:textbox>
                <w:txbxContent>
                  <w:p w:rsidR="00572E9E" w:rsidRPr="00800BD9" w:rsidRDefault="00572E9E" w:rsidP="0040765F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 w:rsidRPr="00800BD9">
                      <w:rPr>
                        <w:rFonts w:ascii="Tahoma" w:hAnsi="Tahoma" w:cs="Tahoma"/>
                        <w:sz w:val="20"/>
                        <w:szCs w:val="20"/>
                      </w:rPr>
                      <w:t>Cumhuriyet 29 Ekim 1923’te ilan edilmiştir.</w:t>
                    </w:r>
                  </w:p>
                </w:txbxContent>
              </v:textbox>
            </v: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Düz Ok Bağlayıcısı 244" o:spid="_x0000_s1050" type="#_x0000_t32" style="position:absolute;left:7239;top:5143;width:3333;height:200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ZNRcUAAADcAAAADwAAAGRycy9kb3ducmV2LnhtbESPQWvCQBSE7wX/w/KE3nRjtCLRVUSQ&#10;2hYKjWKuj+xrNjT7NmS3Mf333YLQ4zAz3zCb3WAb0VPna8cKZtMEBHHpdM2Vgsv5OFmB8AFZY+OY&#10;FPyQh9129LDBTLsbf1Cfh0pECPsMFZgQ2kxKXxqy6KeuJY7ep+sshii7SuoObxFuG5kmyVJarDku&#10;GGzpYKj8yr+tgmLui/71lGuTvs3f3bV4fnppWanH8bBfgwg0hP/wvX3SCtLFAv7OxCMgt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XZNRcUAAADcAAAADwAAAAAAAAAA&#10;AAAAAAChAgAAZHJzL2Rvd25yZXYueG1sUEsFBgAAAAAEAAQA+QAAAJMDAAAAAA==&#10;" strokeweight="3pt">
              <v:stroke endarrow="open"/>
              <v:shadow on="t" color="black" opacity="22937f" origin=",.5" offset="0,.63889mm"/>
            </v:shape>
            <v:rect id="Dikdörtgen 246" o:spid="_x0000_s1051" style="position:absolute;left:5429;top:7429;width:3619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K8ycQA&#10;AADcAAAADwAAAGRycy9kb3ducmV2LnhtbESPQWuDQBSE74X8h+UVcmtWJdhgs5ESCNSDlNpKrg/3&#10;RaXuW3G30fz7bKHQ4zAz3zD7fDGDuNLkessK4k0EgrixuudWwdfn6WkHwnlkjYNlUnAjB/lh9bDH&#10;TNuZP+ha+VYECLsMFXTej5mUrunIoNvYkTh4FzsZ9EFOrdQTzgFuBplEUSoN9hwWOhzp2FHzXf0Y&#10;BWValgkW9bku6mPhnmP97i9aqfXj8voCwtPi/8N/7TetINmm8HsmHAF5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yvMnEAAAA3AAAAA8AAAAAAAAAAAAAAAAAmAIAAGRycy9k&#10;b3ducmV2LnhtbFBLBQYAAAAABAAEAPUAAACJAwAAAAA=&#10;" strokecolor="#f79646" strokeweight="2pt">
              <v:textbox>
                <w:txbxContent>
                  <w:p w:rsidR="00572E9E" w:rsidRPr="0055051B" w:rsidRDefault="00572E9E" w:rsidP="0040765F">
                    <w:pPr>
                      <w:jc w:val="center"/>
                      <w:rPr>
                        <w:b/>
                      </w:rPr>
                    </w:pPr>
                    <w:r w:rsidRPr="0055051B">
                      <w:rPr>
                        <w:b/>
                      </w:rPr>
                      <w:t>D</w:t>
                    </w:r>
                  </w:p>
                </w:txbxContent>
              </v:textbox>
            </v:rect>
            <v:rect id="Dikdörtgen 247" o:spid="_x0000_s1052" style="position:absolute;left:20193;top:7239;width:3619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4ZUsQA&#10;AADcAAAADwAAAGRycy9kb3ducmV2LnhtbESPQWuDQBSE74H+h+UVeotrJJhiswklUIgHKTWVXh/u&#10;i0rdt+Ju1f77biDQ4zAz3zD742J6MdHoOssKNlEMgri2uuNGweflbf0Mwnlkjb1lUvBLDo6Hh9Ue&#10;M21n/qCp9I0IEHYZKmi9HzIpXd2SQRfZgTh4Vzsa9EGOjdQjzgFuepnEcSoNdhwWWhzo1FL9Xf4Y&#10;BUVaFAnm1VeVV6fc7Tb63V+1Uk+Py+sLCE+L/w/f22etINnu4HYmHAF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+GVLEAAAA3AAAAA8AAAAAAAAAAAAAAAAAmAIAAGRycy9k&#10;b3ducmV2LnhtbFBLBQYAAAAABAAEAPUAAACJAwAAAAA=&#10;" strokecolor="#f79646" strokeweight="2pt">
              <v:textbox>
                <w:txbxContent>
                  <w:p w:rsidR="00572E9E" w:rsidRPr="0055051B" w:rsidRDefault="00572E9E" w:rsidP="0040765F">
                    <w:pPr>
                      <w:jc w:val="center"/>
                      <w:rPr>
                        <w:b/>
                      </w:rPr>
                    </w:pPr>
                    <w:r w:rsidRPr="0055051B">
                      <w:rPr>
                        <w:b/>
                      </w:rPr>
                      <w:t>Y</w:t>
                    </w:r>
                  </w:p>
                </w:txbxContent>
              </v:textbox>
            </v:rect>
            <v:rect id="Dikdörtgen 54" o:spid="_x0000_s1053" style="position:absolute;left:1905;top:10477;width:10858;height:1085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U4FsQA&#10;AADbAAAADwAAAGRycy9kb3ducmV2LnhtbESPQWvCQBSE74X+h+UVvNVNxGqJrkEEoTmEUjX0+sg+&#10;k2D2bchuk/jv3UKhx2FmvmG26WRaMVDvGssK4nkEgri0uuFKweV8fH0H4TyyxtYyKbiTg3T3/LTF&#10;RNuRv2g4+UoECLsEFdTed4mUrqzJoJvbjjh4V9sb9EH2ldQ9jgFuWrmIopU02HBYqLGjQ03l7fRj&#10;FOSrPF9gVnwXWXHI3DrWn/6qlZq9TPsNCE+T/w//tT+0grcl/H4JP0D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5FOBbEAAAA2wAAAA8AAAAAAAAAAAAAAAAAmAIAAGRycy9k&#10;b3ducmV2LnhtbFBLBQYAAAAABAAEAPUAAACJAwAAAAA=&#10;" strokecolor="#f79646" strokeweight="2pt">
              <v:textbox>
                <w:txbxContent>
                  <w:p w:rsidR="00572E9E" w:rsidRPr="00E82899" w:rsidRDefault="00572E9E" w:rsidP="0040765F">
                    <w:pPr>
                      <w:jc w:val="center"/>
                      <w:rPr>
                        <w:rFonts w:ascii="Calibri" w:hAnsi="Calibri"/>
                        <w:sz w:val="20"/>
                        <w:szCs w:val="20"/>
                      </w:rPr>
                    </w:pPr>
                    <w:r w:rsidRPr="00E82899">
                      <w:rPr>
                        <w:rFonts w:ascii="Calibri" w:hAnsi="Calibri"/>
                        <w:sz w:val="20"/>
                        <w:szCs w:val="20"/>
                      </w:rPr>
                      <w:t>Soyadı Kanunu Cumhuriyetçilik ilkesi doğrultusunda gerçekleşmiştir</w:t>
                    </w:r>
                  </w:p>
                </w:txbxContent>
              </v:textbox>
            </v:rect>
            <v:rect id="Dikdörtgen 61" o:spid="_x0000_s1054" style="position:absolute;left:16573;top:10382;width:11049;height:1057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ZF8cMA&#10;AADbAAAADwAAAGRycy9kb3ducmV2LnhtbESPQWvCQBSE74L/YXmF3nSjB6nRVaQi9NKCaQ56e2Sf&#10;m+Du25DdxPTfd4VCj8PMfMNs96OzYqAuNJ4VLOYZCOLK64aNgvL7NHsDESKyRuuZFPxQgP1uOtli&#10;rv2DzzQU0YgE4ZCjgjrGNpcyVDU5DHPfEifv5juHMcnOSN3hI8GdlcssW0mHDaeFGlt6r6m6F71T&#10;cPw06+Fiy2j5NvbSXPuiWH8p9foyHjYgIo3xP/zX/tAKVgt4fkk/QO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ZF8cMAAADbAAAADwAAAAAAAAAAAAAAAACYAgAAZHJzL2Rv&#10;d25yZXYueG1sUEsFBgAAAAAEAAQA9QAAAIgDAAAAAA==&#10;" fillcolor="window" strokecolor="#f79646" strokeweight="2pt">
              <v:textbox>
                <w:txbxContent>
                  <w:p w:rsidR="00572E9E" w:rsidRPr="00E82899" w:rsidRDefault="00572E9E" w:rsidP="0040765F">
                    <w:pPr>
                      <w:jc w:val="center"/>
                      <w:rPr>
                        <w:rFonts w:ascii="Calibri" w:hAnsi="Calibri"/>
                        <w:sz w:val="20"/>
                        <w:szCs w:val="20"/>
                      </w:rPr>
                    </w:pPr>
                    <w:r w:rsidRPr="00E82899">
                      <w:rPr>
                        <w:rFonts w:ascii="Calibri" w:hAnsi="Calibri"/>
                        <w:sz w:val="20"/>
                        <w:szCs w:val="20"/>
                      </w:rPr>
                      <w:t>Saltanatın kaldırılması cumhuriyetçilik ilkesi doğrultusunda gerçekleşmiştir.</w:t>
                    </w:r>
                  </w:p>
                </w:txbxContent>
              </v:textbox>
            </v:rect>
            <v:rect id="Dikdörtgen 256" o:spid="_x0000_s1055" style="position:absolute;left:285;top:24765;width:3620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XgnMQA&#10;AADcAAAADwAAAGRycy9kb3ducmV2LnhtbESPQWsCMRSE7wX/Q3hCbzWroNTVKGIpeLHg1kO9PTbP&#10;7GLysmyy6/bfm4LQ4zAz3zDr7eCs6KkNtWcF00kGgrj0umaj4Pz9+fYOIkRkjdYzKfilANvN6GWN&#10;ufZ3PlFfRCMShEOOCqoYm1zKUFbkMEx8Q5y8q28dxiRbI3WL9wR3Vs6ybCEd1pwWKmxoX1F5Kzqn&#10;4ONolv2PPUfL16GT5tIVxfJLqdfxsFuBiDTE//CzfdAKZvMF/J1JR0B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l4JzEAAAA3AAAAA8AAAAAAAAAAAAAAAAAmAIAAGRycy9k&#10;b3ducmV2LnhtbFBLBQYAAAAABAAEAPUAAACJAwAAAAA=&#10;" fillcolor="window" strokecolor="#f79646" strokeweight="2pt">
              <v:textbox>
                <w:txbxContent>
                  <w:p w:rsidR="00572E9E" w:rsidRPr="0055051B" w:rsidRDefault="00572E9E" w:rsidP="0040765F">
                    <w:pPr>
                      <w:jc w:val="center"/>
                      <w:rPr>
                        <w:b/>
                      </w:rPr>
                    </w:pPr>
                    <w:r w:rsidRPr="0055051B">
                      <w:rPr>
                        <w:b/>
                      </w:rPr>
                      <w:t>D</w:t>
                    </w:r>
                  </w:p>
                </w:txbxContent>
              </v:textbox>
            </v:rect>
            <v:rect id="Dikdörtgen 257" o:spid="_x0000_s1056" style="position:absolute;left:10572;top:25050;width:3620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lFB8QA&#10;AADcAAAADwAAAGRycy9kb3ducmV2LnhtbESPQWsCMRSE7wX/Q3iCt5pVaKurUaSl4KWFrh709tg8&#10;s4vJy7LJrtt/3xQEj8PMfMOst4Ozoqc21J4VzKYZCOLS65qNguPh83kBIkRkjdYzKfilANvN6GmN&#10;ufY3/qG+iEYkCIccFVQxNrmUoazIYZj6hjh5F986jEm2RuoWbwnurJxn2at0WHNaqLCh94rKa9E5&#10;BR9fZtmf7DFavgydNOeuKJbfSk3Gw24FItIQH+F7e68VzF/e4P9MOg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pRQfEAAAA3AAAAA8AAAAAAAAAAAAAAAAAmAIAAGRycy9k&#10;b3ducmV2LnhtbFBLBQYAAAAABAAEAPUAAACJAwAAAAA=&#10;" fillcolor="window" strokecolor="#f79646" strokeweight="2pt">
              <v:textbox>
                <w:txbxContent>
                  <w:p w:rsidR="00572E9E" w:rsidRPr="0055051B" w:rsidRDefault="00572E9E" w:rsidP="00192E87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Y</w:t>
                    </w:r>
                  </w:p>
                </w:txbxContent>
              </v:textbox>
            </v:rect>
            <v:oval id="Oval 258" o:spid="_x0000_s1057" style="position:absolute;top:27051;width:4286;height:4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Pi/8EA&#10;AADcAAAADwAAAGRycy9kb3ducmV2LnhtbERPyarCMBTdP/AfwhXcPDR1RKpRHBAEBXHC7aW5tsXm&#10;pjRR69+bxYO3PJx5Oq9NIV5Uudyygm4nAkGcWJ1zquBy3rTHIJxH1lhYJgUfcjCfNX6mGGv75iO9&#10;Tj4VIYRdjAoy78tYSpdkZNB1bEkcuLutDPoAq1TqCt8h3BSyF0UjaTDn0JBhSauMksfpaRRcb+nu&#10;Vx/6q8Vycx6vd/t7FwdSqVazXkxAeKr9v/jPvdUKesOwNpwJR0DOv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QD4v/BAAAA3AAAAA8AAAAAAAAAAAAAAAAAmAIAAGRycy9kb3du&#10;cmV2LnhtbFBLBQYAAAAABAAEAPUAAACGAwAAAAA=&#10;" strokecolor="#f79646" strokeweight="2pt">
              <v:textbox>
                <w:txbxContent>
                  <w:p w:rsidR="00572E9E" w:rsidRPr="00800BD9" w:rsidRDefault="00572E9E" w:rsidP="0040765F">
                    <w:pPr>
                      <w:jc w:val="center"/>
                      <w:rPr>
                        <w:b/>
                      </w:rPr>
                    </w:pPr>
                    <w:r w:rsidRPr="00800BD9">
                      <w:rPr>
                        <w:b/>
                      </w:rPr>
                      <w:t>1</w:t>
                    </w:r>
                  </w:p>
                </w:txbxContent>
              </v:textbox>
            </v:oval>
            <v:oval id="Oval 259" o:spid="_x0000_s1058" style="position:absolute;left:10382;top:27241;width:4096;height:400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4EKr4A&#10;AADcAAAADwAAAGRycy9kb3ducmV2LnhtbESPzQrCMBCE74LvEFbwIpqqWGw1igiCV3/wvDRrW2w2&#10;pYm2vr0RBI/DzHzDrLedqcSLGldaVjCdRCCIM6tLzhVcL4fxEoTzyBory6TgTQ62m35vjam2LZ/o&#10;dfa5CBB2KSoovK9TKV1WkEE3sTVx8O62MeiDbHKpG2wD3FRyFkWxNFhyWCiwpn1B2eP8NAra25z8&#10;e7pI6pEbXcjFR0oSq9Rw0O1WIDx1/h/+tY9awWyRwPdMOAJy8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wOBCq+AAAA3AAAAA8AAAAAAAAAAAAAAAAAmAIAAGRycy9kb3ducmV2&#10;LnhtbFBLBQYAAAAABAAEAPUAAACDAwAAAAA=&#10;" fillcolor="window" strokecolor="#f79646" strokeweight="2pt">
              <v:textbox>
                <w:txbxContent>
                  <w:p w:rsidR="00572E9E" w:rsidRPr="00800BD9" w:rsidRDefault="00572E9E" w:rsidP="0040765F">
                    <w:pPr>
                      <w:jc w:val="center"/>
                      <w:rPr>
                        <w:b/>
                      </w:rPr>
                    </w:pPr>
                    <w:r w:rsidRPr="00800BD9">
                      <w:rPr>
                        <w:b/>
                      </w:rPr>
                      <w:t>2</w:t>
                    </w:r>
                  </w:p>
                </w:txbxContent>
              </v:textbox>
            </v:oval>
            <v:rect id="Dikdörtgen 261" o:spid="_x0000_s1059" style="position:absolute;left:15525;top:24955;width:3620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CyVcMA&#10;AADcAAAADwAAAGRycy9kb3ducmV2LnhtbESPQYvCMBSE7wv7H8Jb8LamepC1axRRBC8KVg+7t0fz&#10;TMsmL6VJa/33RljwOMzMN8xiNTgrempD7VnBZJyBIC69rtkouJx3n18gQkTWaD2TgjsFWC3f3xaY&#10;a3/jE/VFNCJBOOSooIqxyaUMZUUOw9g3xMm7+tZhTLI1Urd4S3Bn5TTLZtJhzWmhwoY2FZV/RecU&#10;bA9m3v/YS7R8HTppfruimB+VGn0M628QkYb4Cv+391rBdDaB55l0BOT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6CyVcMAAADcAAAADwAAAAAAAAAAAAAAAACYAgAAZHJzL2Rv&#10;d25yZXYueG1sUEsFBgAAAAAEAAQA9QAAAIgDAAAAAA==&#10;" fillcolor="window" strokecolor="#f79646" strokeweight="2pt">
              <v:textbox>
                <w:txbxContent>
                  <w:p w:rsidR="00572E9E" w:rsidRPr="0055051B" w:rsidRDefault="00572E9E" w:rsidP="0040765F">
                    <w:pPr>
                      <w:jc w:val="center"/>
                      <w:rPr>
                        <w:b/>
                      </w:rPr>
                    </w:pPr>
                    <w:r w:rsidRPr="0055051B">
                      <w:rPr>
                        <w:b/>
                      </w:rPr>
                      <w:t>D</w:t>
                    </w:r>
                  </w:p>
                  <w:p w:rsidR="00572E9E" w:rsidRDefault="00572E9E" w:rsidP="0040765F"/>
                </w:txbxContent>
              </v:textbox>
            </v:rect>
            <v:rect id="Dikdörtgen 286" o:spid="_x0000_s1060" style="position:absolute;left:25241;top:24860;width:3619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XM28QA&#10;AADcAAAADwAAAGRycy9kb3ducmV2LnhtbESPQWvCQBSE74L/YXkFb7qpB9HUjYhS6EWhqYf29si+&#10;bEJ334bsJqb/visUehxm5htmf5icFSP1ofWs4HmVgSCuvG7ZKLh9vC63IEJE1mg9k4IfCnAo5rM9&#10;5trf+Z3GMhqRIBxyVNDE2OVShqohh2HlO+Lk1b53GJPsjdQ93hPcWbnOso102HJaaLCjU0PVdzk4&#10;BeeL2Y2f9hYt19MgzddQlrurUoun6fgCItIU/8N/7TetYL3dwONMOgKy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FzNvEAAAA3AAAAA8AAAAAAAAAAAAAAAAAmAIAAGRycy9k&#10;b3ducmV2LnhtbFBLBQYAAAAABAAEAPUAAACJAwAAAAA=&#10;" fillcolor="window" strokecolor="#f79646" strokeweight="2pt">
              <v:textbox>
                <w:txbxContent>
                  <w:p w:rsidR="00572E9E" w:rsidRPr="0055051B" w:rsidRDefault="00572E9E" w:rsidP="0040765F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Y</w:t>
                    </w:r>
                  </w:p>
                </w:txbxContent>
              </v:textbox>
            </v:rect>
            <v:oval id="Oval 161" o:spid="_x0000_s1061" style="position:absolute;left:15240;top:27241;width:4286;height:400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Gj7b8A&#10;AADcAAAADwAAAGRycy9kb3ducmV2LnhtbERPS2uEMBC+F/Y/hFnoZanRlspqjVIKBa/7YM+DmarU&#10;TMSkPv59U1jobT6+5xTVagYx0+R6ywqSKAZB3Fjdc6vgevl8OoJwHlnjYJkUbOSgKncPBebaLnyi&#10;+exbEULY5aig837MpXRNRwZdZEfiwH3ZyaAPcGqlnnAJ4WaQz3GcSoM9h4YOR/roqPk+/xgFy+2F&#10;/Ja8ZuPBHS7k0pqyzCr1uF/f30B4Wv2/+O6udZifJvD3TLhAl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3MaPtvwAAANwAAAAPAAAAAAAAAAAAAAAAAJgCAABkcnMvZG93bnJl&#10;di54bWxQSwUGAAAAAAQABAD1AAAAhAMAAAAA&#10;" fillcolor="window" strokecolor="#f79646" strokeweight="2pt">
              <v:textbox>
                <w:txbxContent>
                  <w:p w:rsidR="00572E9E" w:rsidRPr="00192E87" w:rsidRDefault="00572E9E" w:rsidP="0040765F">
                    <w:pPr>
                      <w:jc w:val="center"/>
                      <w:rPr>
                        <w:b/>
                      </w:rPr>
                    </w:pPr>
                    <w:r w:rsidRPr="00192E87">
                      <w:rPr>
                        <w:b/>
                      </w:rPr>
                      <w:t>3</w:t>
                    </w:r>
                  </w:p>
                </w:txbxContent>
              </v:textbox>
            </v:oval>
            <v:oval id="Oval 162" o:spid="_x0000_s1062" style="position:absolute;left:24955;top:27051;width:4286;height:419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M9mrwA&#10;AADcAAAADwAAAGRycy9kb3ducmV2LnhtbERPSwrCMBDdC94hjOBGNFWx2GoUEQS3fnA9NGNbbCal&#10;ibbe3giCu3m876y3nanEixpXWlYwnUQgiDOrS84VXC+H8RKE88gaK8uk4E0Otpt+b42pti2f6HX2&#10;uQgh7FJUUHhfp1K6rCCDbmJr4sDdbWPQB9jkUjfYhnBTyVkUxdJgyaGhwJr2BWWP89MoaG9z8u/p&#10;IqlHbnQhFx8pSaxSw0G3W4Hw1Pm/+Oc+6jA/nsH3mXCB3Hw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H4z2avAAAANwAAAAPAAAAAAAAAAAAAAAAAJgCAABkcnMvZG93bnJldi54&#10;bWxQSwUGAAAAAAQABAD1AAAAgQMAAAAA&#10;" fillcolor="window" strokecolor="#f79646" strokeweight="2pt">
              <v:textbox>
                <w:txbxContent>
                  <w:p w:rsidR="00572E9E" w:rsidRPr="00192E87" w:rsidRDefault="00572E9E" w:rsidP="0040765F">
                    <w:pPr>
                      <w:jc w:val="center"/>
                      <w:rPr>
                        <w:b/>
                      </w:rPr>
                    </w:pPr>
                    <w:r w:rsidRPr="00192E87">
                      <w:rPr>
                        <w:b/>
                      </w:rPr>
                      <w:t>4</w:t>
                    </w:r>
                  </w:p>
                </w:txbxContent>
              </v:textbox>
            </v:oval>
            <v:shape id="Düz Ok Bağlayıcısı 283" o:spid="_x0000_s1063" type="#_x0000_t32" style="position:absolute;left:18192;top:5048;width:3334;height:200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MeGcUAAADcAAAADwAAAGRycy9kb3ducmV2LnhtbESPQUsDMRSE74L/ITzBi9ikVaSsTYuU&#10;CsWerKIeH5vX3aWblyV57W7/fVMoeBxm5htmthh8q44UUxPYwnhkQBGXwTVcWfj+en+cgkqC7LAN&#10;TBZOlGAxv72ZYeFCz5903EqlMoRTgRZqka7QOpU1eUyj0BFnbxeiR8kyVtpF7DPct3pizIv22HBe&#10;qLGjZU3lfnvwFtxHv9Q/zyKrh92mNfFg/prfvbX3d8PbKyihQf7D1/baWZhMn+ByJh8BPT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oMeGcUAAADcAAAADwAAAAAAAAAA&#10;AAAAAAChAgAAZHJzL2Rvd25yZXYueG1sUEsFBgAAAAAEAAQA+QAAAJMDAAAAAA==&#10;" strokecolor="windowText" strokeweight="3pt">
              <v:stroke endarrow="open"/>
              <v:shadow on="t" color="black" opacity="22937f" origin=",.5" offset="0,.63889mm"/>
            </v:shape>
            <v:group id="Grup 285" o:spid="_x0000_s1064" style="position:absolute;left:3238;top:21240;width:8287;height:4668" coordsize="8286,46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<v:shape id="Düz Ok Bağlayıcısı 63" o:spid="_x0000_s1065" type="#_x0000_t32" style="position:absolute;left:4286;width:4000;height:466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kQacQAAADbAAAADwAAAGRycy9kb3ducmV2LnhtbESPQUsDMRSE74L/ITyhF2kTq5SyNi1S&#10;FIqerNJ6fGxed5duXpbktbv990YQehxm5htmsRp8q84UUxPYwsPEgCIug2u4svD99Taeg0qC7LAN&#10;TBYulGC1vL1ZYOFCz5903kqlMoRTgRZqka7QOpU1eUyT0BFn7xCiR8kyVtpF7DPct3pqzEx7bDgv&#10;1NjRuqbyuD15C+69X+vdk8jr/eGjNfFkfpr90drR3fDyDEpokGv4v71xFmaP8Pcl/wC9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aRBpxAAAANsAAAAPAAAAAAAAAAAA&#10;AAAAAKECAABkcnMvZG93bnJldi54bWxQSwUGAAAAAAQABAD5AAAAkgMAAAAA&#10;" strokecolor="windowText" strokeweight="3pt">
                <v:stroke endarrow="open"/>
                <v:shadow on="t" color="black" opacity="22937f" origin=",.5" offset="0,.63889mm"/>
              </v:shape>
              <v:shape id="Düz Ok Bağlayıcısı 284" o:spid="_x0000_s1066" type="#_x0000_t32" style="position:absolute;width:4000;height:4667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HzxcQAAADcAAAADwAAAGRycy9kb3ducmV2LnhtbESPQWvCQBSE70L/w/KE3nRjaK2krlKE&#10;Qg89WLX3x+5rEpJ9m2TXJM2vdwsFj8PMfMNs96OtRU+dLx0rWC0TEMTamZJzBZfz+2IDwgdkg7Vj&#10;UvBLHva7h9kWM+MG/qL+FHIRIewzVFCE0GRSel2QRb90DXH0flxnMUTZ5dJ0OES4rWWaJGtpseS4&#10;UGBDh4J0dbpaBd+VPcv6ZUor/fx5bHhqNXKr1ON8fHsFEWgM9/B/+8MoSDdP8HcmHgG5u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gfPFxAAAANwAAAAPAAAAAAAAAAAA&#10;AAAAAKECAABkcnMvZG93bnJldi54bWxQSwUGAAAAAAQABAD5AAAAkgMAAAAA&#10;" strokecolor="windowText" strokeweight="3pt">
                <v:stroke endarrow="open"/>
                <v:shadow on="t" color="black" opacity="22937f" origin=",.5" offset="0,.63889mm"/>
              </v:shape>
            </v:group>
            <v:group id="Grup 32" o:spid="_x0000_s1067" style="position:absolute;left:18002;top:20859;width:8287;height:4668" coordsize="8286,46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<v:shape id="Düz Ok Bağlayıcısı 33" o:spid="_x0000_s1068" type="#_x0000_t32" style="position:absolute;left:4286;width:4000;height:466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o/dMQAAADbAAAADwAAAGRycy9kb3ducmV2LnhtbESPQUsDMRSE74L/ITyhF7GJVkTWpkWK&#10;Qqkna2l7fGxed5duXpbktbv990YQehxm5htmOh98q84UUxPYwuPYgCIug2u4srD5+Xx4BZUE2WEb&#10;mCxcKMF8dnszxcKFnr/pvJZKZQinAi3UIl2hdSpr8pjGoSPO3iFEj5JlrLSL2Ge4b/WTMS/aY8N5&#10;ocaOFjWVx/XJW3CrfqG3zyIf94ev1sST2Te7o7Wju+H9DZTQINfwf3vpLEwm8Pcl/wA9+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2j90xAAAANsAAAAPAAAAAAAAAAAA&#10;AAAAAKECAABkcnMvZG93bnJldi54bWxQSwUGAAAAAAQABAD5AAAAkgMAAAAA&#10;" strokecolor="windowText" strokeweight="3pt">
                <v:stroke endarrow="open"/>
                <v:shadow on="t" color="black" opacity="22937f" origin=",.5" offset="0,.63889mm"/>
              </v:shape>
              <v:shape id="Düz Ok Bağlayıcısı 34" o:spid="_x0000_s1069" type="#_x0000_t32" style="position:absolute;width:4000;height:4667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+TEsQAAADbAAAADwAAAGRycy9kb3ducmV2LnhtbESPzWrDMBCE74W8g9hAbo3cpE2KazmE&#10;QCGHHtr83BdpaxtbK8dSY8dPXxUKOQ4z8w2TbQbbiCt1vnKs4GmegCDWzlRcKDgd3x9fQfiAbLBx&#10;TApu5GGTTx4yTI3r+Yuuh1CICGGfooIyhDaV0uuSLPq5a4mj9+06iyHKrpCmwz7CbSMXSbKSFiuO&#10;CyW2tCtJ14cfq+Bc26Ns1uOi1i8fny2PF418UWo2HbZvIAIN4R7+b++NguUz/H2JP0Dm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j5MSxAAAANsAAAAPAAAAAAAAAAAA&#10;AAAAAKECAABkcnMvZG93bnJldi54bWxQSwUGAAAAAAQABAD5AAAAkgMAAAAA&#10;" strokecolor="windowText" strokeweight="3pt">
                <v:stroke endarrow="open"/>
                <v:shadow on="t" color="black" opacity="22937f" origin=",.5" offset="0,.63889mm"/>
              </v:shape>
            </v:group>
          </v:group>
        </w:pict>
      </w:r>
      <w:r w:rsidRPr="004F501A">
        <w:rPr>
          <w:rFonts w:ascii="Garamond" w:hAnsi="Garamond"/>
          <w:b/>
          <w:szCs w:val="22"/>
        </w:rPr>
        <w:t>4-)</w:t>
      </w: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Pr="00192E87" w:rsidRDefault="00572E9E" w:rsidP="00192E87">
      <w:pPr>
        <w:shd w:val="clear" w:color="auto" w:fill="FFFFFF"/>
        <w:spacing w:line="276" w:lineRule="auto"/>
        <w:ind w:left="397" w:hanging="397"/>
        <w:rPr>
          <w:rFonts w:ascii="Garamond" w:hAnsi="Garamond"/>
          <w:szCs w:val="22"/>
        </w:rPr>
      </w:pPr>
      <w:r>
        <w:rPr>
          <w:rFonts w:ascii="Garamond" w:hAnsi="Garamond"/>
          <w:b/>
          <w:sz w:val="22"/>
          <w:szCs w:val="22"/>
        </w:rPr>
        <w:tab/>
      </w:r>
      <w:r w:rsidRPr="00192E87">
        <w:rPr>
          <w:rFonts w:ascii="Garamond" w:hAnsi="Garamond"/>
          <w:szCs w:val="22"/>
        </w:rPr>
        <w:t xml:space="preserve">Yukarıdaki etkinlikte verilen bilgi doğruysa </w:t>
      </w:r>
      <w:r w:rsidRPr="00192E87">
        <w:rPr>
          <w:rFonts w:ascii="Garamond" w:hAnsi="Garamond"/>
          <w:b/>
          <w:szCs w:val="22"/>
        </w:rPr>
        <w:t>‘’D’’</w:t>
      </w:r>
      <w:r w:rsidRPr="00192E87">
        <w:rPr>
          <w:rFonts w:ascii="Garamond" w:hAnsi="Garamond"/>
          <w:szCs w:val="22"/>
        </w:rPr>
        <w:t xml:space="preserve"> oku, yanlışsa </w:t>
      </w:r>
      <w:r w:rsidRPr="00192E87">
        <w:rPr>
          <w:rFonts w:ascii="Garamond" w:hAnsi="Garamond"/>
          <w:b/>
          <w:szCs w:val="22"/>
        </w:rPr>
        <w:t>‘’Y’’</w:t>
      </w:r>
      <w:r w:rsidRPr="00192E87">
        <w:rPr>
          <w:rFonts w:ascii="Garamond" w:hAnsi="Garamond"/>
          <w:szCs w:val="22"/>
        </w:rPr>
        <w:t xml:space="preserve"> oku takip edilecektir.</w:t>
      </w:r>
    </w:p>
    <w:p w:rsidR="00572E9E" w:rsidRPr="00192E87" w:rsidRDefault="00572E9E" w:rsidP="00192E87">
      <w:pPr>
        <w:shd w:val="clear" w:color="auto" w:fill="FFFFFF"/>
        <w:spacing w:line="276" w:lineRule="auto"/>
        <w:ind w:left="397" w:hanging="397"/>
        <w:rPr>
          <w:rFonts w:ascii="Garamond" w:hAnsi="Garamond"/>
          <w:b/>
          <w:szCs w:val="22"/>
        </w:rPr>
      </w:pPr>
      <w:r w:rsidRPr="00192E87">
        <w:rPr>
          <w:rFonts w:ascii="Garamond" w:hAnsi="Garamond"/>
          <w:b/>
          <w:szCs w:val="22"/>
        </w:rPr>
        <w:tab/>
        <w:t>Buna göre yeterli bilgiye sahip bir öğrenci kaç numaralı çıkışa ulaşır?</w:t>
      </w:r>
    </w:p>
    <w:p w:rsidR="00572E9E" w:rsidRPr="00192E87" w:rsidRDefault="00572E9E" w:rsidP="0040765F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6"/>
          <w:szCs w:val="22"/>
        </w:rPr>
      </w:pPr>
    </w:p>
    <w:p w:rsidR="00572E9E" w:rsidRPr="00192E87" w:rsidRDefault="00572E9E" w:rsidP="00192E87">
      <w:pPr>
        <w:shd w:val="clear" w:color="auto" w:fill="FFFFFF"/>
        <w:spacing w:line="360" w:lineRule="auto"/>
        <w:ind w:left="284" w:hanging="284"/>
        <w:rPr>
          <w:rFonts w:ascii="Garamond" w:hAnsi="Garamond"/>
          <w:b/>
          <w:szCs w:val="22"/>
        </w:rPr>
      </w:pPr>
      <w:r w:rsidRPr="00192E87">
        <w:rPr>
          <w:rFonts w:ascii="Garamond" w:hAnsi="Garamond"/>
          <w:b/>
          <w:szCs w:val="22"/>
        </w:rPr>
        <w:tab/>
      </w:r>
      <w:r w:rsidRPr="00192E87">
        <w:rPr>
          <w:rFonts w:ascii="Garamond" w:hAnsi="Garamond"/>
          <w:b/>
          <w:szCs w:val="22"/>
        </w:rPr>
        <w:tab/>
        <w:t xml:space="preserve">A) </w:t>
      </w:r>
      <w:r w:rsidRPr="00192E87">
        <w:rPr>
          <w:rFonts w:ascii="Garamond" w:hAnsi="Garamond"/>
          <w:szCs w:val="22"/>
        </w:rPr>
        <w:t>1</w:t>
      </w:r>
      <w:r w:rsidRPr="00192E87">
        <w:rPr>
          <w:rFonts w:ascii="Garamond" w:hAnsi="Garamond"/>
          <w:b/>
          <w:szCs w:val="22"/>
        </w:rPr>
        <w:tab/>
      </w:r>
      <w:r w:rsidRPr="00192E87">
        <w:rPr>
          <w:rFonts w:ascii="Garamond" w:hAnsi="Garamond"/>
          <w:b/>
          <w:szCs w:val="22"/>
        </w:rPr>
        <w:tab/>
      </w:r>
      <w:r w:rsidRPr="00192E87">
        <w:rPr>
          <w:rFonts w:ascii="Garamond" w:hAnsi="Garamond"/>
          <w:b/>
          <w:szCs w:val="22"/>
        </w:rPr>
        <w:tab/>
        <w:t xml:space="preserve">B) </w:t>
      </w:r>
      <w:r w:rsidRPr="00192E87">
        <w:rPr>
          <w:rFonts w:ascii="Garamond" w:hAnsi="Garamond"/>
          <w:szCs w:val="22"/>
        </w:rPr>
        <w:t>2</w:t>
      </w:r>
      <w:r w:rsidRPr="00192E87">
        <w:rPr>
          <w:rFonts w:ascii="Garamond" w:hAnsi="Garamond"/>
          <w:b/>
          <w:szCs w:val="22"/>
        </w:rPr>
        <w:tab/>
      </w:r>
      <w:r w:rsidRPr="00192E87">
        <w:rPr>
          <w:rFonts w:ascii="Garamond" w:hAnsi="Garamond"/>
          <w:b/>
          <w:szCs w:val="22"/>
        </w:rPr>
        <w:tab/>
      </w:r>
      <w:r w:rsidRPr="00192E87">
        <w:rPr>
          <w:rFonts w:ascii="Garamond" w:hAnsi="Garamond"/>
          <w:b/>
          <w:szCs w:val="22"/>
        </w:rPr>
        <w:tab/>
        <w:t xml:space="preserve">C) </w:t>
      </w:r>
      <w:r w:rsidRPr="00192E87">
        <w:rPr>
          <w:rFonts w:ascii="Garamond" w:hAnsi="Garamond"/>
          <w:szCs w:val="22"/>
        </w:rPr>
        <w:t>3</w:t>
      </w:r>
      <w:r w:rsidRPr="00192E87">
        <w:rPr>
          <w:rFonts w:ascii="Garamond" w:hAnsi="Garamond"/>
          <w:b/>
          <w:szCs w:val="22"/>
        </w:rPr>
        <w:tab/>
      </w:r>
      <w:r w:rsidRPr="00192E87">
        <w:rPr>
          <w:rFonts w:ascii="Garamond" w:hAnsi="Garamond"/>
          <w:b/>
          <w:szCs w:val="22"/>
        </w:rPr>
        <w:tab/>
      </w:r>
      <w:r w:rsidRPr="00192E87">
        <w:rPr>
          <w:rFonts w:ascii="Garamond" w:hAnsi="Garamond"/>
          <w:b/>
          <w:szCs w:val="22"/>
        </w:rPr>
        <w:tab/>
        <w:t xml:space="preserve">D) </w:t>
      </w:r>
      <w:r w:rsidRPr="00192E87">
        <w:rPr>
          <w:rFonts w:ascii="Garamond" w:hAnsi="Garamond"/>
          <w:szCs w:val="22"/>
        </w:rPr>
        <w:t>4</w:t>
      </w:r>
    </w:p>
    <w:p w:rsidR="00572E9E" w:rsidRDefault="00572E9E" w:rsidP="00AA4B69">
      <w:pPr>
        <w:pStyle w:val="ListParagraph"/>
        <w:shd w:val="clear" w:color="auto" w:fill="FFFFFF"/>
        <w:spacing w:line="276" w:lineRule="auto"/>
        <w:rPr>
          <w:rFonts w:ascii="Garamond" w:hAnsi="Garamond"/>
          <w:sz w:val="22"/>
          <w:szCs w:val="22"/>
        </w:rPr>
      </w:pPr>
      <w:r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263" o:spid="_x0000_s1070" type="#_x0000_t106" style="position:absolute;left:0;text-align:left;margin-left:117.9pt;margin-top:12.8pt;width:151.5pt;height:106.5pt;z-index:2516618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" adj="-3227,10663" fillcolor="#bfb1d0" strokecolor="#795d9b">
            <v:fill color2="#ece7f1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572E9E" w:rsidRPr="00E82899" w:rsidRDefault="00572E9E" w:rsidP="00AA4B69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18"/>
                      <w:szCs w:val="20"/>
                    </w:rPr>
                  </w:pPr>
                  <w:r w:rsidRPr="00E82899">
                    <w:rPr>
                      <w:rFonts w:ascii="Tahoma" w:hAnsi="Tahoma" w:cs="Tahoma"/>
                      <w:b/>
                      <w:color w:val="000000"/>
                      <w:sz w:val="18"/>
                      <w:szCs w:val="20"/>
                    </w:rPr>
                    <w:t>İnkılaplardan önceki ölçü birimleriyle ilgili çalışma kartları hazırladım</w:t>
                  </w:r>
                </w:p>
              </w:txbxContent>
            </v:textbox>
          </v:shape>
        </w:pict>
      </w:r>
    </w:p>
    <w:p w:rsidR="00572E9E" w:rsidRDefault="00572E9E" w:rsidP="00AA4B69">
      <w:pPr>
        <w:pStyle w:val="ListParagraph"/>
        <w:shd w:val="clear" w:color="auto" w:fill="FFFFFF"/>
        <w:spacing w:line="276" w:lineRule="auto"/>
        <w:ind w:left="397" w:hanging="397"/>
        <w:rPr>
          <w:rFonts w:ascii="Garamond" w:hAnsi="Garamond"/>
          <w:b/>
          <w:sz w:val="22"/>
          <w:szCs w:val="22"/>
        </w:rPr>
      </w:pPr>
      <w:r>
        <w:rPr>
          <w:noProof/>
        </w:rPr>
        <w:pict>
          <v:shape id="Resim 93209" o:spid="_x0000_s1071" type="#_x0000_t75" style="position:absolute;left:0;text-align:left;margin-left:15.9pt;margin-top:8.3pt;width:111.75pt;height:92.25pt;z-index:251660800;visibility:visible">
            <v:imagedata r:id="rId13" o:title=""/>
          </v:shape>
        </w:pict>
      </w:r>
    </w:p>
    <w:p w:rsidR="00572E9E" w:rsidRPr="00210E42" w:rsidRDefault="00572E9E" w:rsidP="00AA4B69">
      <w:pPr>
        <w:pStyle w:val="ListParagraph"/>
        <w:shd w:val="clear" w:color="auto" w:fill="FFFFFF"/>
        <w:spacing w:line="276" w:lineRule="auto"/>
        <w:ind w:left="397" w:hanging="397"/>
        <w:rPr>
          <w:rFonts w:ascii="Garamond" w:hAnsi="Garamond"/>
          <w:b/>
          <w:szCs w:val="22"/>
        </w:rPr>
      </w:pPr>
      <w:r>
        <w:rPr>
          <w:rFonts w:ascii="Garamond" w:hAnsi="Garamond"/>
          <w:b/>
          <w:szCs w:val="22"/>
        </w:rPr>
        <w:t>5</w:t>
      </w:r>
      <w:r w:rsidRPr="00210E42">
        <w:rPr>
          <w:rFonts w:ascii="Garamond" w:hAnsi="Garamond"/>
          <w:b/>
          <w:szCs w:val="22"/>
        </w:rPr>
        <w:t>-)</w:t>
      </w:r>
    </w:p>
    <w:p w:rsidR="00572E9E" w:rsidRDefault="00572E9E" w:rsidP="00AA4B69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AA4B69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AA4B69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AA4B69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AA4B69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AA4B69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AA4B69">
      <w:pPr>
        <w:shd w:val="clear" w:color="auto" w:fill="FFFFFF"/>
        <w:spacing w:line="276" w:lineRule="auto"/>
        <w:ind w:left="397" w:hanging="397"/>
        <w:rPr>
          <w:rFonts w:ascii="Garamond" w:hAnsi="Garamond"/>
          <w:b/>
          <w:szCs w:val="22"/>
          <w:u w:val="single"/>
        </w:rPr>
      </w:pPr>
      <w:r w:rsidRPr="00EE549D">
        <w:rPr>
          <w:rFonts w:ascii="Garamond" w:hAnsi="Garamond"/>
          <w:b/>
          <w:szCs w:val="22"/>
        </w:rPr>
        <w:t xml:space="preserve">Ahmet </w:t>
      </w:r>
      <w:r>
        <w:rPr>
          <w:rFonts w:ascii="Garamond" w:hAnsi="Garamond"/>
          <w:b/>
          <w:szCs w:val="22"/>
        </w:rPr>
        <w:t xml:space="preserve">çalışma kartlarına aşağıdakilerden </w:t>
      </w:r>
      <w:r w:rsidRPr="00EE549D">
        <w:rPr>
          <w:rFonts w:ascii="Garamond" w:hAnsi="Garamond"/>
          <w:b/>
          <w:szCs w:val="22"/>
        </w:rPr>
        <w:t xml:space="preserve">hangisini yazmış </w:t>
      </w:r>
      <w:r w:rsidRPr="00EE549D">
        <w:rPr>
          <w:rFonts w:ascii="Garamond" w:hAnsi="Garamond"/>
          <w:b/>
          <w:szCs w:val="22"/>
          <w:u w:val="single"/>
        </w:rPr>
        <w:t>olamaz?</w:t>
      </w:r>
    </w:p>
    <w:p w:rsidR="00572E9E" w:rsidRPr="00EE549D" w:rsidRDefault="00572E9E" w:rsidP="00AA4B69">
      <w:pPr>
        <w:shd w:val="clear" w:color="auto" w:fill="FFFFFF"/>
        <w:spacing w:line="276" w:lineRule="auto"/>
        <w:ind w:left="397" w:hanging="397"/>
        <w:rPr>
          <w:rFonts w:ascii="Garamond" w:hAnsi="Garamond"/>
          <w:b/>
          <w:sz w:val="8"/>
          <w:szCs w:val="22"/>
          <w:u w:val="single"/>
        </w:rPr>
      </w:pPr>
    </w:p>
    <w:p w:rsidR="00572E9E" w:rsidRPr="00EE549D" w:rsidRDefault="00572E9E" w:rsidP="00AA4B69">
      <w:pPr>
        <w:shd w:val="clear" w:color="auto" w:fill="FFFFFF"/>
        <w:spacing w:line="300" w:lineRule="auto"/>
        <w:ind w:left="357"/>
        <w:rPr>
          <w:rFonts w:ascii="Garamond" w:hAnsi="Garamond"/>
          <w:szCs w:val="22"/>
        </w:rPr>
      </w:pPr>
      <w:r w:rsidRPr="00EE549D">
        <w:rPr>
          <w:rFonts w:ascii="Garamond" w:hAnsi="Garamond"/>
          <w:b/>
          <w:szCs w:val="22"/>
        </w:rPr>
        <w:t>A)</w:t>
      </w:r>
      <w:r w:rsidRPr="00EE549D">
        <w:rPr>
          <w:rFonts w:ascii="Garamond" w:hAnsi="Garamond"/>
          <w:szCs w:val="22"/>
        </w:rPr>
        <w:t xml:space="preserve"> Okka</w:t>
      </w:r>
      <w:r w:rsidRPr="00EE549D">
        <w:rPr>
          <w:rFonts w:ascii="Garamond" w:hAnsi="Garamond"/>
          <w:szCs w:val="22"/>
        </w:rPr>
        <w:tab/>
      </w:r>
      <w:r w:rsidRPr="00EE549D">
        <w:rPr>
          <w:rFonts w:ascii="Garamond" w:hAnsi="Garamond"/>
          <w:szCs w:val="22"/>
        </w:rPr>
        <w:tab/>
      </w:r>
      <w:r w:rsidRPr="00EE549D">
        <w:rPr>
          <w:rFonts w:ascii="Garamond" w:hAnsi="Garamond"/>
          <w:b/>
          <w:szCs w:val="22"/>
        </w:rPr>
        <w:tab/>
      </w:r>
      <w:r w:rsidRPr="00EE549D">
        <w:rPr>
          <w:rFonts w:ascii="Garamond" w:hAnsi="Garamond"/>
          <w:b/>
          <w:szCs w:val="22"/>
        </w:rPr>
        <w:tab/>
      </w:r>
      <w:r w:rsidRPr="00EE549D">
        <w:rPr>
          <w:rFonts w:ascii="Garamond" w:hAnsi="Garamond"/>
          <w:b/>
          <w:szCs w:val="22"/>
        </w:rPr>
        <w:tab/>
        <w:t xml:space="preserve">B) </w:t>
      </w:r>
      <w:r w:rsidRPr="00EE549D">
        <w:rPr>
          <w:rFonts w:ascii="Garamond" w:hAnsi="Garamond"/>
          <w:szCs w:val="22"/>
        </w:rPr>
        <w:t>Endaze</w:t>
      </w:r>
    </w:p>
    <w:p w:rsidR="00572E9E" w:rsidRPr="00EE549D" w:rsidRDefault="00572E9E" w:rsidP="00AA4B69">
      <w:pPr>
        <w:shd w:val="clear" w:color="auto" w:fill="FFFFFF"/>
        <w:spacing w:line="300" w:lineRule="auto"/>
        <w:ind w:left="357"/>
        <w:rPr>
          <w:rFonts w:ascii="Garamond" w:hAnsi="Garamond"/>
          <w:szCs w:val="22"/>
        </w:rPr>
      </w:pPr>
      <w:r w:rsidRPr="00EE549D">
        <w:rPr>
          <w:rFonts w:ascii="Garamond" w:hAnsi="Garamond"/>
          <w:b/>
          <w:szCs w:val="22"/>
        </w:rPr>
        <w:t xml:space="preserve">C)  </w:t>
      </w:r>
      <w:r w:rsidRPr="00EE549D">
        <w:rPr>
          <w:rFonts w:ascii="Garamond" w:hAnsi="Garamond"/>
          <w:szCs w:val="22"/>
        </w:rPr>
        <w:t>Metre</w:t>
      </w:r>
      <w:r w:rsidRPr="00EE549D">
        <w:rPr>
          <w:rFonts w:ascii="Garamond" w:hAnsi="Garamond"/>
          <w:szCs w:val="22"/>
        </w:rPr>
        <w:tab/>
      </w:r>
      <w:r w:rsidRPr="00EE549D">
        <w:rPr>
          <w:rFonts w:ascii="Garamond" w:hAnsi="Garamond"/>
          <w:b/>
          <w:szCs w:val="22"/>
        </w:rPr>
        <w:tab/>
      </w:r>
      <w:r w:rsidRPr="00EE549D">
        <w:rPr>
          <w:rFonts w:ascii="Garamond" w:hAnsi="Garamond"/>
          <w:b/>
          <w:szCs w:val="22"/>
        </w:rPr>
        <w:tab/>
      </w:r>
      <w:r w:rsidRPr="00EE549D">
        <w:rPr>
          <w:rFonts w:ascii="Garamond" w:hAnsi="Garamond"/>
          <w:b/>
          <w:szCs w:val="22"/>
        </w:rPr>
        <w:tab/>
      </w:r>
      <w:r>
        <w:rPr>
          <w:rFonts w:ascii="Garamond" w:hAnsi="Garamond"/>
          <w:b/>
          <w:szCs w:val="22"/>
        </w:rPr>
        <w:tab/>
      </w:r>
      <w:r w:rsidRPr="00EE549D">
        <w:rPr>
          <w:rFonts w:ascii="Garamond" w:hAnsi="Garamond"/>
          <w:b/>
          <w:szCs w:val="22"/>
        </w:rPr>
        <w:t xml:space="preserve">D) </w:t>
      </w:r>
      <w:r w:rsidRPr="00EE549D">
        <w:rPr>
          <w:rFonts w:ascii="Garamond" w:hAnsi="Garamond"/>
          <w:szCs w:val="22"/>
        </w:rPr>
        <w:t>Arşın</w:t>
      </w:r>
    </w:p>
    <w:p w:rsidR="00572E9E" w:rsidRDefault="00572E9E" w:rsidP="00192E87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192E87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192E87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192E87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192E87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r>
        <w:rPr>
          <w:rFonts w:ascii="Garamond" w:hAnsi="Garamond"/>
          <w:b/>
        </w:rPr>
        <w:t>6-) Aşağıdakilerden hangisi Türkiye’nin coğrafi özelliklerini tanıtan doğru bir bilgi değildir?</w:t>
      </w:r>
    </w:p>
    <w:p w:rsidR="00572E9E" w:rsidRPr="00192E87" w:rsidRDefault="00572E9E" w:rsidP="00192E87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6"/>
        </w:rPr>
      </w:pPr>
    </w:p>
    <w:p w:rsidR="00572E9E" w:rsidRPr="005031A2" w:rsidRDefault="00572E9E" w:rsidP="00AA4B69">
      <w:pPr>
        <w:pStyle w:val="ListParagraph"/>
        <w:numPr>
          <w:ilvl w:val="0"/>
          <w:numId w:val="20"/>
        </w:numPr>
        <w:shd w:val="clear" w:color="auto" w:fill="FFFFFF"/>
        <w:spacing w:line="300" w:lineRule="auto"/>
        <w:ind w:left="714" w:hanging="357"/>
        <w:rPr>
          <w:rFonts w:ascii="Garamond" w:hAnsi="Garamond"/>
        </w:rPr>
      </w:pPr>
      <w:r w:rsidRPr="005031A2">
        <w:rPr>
          <w:rFonts w:ascii="Garamond" w:hAnsi="Garamond"/>
        </w:rPr>
        <w:t>Üç tarafı denizlerle çevrilidir.</w:t>
      </w:r>
    </w:p>
    <w:p w:rsidR="00572E9E" w:rsidRPr="005031A2" w:rsidRDefault="00572E9E" w:rsidP="00AA4B69">
      <w:pPr>
        <w:pStyle w:val="ListParagraph"/>
        <w:numPr>
          <w:ilvl w:val="0"/>
          <w:numId w:val="20"/>
        </w:numPr>
        <w:shd w:val="clear" w:color="auto" w:fill="FFFFFF"/>
        <w:spacing w:line="300" w:lineRule="auto"/>
        <w:ind w:left="714" w:hanging="357"/>
        <w:rPr>
          <w:rFonts w:ascii="Garamond" w:hAnsi="Garamond"/>
        </w:rPr>
      </w:pPr>
      <w:r w:rsidRPr="005031A2">
        <w:rPr>
          <w:rFonts w:ascii="Garamond" w:hAnsi="Garamond"/>
        </w:rPr>
        <w:t>İç ve kıyı bölgeleri çöllerle kaplıdır.</w:t>
      </w:r>
    </w:p>
    <w:p w:rsidR="00572E9E" w:rsidRPr="005031A2" w:rsidRDefault="00572E9E" w:rsidP="00AA4B69">
      <w:pPr>
        <w:pStyle w:val="ListParagraph"/>
        <w:numPr>
          <w:ilvl w:val="0"/>
          <w:numId w:val="20"/>
        </w:numPr>
        <w:shd w:val="clear" w:color="auto" w:fill="FFFFFF"/>
        <w:spacing w:line="300" w:lineRule="auto"/>
        <w:ind w:left="714" w:hanging="357"/>
        <w:rPr>
          <w:rFonts w:ascii="Garamond" w:hAnsi="Garamond"/>
        </w:rPr>
      </w:pPr>
      <w:r w:rsidRPr="005031A2">
        <w:rPr>
          <w:rFonts w:ascii="Garamond" w:hAnsi="Garamond"/>
        </w:rPr>
        <w:t>Doğudan batıya doğru gidildikçe yükseltisi azalır.</w:t>
      </w:r>
    </w:p>
    <w:p w:rsidR="00572E9E" w:rsidRPr="005031A2" w:rsidRDefault="00572E9E" w:rsidP="00AA4B69">
      <w:pPr>
        <w:pStyle w:val="ListParagraph"/>
        <w:numPr>
          <w:ilvl w:val="0"/>
          <w:numId w:val="20"/>
        </w:numPr>
        <w:shd w:val="clear" w:color="auto" w:fill="FFFFFF"/>
        <w:spacing w:line="300" w:lineRule="auto"/>
        <w:ind w:left="714" w:hanging="357"/>
        <w:rPr>
          <w:rFonts w:ascii="Garamond" w:hAnsi="Garamond"/>
        </w:rPr>
      </w:pPr>
      <w:r w:rsidRPr="005031A2">
        <w:rPr>
          <w:rFonts w:ascii="Garamond" w:hAnsi="Garamond"/>
        </w:rPr>
        <w:t>Doğal göllere ve ırmaklara sahiptir.</w:t>
      </w:r>
    </w:p>
    <w:p w:rsidR="00572E9E" w:rsidRDefault="00572E9E" w:rsidP="00F91CBE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Pr="00210E42" w:rsidRDefault="00572E9E" w:rsidP="00F91CBE">
      <w:pPr>
        <w:shd w:val="clear" w:color="auto" w:fill="FFFFFF"/>
        <w:spacing w:line="276" w:lineRule="auto"/>
        <w:rPr>
          <w:rFonts w:ascii="Garamond" w:hAnsi="Garamond"/>
          <w:b/>
          <w:szCs w:val="22"/>
        </w:rPr>
      </w:pPr>
      <w:r>
        <w:rPr>
          <w:noProof/>
        </w:rPr>
        <w:pict>
          <v:shape id="Köşeleri Yuvarlanmış Dikdörtgen Belirtme Çizgisi 240" o:spid="_x0000_s1072" type="#_x0000_t62" style="position:absolute;left:0;text-align:left;margin-left:127.65pt;margin-top:9pt;width:141.75pt;height:114.75pt;z-index:2516597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" adj="-2632,14679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572E9E" w:rsidRPr="00EE549D" w:rsidRDefault="00572E9E" w:rsidP="00F91CB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 w:rsidRPr="00EE549D">
                    <w:rPr>
                      <w:rFonts w:ascii="Tahoma" w:hAnsi="Tahoma" w:cs="Tahoma"/>
                      <w:b/>
                      <w:sz w:val="18"/>
                      <w:szCs w:val="18"/>
                    </w:rPr>
                    <w:t xml:space="preserve">Sevgili çocuklar, bizler sizlerin geleceğinizi düşünerek birçok yenilik yaptık. Bu yeniliklerden biri de </w:t>
                  </w: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Harf Devrimini</w:t>
                  </w:r>
                  <w:r w:rsidRPr="00EE549D">
                    <w:rPr>
                      <w:rFonts w:ascii="Tahoma" w:hAnsi="Tahoma" w:cs="Tahoma"/>
                      <w:b/>
                      <w:sz w:val="18"/>
                      <w:szCs w:val="18"/>
                    </w:rPr>
                    <w:t xml:space="preserve"> yapmaktı. Ayrıca Türk Dil Kurumunu da kurduk.</w:t>
                  </w:r>
                </w:p>
              </w:txbxContent>
            </v:textbox>
          </v:shape>
        </w:pict>
      </w:r>
      <w:r>
        <w:rPr>
          <w:noProof/>
        </w:rPr>
        <w:pict>
          <v:shape id="Resim 37" o:spid="_x0000_s1073" type="#_x0000_t75" alt="http://www.kamudanhaberler.com/upload/photos/276.jpg" style="position:absolute;left:0;text-align:left;margin-left:17.15pt;margin-top:3.2pt;width:116.65pt;height:131.05pt;z-index:251658752;visibility:visible;mso-wrap-distance-left:9.48pt;mso-wrap-distance-top:.96pt;mso-wrap-distance-right:9.53pt;mso-wrap-distance-bottom:1.5pt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">
            <v:imagedata r:id="rId14" o:title=""/>
            <o:lock v:ext="edit" aspectratio="f"/>
          </v:shape>
        </w:pict>
      </w:r>
      <w:r>
        <w:rPr>
          <w:rFonts w:ascii="Garamond" w:hAnsi="Garamond"/>
          <w:b/>
          <w:szCs w:val="22"/>
        </w:rPr>
        <w:t>7</w:t>
      </w:r>
      <w:r w:rsidRPr="00210E42">
        <w:rPr>
          <w:rFonts w:ascii="Garamond" w:hAnsi="Garamond"/>
          <w:b/>
          <w:szCs w:val="22"/>
        </w:rPr>
        <w:t xml:space="preserve">-) </w:t>
      </w:r>
    </w:p>
    <w:p w:rsidR="00572E9E" w:rsidRDefault="00572E9E" w:rsidP="00F91CBE">
      <w:pPr>
        <w:shd w:val="clear" w:color="auto" w:fill="FFFFFF"/>
        <w:spacing w:line="276" w:lineRule="auto"/>
        <w:rPr>
          <w:rFonts w:ascii="Garamond" w:hAnsi="Garamond"/>
          <w:sz w:val="22"/>
          <w:szCs w:val="22"/>
        </w:rPr>
      </w:pPr>
    </w:p>
    <w:p w:rsidR="00572E9E" w:rsidRDefault="00572E9E" w:rsidP="00F91CBE">
      <w:pPr>
        <w:shd w:val="clear" w:color="auto" w:fill="FFFFFF"/>
        <w:spacing w:line="276" w:lineRule="auto"/>
        <w:rPr>
          <w:rFonts w:ascii="Garamond" w:hAnsi="Garamond"/>
          <w:sz w:val="22"/>
          <w:szCs w:val="22"/>
        </w:rPr>
      </w:pPr>
    </w:p>
    <w:p w:rsidR="00572E9E" w:rsidRDefault="00572E9E" w:rsidP="00F91CBE">
      <w:pPr>
        <w:shd w:val="clear" w:color="auto" w:fill="FFFFFF"/>
        <w:spacing w:line="276" w:lineRule="auto"/>
        <w:rPr>
          <w:rFonts w:ascii="Garamond" w:hAnsi="Garamond"/>
          <w:sz w:val="22"/>
          <w:szCs w:val="22"/>
        </w:rPr>
      </w:pPr>
    </w:p>
    <w:p w:rsidR="00572E9E" w:rsidRPr="00355CBA" w:rsidRDefault="00572E9E" w:rsidP="00F91CBE">
      <w:pPr>
        <w:shd w:val="clear" w:color="auto" w:fill="FFFFFF"/>
        <w:spacing w:line="276" w:lineRule="auto"/>
        <w:rPr>
          <w:rFonts w:ascii="Garamond" w:hAnsi="Garamond"/>
          <w:sz w:val="22"/>
          <w:szCs w:val="22"/>
        </w:rPr>
      </w:pPr>
    </w:p>
    <w:p w:rsidR="00572E9E" w:rsidRDefault="00572E9E" w:rsidP="00F91CBE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F91CBE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F91CBE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F91CBE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F91CBE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E33730">
      <w:pPr>
        <w:shd w:val="clear" w:color="auto" w:fill="FFFFFF"/>
        <w:spacing w:line="276" w:lineRule="auto"/>
        <w:ind w:left="397" w:hanging="397"/>
        <w:rPr>
          <w:rFonts w:ascii="Garamond" w:hAnsi="Garamond"/>
          <w:b/>
          <w:szCs w:val="22"/>
        </w:rPr>
      </w:pPr>
      <w:r>
        <w:rPr>
          <w:rFonts w:ascii="Garamond" w:hAnsi="Garamond"/>
          <w:b/>
          <w:szCs w:val="22"/>
        </w:rPr>
        <w:tab/>
      </w:r>
      <w:r w:rsidRPr="00E33730">
        <w:rPr>
          <w:rFonts w:ascii="Garamond" w:hAnsi="Garamond"/>
          <w:b/>
          <w:szCs w:val="22"/>
        </w:rPr>
        <w:t>Atatürk’ün konuşmasında sözünü ettiği inkılap hangi ilke ile ilişkilidir?</w:t>
      </w:r>
    </w:p>
    <w:p w:rsidR="00572E9E" w:rsidRPr="00E33730" w:rsidRDefault="00572E9E" w:rsidP="00E33730">
      <w:pPr>
        <w:shd w:val="clear" w:color="auto" w:fill="FFFFFF"/>
        <w:spacing w:line="276" w:lineRule="auto"/>
        <w:ind w:left="397" w:hanging="397"/>
        <w:rPr>
          <w:rFonts w:ascii="Garamond" w:hAnsi="Garamond"/>
          <w:b/>
          <w:sz w:val="8"/>
          <w:szCs w:val="22"/>
        </w:rPr>
      </w:pPr>
    </w:p>
    <w:p w:rsidR="00572E9E" w:rsidRPr="00E33730" w:rsidRDefault="00572E9E" w:rsidP="00AA4B69">
      <w:pPr>
        <w:shd w:val="clear" w:color="auto" w:fill="FFFFFF"/>
        <w:spacing w:line="300" w:lineRule="auto"/>
        <w:ind w:left="284" w:hanging="284"/>
        <w:rPr>
          <w:rFonts w:ascii="Garamond" w:hAnsi="Garamond"/>
          <w:szCs w:val="22"/>
        </w:rPr>
      </w:pPr>
      <w:r>
        <w:rPr>
          <w:rFonts w:ascii="Garamond" w:hAnsi="Garamond"/>
          <w:b/>
          <w:sz w:val="22"/>
          <w:szCs w:val="22"/>
        </w:rPr>
        <w:tab/>
      </w:r>
      <w:r>
        <w:rPr>
          <w:rFonts w:ascii="Garamond" w:hAnsi="Garamond"/>
          <w:b/>
          <w:sz w:val="22"/>
          <w:szCs w:val="22"/>
        </w:rPr>
        <w:tab/>
      </w:r>
      <w:r w:rsidRPr="00E33730">
        <w:rPr>
          <w:rFonts w:ascii="Garamond" w:hAnsi="Garamond"/>
          <w:b/>
          <w:szCs w:val="22"/>
        </w:rPr>
        <w:t xml:space="preserve">A) </w:t>
      </w:r>
      <w:r w:rsidRPr="00E33730">
        <w:rPr>
          <w:rFonts w:ascii="Garamond" w:hAnsi="Garamond"/>
          <w:szCs w:val="22"/>
        </w:rPr>
        <w:t>Milliyetçilik</w:t>
      </w:r>
      <w:r w:rsidRPr="00E33730">
        <w:rPr>
          <w:rFonts w:ascii="Garamond" w:hAnsi="Garamond"/>
          <w:szCs w:val="22"/>
        </w:rPr>
        <w:tab/>
      </w:r>
      <w:r w:rsidRPr="00E33730">
        <w:rPr>
          <w:rFonts w:ascii="Garamond" w:hAnsi="Garamond"/>
          <w:b/>
          <w:szCs w:val="22"/>
        </w:rPr>
        <w:tab/>
      </w:r>
      <w:r w:rsidRPr="00E33730">
        <w:rPr>
          <w:rFonts w:ascii="Garamond" w:hAnsi="Garamond"/>
          <w:b/>
          <w:szCs w:val="22"/>
        </w:rPr>
        <w:tab/>
        <w:t xml:space="preserve">B) </w:t>
      </w:r>
      <w:r w:rsidRPr="00E33730">
        <w:rPr>
          <w:rFonts w:ascii="Garamond" w:hAnsi="Garamond"/>
          <w:szCs w:val="22"/>
        </w:rPr>
        <w:t>Halkçılık</w:t>
      </w:r>
    </w:p>
    <w:p w:rsidR="00572E9E" w:rsidRPr="00E33730" w:rsidRDefault="00572E9E" w:rsidP="00AA4B69">
      <w:pPr>
        <w:shd w:val="clear" w:color="auto" w:fill="FFFFFF"/>
        <w:spacing w:line="300" w:lineRule="auto"/>
        <w:ind w:left="284" w:hanging="284"/>
        <w:rPr>
          <w:rFonts w:ascii="Garamond" w:hAnsi="Garamond"/>
          <w:szCs w:val="22"/>
        </w:rPr>
      </w:pPr>
      <w:r w:rsidRPr="00E33730">
        <w:rPr>
          <w:rFonts w:ascii="Garamond" w:hAnsi="Garamond"/>
          <w:b/>
          <w:szCs w:val="22"/>
        </w:rPr>
        <w:tab/>
      </w:r>
      <w:r w:rsidRPr="00E33730">
        <w:rPr>
          <w:rFonts w:ascii="Garamond" w:hAnsi="Garamond"/>
          <w:b/>
          <w:szCs w:val="22"/>
        </w:rPr>
        <w:tab/>
        <w:t xml:space="preserve">C) </w:t>
      </w:r>
      <w:r w:rsidRPr="00E33730">
        <w:rPr>
          <w:rFonts w:ascii="Garamond" w:hAnsi="Garamond"/>
          <w:szCs w:val="22"/>
        </w:rPr>
        <w:t>Devletçilik</w:t>
      </w:r>
      <w:r w:rsidRPr="00E33730">
        <w:rPr>
          <w:rFonts w:ascii="Garamond" w:hAnsi="Garamond"/>
          <w:szCs w:val="22"/>
        </w:rPr>
        <w:tab/>
      </w:r>
      <w:r w:rsidRPr="00E33730">
        <w:rPr>
          <w:rFonts w:ascii="Garamond" w:hAnsi="Garamond"/>
          <w:b/>
          <w:szCs w:val="22"/>
        </w:rPr>
        <w:tab/>
      </w:r>
      <w:r w:rsidRPr="00E33730">
        <w:rPr>
          <w:rFonts w:ascii="Garamond" w:hAnsi="Garamond"/>
          <w:b/>
          <w:szCs w:val="22"/>
        </w:rPr>
        <w:tab/>
        <w:t xml:space="preserve">D) </w:t>
      </w:r>
      <w:r w:rsidRPr="00E33730">
        <w:rPr>
          <w:rFonts w:ascii="Garamond" w:hAnsi="Garamond"/>
          <w:szCs w:val="22"/>
        </w:rPr>
        <w:t>Laiklik</w:t>
      </w:r>
    </w:p>
    <w:p w:rsidR="00572E9E" w:rsidRPr="00216032" w:rsidRDefault="00572E9E" w:rsidP="00E33730">
      <w:pPr>
        <w:shd w:val="clear" w:color="auto" w:fill="FFFFFF"/>
        <w:spacing w:line="360" w:lineRule="auto"/>
        <w:ind w:left="284" w:hanging="284"/>
        <w:rPr>
          <w:rFonts w:ascii="Garamond" w:hAnsi="Garamond"/>
          <w:sz w:val="22"/>
          <w:szCs w:val="22"/>
        </w:rPr>
      </w:pPr>
      <w:r>
        <w:rPr>
          <w:noProof/>
        </w:rPr>
        <w:pict>
          <v:rect id="Dikdörtgen 267" o:spid="_x0000_s1074" style="position:absolute;left:0;text-align:left;margin-left:56.6pt;margin-top:13.15pt;width:133.5pt;height:39pt;z-index:2516433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" fillcolor="#4f81bd" strokecolor="#243f60" strokeweight="2pt">
            <v:fill r:id="rId15" o:title="" type="pattern"/>
            <v:textbox>
              <w:txbxContent>
                <w:p w:rsidR="00572E9E" w:rsidRPr="00E82899" w:rsidRDefault="00572E9E" w:rsidP="00850AC8">
                  <w:pPr>
                    <w:jc w:val="center"/>
                    <w:rPr>
                      <w:b/>
                      <w:color w:val="000000"/>
                    </w:rPr>
                  </w:pPr>
                  <w:r w:rsidRPr="00E82899">
                    <w:rPr>
                      <w:b/>
                      <w:color w:val="000000"/>
                    </w:rPr>
                    <w:t>LAİKLİK</w:t>
                  </w:r>
                </w:p>
              </w:txbxContent>
            </v:textbox>
          </v:rect>
        </w:pict>
      </w:r>
    </w:p>
    <w:p w:rsidR="00572E9E" w:rsidRPr="00210E42" w:rsidRDefault="00572E9E" w:rsidP="00F83F4E">
      <w:pPr>
        <w:shd w:val="clear" w:color="auto" w:fill="FFFFFF"/>
        <w:spacing w:line="276" w:lineRule="auto"/>
        <w:rPr>
          <w:rFonts w:ascii="Garamond" w:hAnsi="Garamond"/>
          <w:b/>
          <w:szCs w:val="22"/>
        </w:rPr>
      </w:pPr>
      <w:r>
        <w:rPr>
          <w:rFonts w:ascii="Garamond" w:hAnsi="Garamond"/>
          <w:b/>
          <w:szCs w:val="22"/>
        </w:rPr>
        <w:t>8</w:t>
      </w:r>
      <w:r w:rsidRPr="00210E42">
        <w:rPr>
          <w:rFonts w:ascii="Garamond" w:hAnsi="Garamond"/>
          <w:b/>
          <w:szCs w:val="22"/>
        </w:rPr>
        <w:t>-)</w:t>
      </w:r>
    </w:p>
    <w:p w:rsidR="00572E9E" w:rsidRDefault="00572E9E" w:rsidP="00F83F4E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F83F4E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Pr="00E33730" w:rsidRDefault="00572E9E" w:rsidP="00F83F4E">
      <w:pPr>
        <w:shd w:val="clear" w:color="auto" w:fill="FFFFFF"/>
        <w:spacing w:line="276" w:lineRule="auto"/>
        <w:rPr>
          <w:rFonts w:ascii="Garamond" w:hAnsi="Garamond"/>
          <w:b/>
          <w:szCs w:val="22"/>
        </w:rPr>
      </w:pPr>
      <w:r>
        <w:rPr>
          <w:rFonts w:ascii="Garamond" w:hAnsi="Garamond"/>
          <w:b/>
          <w:szCs w:val="22"/>
        </w:rPr>
        <w:tab/>
      </w:r>
      <w:r w:rsidRPr="00E33730">
        <w:rPr>
          <w:rFonts w:ascii="Garamond" w:hAnsi="Garamond"/>
          <w:b/>
          <w:szCs w:val="22"/>
        </w:rPr>
        <w:t>Verilen ilkenin uygulamaya geçmesiyle;</w:t>
      </w:r>
    </w:p>
    <w:p w:rsidR="00572E9E" w:rsidRPr="00E33730" w:rsidRDefault="00572E9E" w:rsidP="00FB0833">
      <w:pPr>
        <w:pStyle w:val="ListParagraph"/>
        <w:numPr>
          <w:ilvl w:val="0"/>
          <w:numId w:val="10"/>
        </w:numPr>
        <w:shd w:val="clear" w:color="auto" w:fill="FFFFFF"/>
        <w:spacing w:line="276" w:lineRule="auto"/>
        <w:rPr>
          <w:rFonts w:ascii="Garamond" w:hAnsi="Garamond"/>
          <w:szCs w:val="22"/>
        </w:rPr>
      </w:pPr>
      <w:r w:rsidRPr="00E33730">
        <w:rPr>
          <w:rFonts w:ascii="Garamond" w:hAnsi="Garamond"/>
          <w:szCs w:val="22"/>
        </w:rPr>
        <w:t>Din ve devlet işleri birbirinden ayrılmıştır.</w:t>
      </w:r>
    </w:p>
    <w:p w:rsidR="00572E9E" w:rsidRPr="00E33730" w:rsidRDefault="00572E9E" w:rsidP="00FB0833">
      <w:pPr>
        <w:pStyle w:val="ListParagraph"/>
        <w:numPr>
          <w:ilvl w:val="0"/>
          <w:numId w:val="10"/>
        </w:numPr>
        <w:shd w:val="clear" w:color="auto" w:fill="FFFFFF"/>
        <w:spacing w:line="276" w:lineRule="auto"/>
        <w:rPr>
          <w:rFonts w:ascii="Garamond" w:hAnsi="Garamond"/>
          <w:szCs w:val="22"/>
        </w:rPr>
      </w:pPr>
      <w:r w:rsidRPr="00E33730">
        <w:rPr>
          <w:rFonts w:ascii="Garamond" w:hAnsi="Garamond"/>
          <w:szCs w:val="22"/>
        </w:rPr>
        <w:t>Herkese din ve vicdan özgürlüğü sağlanmıştır.</w:t>
      </w:r>
    </w:p>
    <w:p w:rsidR="00572E9E" w:rsidRPr="00E33730" w:rsidRDefault="00572E9E" w:rsidP="00FB0833">
      <w:pPr>
        <w:pStyle w:val="ListParagraph"/>
        <w:numPr>
          <w:ilvl w:val="0"/>
          <w:numId w:val="10"/>
        </w:numPr>
        <w:shd w:val="clear" w:color="auto" w:fill="FFFFFF"/>
        <w:spacing w:line="276" w:lineRule="auto"/>
        <w:rPr>
          <w:rFonts w:ascii="Garamond" w:hAnsi="Garamond"/>
          <w:szCs w:val="22"/>
        </w:rPr>
      </w:pPr>
      <w:r w:rsidRPr="00E33730">
        <w:rPr>
          <w:rFonts w:ascii="Garamond" w:hAnsi="Garamond"/>
          <w:szCs w:val="22"/>
        </w:rPr>
        <w:t>Yönetim şekli belirlenmiştir.</w:t>
      </w:r>
    </w:p>
    <w:p w:rsidR="00572E9E" w:rsidRDefault="00572E9E" w:rsidP="00F83F4E">
      <w:pPr>
        <w:shd w:val="clear" w:color="auto" w:fill="FFFFFF"/>
        <w:spacing w:line="276" w:lineRule="auto"/>
        <w:rPr>
          <w:rFonts w:ascii="Garamond" w:hAnsi="Garamond"/>
          <w:b/>
          <w:szCs w:val="22"/>
        </w:rPr>
      </w:pPr>
      <w:r>
        <w:rPr>
          <w:rFonts w:ascii="Garamond" w:hAnsi="Garamond"/>
          <w:b/>
          <w:szCs w:val="22"/>
        </w:rPr>
        <w:tab/>
      </w:r>
      <w:r w:rsidRPr="00E33730">
        <w:rPr>
          <w:rFonts w:ascii="Garamond" w:hAnsi="Garamond"/>
          <w:b/>
          <w:szCs w:val="22"/>
        </w:rPr>
        <w:t>durumlarından hangileri gerçekleştirmiştir?</w:t>
      </w:r>
    </w:p>
    <w:p w:rsidR="00572E9E" w:rsidRPr="00E33730" w:rsidRDefault="00572E9E" w:rsidP="00F83F4E">
      <w:pPr>
        <w:shd w:val="clear" w:color="auto" w:fill="FFFFFF"/>
        <w:spacing w:line="276" w:lineRule="auto"/>
        <w:rPr>
          <w:rFonts w:ascii="Garamond" w:hAnsi="Garamond"/>
          <w:b/>
          <w:sz w:val="6"/>
          <w:szCs w:val="22"/>
        </w:rPr>
      </w:pPr>
    </w:p>
    <w:p w:rsidR="00572E9E" w:rsidRPr="00E33730" w:rsidRDefault="00572E9E" w:rsidP="00AA4B69">
      <w:pPr>
        <w:shd w:val="clear" w:color="auto" w:fill="FFFFFF"/>
        <w:spacing w:line="300" w:lineRule="auto"/>
        <w:rPr>
          <w:rFonts w:ascii="Garamond" w:hAnsi="Garamond"/>
          <w:szCs w:val="22"/>
        </w:rPr>
      </w:pPr>
      <w:r>
        <w:rPr>
          <w:rFonts w:ascii="Garamond" w:hAnsi="Garamond"/>
          <w:b/>
          <w:szCs w:val="22"/>
        </w:rPr>
        <w:tab/>
        <w:t xml:space="preserve">A) </w:t>
      </w:r>
      <w:r w:rsidRPr="00E33730">
        <w:rPr>
          <w:rFonts w:ascii="Garamond" w:hAnsi="Garamond"/>
          <w:szCs w:val="22"/>
        </w:rPr>
        <w:t>Yalnız III</w:t>
      </w:r>
      <w:r w:rsidRPr="00E33730">
        <w:rPr>
          <w:rFonts w:ascii="Garamond" w:hAnsi="Garamond"/>
          <w:szCs w:val="22"/>
        </w:rPr>
        <w:tab/>
      </w:r>
      <w:r w:rsidRPr="00E33730">
        <w:rPr>
          <w:rFonts w:ascii="Garamond" w:hAnsi="Garamond"/>
          <w:b/>
          <w:szCs w:val="22"/>
        </w:rPr>
        <w:tab/>
      </w:r>
      <w:r w:rsidRPr="00E33730">
        <w:rPr>
          <w:rFonts w:ascii="Garamond" w:hAnsi="Garamond"/>
          <w:b/>
          <w:szCs w:val="22"/>
        </w:rPr>
        <w:tab/>
      </w:r>
      <w:r w:rsidRPr="00E33730">
        <w:rPr>
          <w:rFonts w:ascii="Garamond" w:hAnsi="Garamond"/>
          <w:b/>
          <w:szCs w:val="22"/>
        </w:rPr>
        <w:tab/>
        <w:t xml:space="preserve">B) </w:t>
      </w:r>
      <w:r w:rsidRPr="00E33730">
        <w:rPr>
          <w:rFonts w:ascii="Garamond" w:hAnsi="Garamond"/>
          <w:szCs w:val="22"/>
        </w:rPr>
        <w:t>I ve II</w:t>
      </w:r>
    </w:p>
    <w:p w:rsidR="00572E9E" w:rsidRPr="00E33730" w:rsidRDefault="00572E9E" w:rsidP="00AA4B69">
      <w:pPr>
        <w:shd w:val="clear" w:color="auto" w:fill="FFFFFF"/>
        <w:spacing w:line="300" w:lineRule="auto"/>
        <w:rPr>
          <w:rFonts w:ascii="Garamond" w:hAnsi="Garamond"/>
          <w:szCs w:val="22"/>
        </w:rPr>
      </w:pPr>
      <w:r>
        <w:rPr>
          <w:rFonts w:ascii="Garamond" w:hAnsi="Garamond"/>
          <w:b/>
          <w:szCs w:val="22"/>
        </w:rPr>
        <w:tab/>
      </w:r>
      <w:r w:rsidRPr="00E33730">
        <w:rPr>
          <w:rFonts w:ascii="Garamond" w:hAnsi="Garamond"/>
          <w:b/>
          <w:szCs w:val="22"/>
        </w:rPr>
        <w:t xml:space="preserve">C) </w:t>
      </w:r>
      <w:r>
        <w:rPr>
          <w:rFonts w:ascii="Garamond" w:hAnsi="Garamond"/>
          <w:szCs w:val="22"/>
        </w:rPr>
        <w:t>II ve III</w:t>
      </w:r>
      <w:r>
        <w:rPr>
          <w:rFonts w:ascii="Garamond" w:hAnsi="Garamond"/>
          <w:szCs w:val="22"/>
        </w:rPr>
        <w:tab/>
      </w:r>
      <w:r>
        <w:rPr>
          <w:rFonts w:ascii="Garamond" w:hAnsi="Garamond"/>
          <w:szCs w:val="22"/>
        </w:rPr>
        <w:tab/>
      </w:r>
      <w:r>
        <w:rPr>
          <w:rFonts w:ascii="Garamond" w:hAnsi="Garamond"/>
          <w:szCs w:val="22"/>
        </w:rPr>
        <w:tab/>
      </w:r>
      <w:r>
        <w:rPr>
          <w:rFonts w:ascii="Garamond" w:hAnsi="Garamond"/>
          <w:szCs w:val="22"/>
        </w:rPr>
        <w:tab/>
      </w:r>
      <w:r>
        <w:rPr>
          <w:rFonts w:ascii="Garamond" w:hAnsi="Garamond"/>
          <w:szCs w:val="22"/>
        </w:rPr>
        <w:tab/>
      </w:r>
      <w:r w:rsidRPr="00E33730">
        <w:rPr>
          <w:rFonts w:ascii="Garamond" w:hAnsi="Garamond"/>
          <w:b/>
          <w:szCs w:val="22"/>
        </w:rPr>
        <w:t xml:space="preserve">D) </w:t>
      </w:r>
      <w:r w:rsidRPr="00E33730">
        <w:rPr>
          <w:rFonts w:ascii="Garamond" w:hAnsi="Garamond"/>
          <w:szCs w:val="22"/>
        </w:rPr>
        <w:t>I,</w:t>
      </w:r>
      <w:r>
        <w:rPr>
          <w:rFonts w:ascii="Garamond" w:hAnsi="Garamond"/>
          <w:szCs w:val="22"/>
        </w:rPr>
        <w:t xml:space="preserve"> </w:t>
      </w:r>
      <w:r w:rsidRPr="00E33730">
        <w:rPr>
          <w:rFonts w:ascii="Garamond" w:hAnsi="Garamond"/>
          <w:szCs w:val="22"/>
        </w:rPr>
        <w:t>II ve III</w:t>
      </w:r>
    </w:p>
    <w:p w:rsidR="00572E9E" w:rsidRDefault="00572E9E" w:rsidP="00F83F4E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Pr="00E33730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Cs w:val="22"/>
        </w:rPr>
      </w:pPr>
      <w:r>
        <w:rPr>
          <w:rFonts w:ascii="Garamond" w:hAnsi="Garamond"/>
          <w:b/>
          <w:szCs w:val="22"/>
        </w:rPr>
        <w:t>9</w:t>
      </w:r>
      <w:r w:rsidRPr="00210E42">
        <w:rPr>
          <w:rFonts w:ascii="Garamond" w:hAnsi="Garamond"/>
          <w:b/>
          <w:szCs w:val="22"/>
        </w:rPr>
        <w:t xml:space="preserve">-)     </w:t>
      </w:r>
      <w:r w:rsidRPr="00E33730">
        <w:rPr>
          <w:rFonts w:ascii="Garamond" w:hAnsi="Garamond"/>
          <w:b/>
          <w:szCs w:val="22"/>
        </w:rPr>
        <w:t>I</w:t>
      </w:r>
      <w:r w:rsidRPr="00E33730">
        <w:rPr>
          <w:rFonts w:ascii="Garamond" w:hAnsi="Garamond"/>
          <w:szCs w:val="22"/>
        </w:rPr>
        <w:t xml:space="preserve">. </w:t>
      </w:r>
      <w:r>
        <w:rPr>
          <w:rFonts w:ascii="Garamond" w:hAnsi="Garamond"/>
          <w:szCs w:val="22"/>
        </w:rPr>
        <w:t xml:space="preserve"> </w:t>
      </w:r>
      <w:r>
        <w:rPr>
          <w:rFonts w:ascii="Garamond" w:hAnsi="Garamond"/>
          <w:szCs w:val="22"/>
        </w:rPr>
        <w:tab/>
      </w:r>
      <w:r>
        <w:rPr>
          <w:rFonts w:ascii="Garamond" w:hAnsi="Garamond"/>
          <w:szCs w:val="22"/>
        </w:rPr>
        <w:tab/>
      </w:r>
      <w:r w:rsidRPr="00E33730">
        <w:rPr>
          <w:rFonts w:ascii="Garamond" w:hAnsi="Garamond"/>
          <w:szCs w:val="22"/>
        </w:rPr>
        <w:t xml:space="preserve">Türk </w:t>
      </w:r>
      <w:r>
        <w:rPr>
          <w:rFonts w:ascii="Garamond" w:hAnsi="Garamond"/>
          <w:szCs w:val="22"/>
        </w:rPr>
        <w:t>Tarih</w:t>
      </w:r>
      <w:r w:rsidRPr="00E33730">
        <w:rPr>
          <w:rFonts w:ascii="Garamond" w:hAnsi="Garamond"/>
          <w:szCs w:val="22"/>
        </w:rPr>
        <w:t xml:space="preserve"> Kurumu</w:t>
      </w:r>
      <w:r>
        <w:rPr>
          <w:rFonts w:ascii="Garamond" w:hAnsi="Garamond"/>
          <w:szCs w:val="22"/>
        </w:rPr>
        <w:t>’</w:t>
      </w:r>
      <w:r w:rsidRPr="00E33730">
        <w:rPr>
          <w:rFonts w:ascii="Garamond" w:hAnsi="Garamond"/>
          <w:szCs w:val="22"/>
        </w:rPr>
        <w:t>nun açılması</w:t>
      </w:r>
    </w:p>
    <w:p w:rsidR="00572E9E" w:rsidRPr="00E33730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Cs w:val="22"/>
        </w:rPr>
      </w:pPr>
      <w:r w:rsidRPr="00E33730">
        <w:rPr>
          <w:rFonts w:ascii="Garamond" w:hAnsi="Garamond"/>
          <w:b/>
          <w:szCs w:val="22"/>
        </w:rPr>
        <w:t xml:space="preserve">        </w:t>
      </w:r>
      <w:r>
        <w:rPr>
          <w:rFonts w:ascii="Garamond" w:hAnsi="Garamond"/>
          <w:b/>
          <w:szCs w:val="22"/>
        </w:rPr>
        <w:t xml:space="preserve"> </w:t>
      </w:r>
      <w:r w:rsidRPr="00E33730">
        <w:rPr>
          <w:rFonts w:ascii="Garamond" w:hAnsi="Garamond"/>
          <w:b/>
          <w:szCs w:val="22"/>
        </w:rPr>
        <w:t xml:space="preserve"> II.</w:t>
      </w:r>
      <w:r w:rsidRPr="00E33730">
        <w:rPr>
          <w:rFonts w:ascii="Garamond" w:hAnsi="Garamond"/>
          <w:szCs w:val="22"/>
        </w:rPr>
        <w:t xml:space="preserve"> </w:t>
      </w:r>
      <w:r>
        <w:rPr>
          <w:rFonts w:ascii="Garamond" w:hAnsi="Garamond"/>
          <w:szCs w:val="22"/>
        </w:rPr>
        <w:tab/>
        <w:t xml:space="preserve">Soyadı Kanunu ile ağa, paşa, bey gibi </w:t>
      </w:r>
      <w:r>
        <w:rPr>
          <w:rFonts w:ascii="Garamond" w:hAnsi="Garamond"/>
          <w:szCs w:val="22"/>
        </w:rPr>
        <w:tab/>
      </w:r>
      <w:r>
        <w:rPr>
          <w:rFonts w:ascii="Garamond" w:hAnsi="Garamond"/>
          <w:szCs w:val="22"/>
        </w:rPr>
        <w:tab/>
      </w:r>
      <w:r>
        <w:rPr>
          <w:rFonts w:ascii="Garamond" w:hAnsi="Garamond"/>
          <w:szCs w:val="22"/>
        </w:rPr>
        <w:tab/>
      </w:r>
      <w:r>
        <w:rPr>
          <w:rFonts w:ascii="Garamond" w:hAnsi="Garamond"/>
          <w:szCs w:val="22"/>
        </w:rPr>
        <w:tab/>
        <w:t>unvanların yasaklanması</w:t>
      </w:r>
    </w:p>
    <w:p w:rsidR="00572E9E" w:rsidRPr="00E33730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Cs w:val="22"/>
        </w:rPr>
      </w:pPr>
      <w:r w:rsidRPr="00E33730">
        <w:rPr>
          <w:rFonts w:ascii="Garamond" w:hAnsi="Garamond"/>
          <w:b/>
          <w:szCs w:val="22"/>
        </w:rPr>
        <w:t xml:space="preserve">         III.</w:t>
      </w:r>
      <w:r w:rsidRPr="00E33730">
        <w:rPr>
          <w:rFonts w:ascii="Garamond" w:hAnsi="Garamond"/>
          <w:szCs w:val="22"/>
        </w:rPr>
        <w:t xml:space="preserve"> </w:t>
      </w:r>
      <w:r>
        <w:rPr>
          <w:rFonts w:ascii="Garamond" w:hAnsi="Garamond"/>
          <w:szCs w:val="22"/>
        </w:rPr>
        <w:tab/>
      </w:r>
      <w:r w:rsidRPr="00E33730">
        <w:rPr>
          <w:rFonts w:ascii="Garamond" w:hAnsi="Garamond"/>
          <w:szCs w:val="22"/>
        </w:rPr>
        <w:t>Halifeliğin kaldırılması</w:t>
      </w:r>
    </w:p>
    <w:p w:rsidR="00572E9E" w:rsidRPr="00E33730" w:rsidRDefault="00572E9E" w:rsidP="00E33730">
      <w:pPr>
        <w:shd w:val="clear" w:color="auto" w:fill="FFFFFF"/>
        <w:spacing w:line="276" w:lineRule="auto"/>
        <w:ind w:left="397" w:hanging="397"/>
        <w:rPr>
          <w:rFonts w:ascii="Garamond" w:hAnsi="Garamond"/>
          <w:b/>
          <w:szCs w:val="22"/>
        </w:rPr>
      </w:pPr>
      <w:r w:rsidRPr="00E33730">
        <w:rPr>
          <w:rFonts w:ascii="Garamond" w:hAnsi="Garamond"/>
          <w:b/>
          <w:szCs w:val="22"/>
        </w:rPr>
        <w:t>Yukarıda verilen inkılapların ilgili oldukları ilkelerle eşleştirilmiş şekli aşağıdakilerden hangisinde doğru olarak verilmiştir?</w:t>
      </w:r>
    </w:p>
    <w:p w:rsidR="00572E9E" w:rsidRPr="00E33730" w:rsidRDefault="00572E9E" w:rsidP="00E33730">
      <w:pPr>
        <w:shd w:val="clear" w:color="auto" w:fill="FFFFFF"/>
        <w:spacing w:line="276" w:lineRule="auto"/>
        <w:ind w:left="397" w:hanging="397"/>
        <w:rPr>
          <w:rFonts w:ascii="Garamond" w:hAnsi="Garamond"/>
          <w:b/>
          <w:sz w:val="14"/>
          <w:szCs w:val="22"/>
        </w:rPr>
      </w:pPr>
    </w:p>
    <w:tbl>
      <w:tblPr>
        <w:tblW w:w="5000" w:type="pct"/>
        <w:tbl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single" w:sz="8" w:space="0" w:color="F79646"/>
          <w:insideV w:val="single" w:sz="8" w:space="0" w:color="F79646"/>
        </w:tblBorders>
        <w:tblLook w:val="0000"/>
      </w:tblPr>
      <w:tblGrid>
        <w:gridCol w:w="534"/>
        <w:gridCol w:w="1662"/>
        <w:gridCol w:w="1881"/>
        <w:gridCol w:w="1171"/>
      </w:tblGrid>
      <w:tr w:rsidR="00572E9E" w:rsidRPr="00E33730" w:rsidTr="00E82899">
        <w:trPr>
          <w:gridBefore w:val="1"/>
          <w:trHeight w:val="20"/>
        </w:trPr>
        <w:tc>
          <w:tcPr>
            <w:tcW w:w="1583" w:type="pct"/>
            <w:shd w:val="clear" w:color="auto" w:fill="FDE4D0"/>
            <w:vAlign w:val="center"/>
          </w:tcPr>
          <w:p w:rsidR="00572E9E" w:rsidRPr="00E82899" w:rsidRDefault="00572E9E" w:rsidP="00E82899">
            <w:pPr>
              <w:shd w:val="clear" w:color="auto" w:fill="FFFFFF"/>
              <w:spacing w:line="276" w:lineRule="auto"/>
              <w:ind w:left="172" w:hanging="284"/>
              <w:jc w:val="center"/>
              <w:rPr>
                <w:rFonts w:ascii="Garamond" w:hAnsi="Garamond"/>
                <w:b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sz w:val="22"/>
                <w:szCs w:val="22"/>
              </w:rPr>
              <w:t>Halkçılık</w:t>
            </w:r>
          </w:p>
        </w:tc>
        <w:tc>
          <w:tcPr>
            <w:tcW w:w="1792" w:type="pct"/>
            <w:shd w:val="clear" w:color="auto" w:fill="FDE4D0"/>
            <w:vAlign w:val="center"/>
          </w:tcPr>
          <w:p w:rsidR="00572E9E" w:rsidRPr="00E82899" w:rsidRDefault="00572E9E" w:rsidP="00E82899">
            <w:pPr>
              <w:shd w:val="clear" w:color="auto" w:fill="FFFFFF"/>
              <w:spacing w:line="276" w:lineRule="auto"/>
              <w:ind w:left="172" w:hanging="284"/>
              <w:jc w:val="center"/>
              <w:rPr>
                <w:rFonts w:ascii="Garamond" w:hAnsi="Garamond"/>
                <w:b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sz w:val="22"/>
                <w:szCs w:val="22"/>
              </w:rPr>
              <w:t>Milliyetçilik</w:t>
            </w:r>
          </w:p>
        </w:tc>
        <w:tc>
          <w:tcPr>
            <w:tcW w:w="1116" w:type="pct"/>
            <w:shd w:val="clear" w:color="auto" w:fill="FDE4D0"/>
            <w:vAlign w:val="center"/>
          </w:tcPr>
          <w:p w:rsidR="00572E9E" w:rsidRPr="00E82899" w:rsidRDefault="00572E9E" w:rsidP="00E82899">
            <w:pPr>
              <w:shd w:val="clear" w:color="auto" w:fill="FFFFFF"/>
              <w:spacing w:line="276" w:lineRule="auto"/>
              <w:ind w:left="172" w:hanging="284"/>
              <w:jc w:val="center"/>
              <w:rPr>
                <w:rFonts w:ascii="Garamond" w:hAnsi="Garamond"/>
                <w:b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sz w:val="22"/>
                <w:szCs w:val="22"/>
              </w:rPr>
              <w:t>Laiklik</w:t>
            </w:r>
          </w:p>
        </w:tc>
      </w:tr>
      <w:tr w:rsidR="00572E9E" w:rsidTr="00E82899">
        <w:trPr>
          <w:trHeight w:val="20"/>
        </w:trPr>
        <w:tc>
          <w:tcPr>
            <w:tcW w:w="509" w:type="pct"/>
            <w:shd w:val="clear" w:color="auto" w:fill="FFFFFF"/>
            <w:vAlign w:val="center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sz w:val="22"/>
                <w:szCs w:val="22"/>
              </w:rPr>
              <w:t>A)</w:t>
            </w:r>
          </w:p>
        </w:tc>
        <w:tc>
          <w:tcPr>
            <w:tcW w:w="1583" w:type="pct"/>
            <w:shd w:val="clear" w:color="auto" w:fill="FFFFFF"/>
            <w:vAlign w:val="center"/>
          </w:tcPr>
          <w:p w:rsidR="00572E9E" w:rsidRPr="00E82899" w:rsidRDefault="00572E9E" w:rsidP="00E82899">
            <w:pPr>
              <w:spacing w:line="240" w:lineRule="auto"/>
              <w:jc w:val="center"/>
              <w:rPr>
                <w:rFonts w:ascii="Verdana" w:hAnsi="Verdana"/>
                <w:sz w:val="22"/>
                <w:szCs w:val="22"/>
              </w:rPr>
            </w:pPr>
            <w:r w:rsidRPr="00E82899">
              <w:rPr>
                <w:rFonts w:ascii="Verdana" w:hAnsi="Verdana"/>
                <w:sz w:val="22"/>
                <w:szCs w:val="22"/>
              </w:rPr>
              <w:t>II</w:t>
            </w:r>
          </w:p>
        </w:tc>
        <w:tc>
          <w:tcPr>
            <w:tcW w:w="1792" w:type="pct"/>
            <w:shd w:val="clear" w:color="auto" w:fill="FFFFFF"/>
            <w:vAlign w:val="center"/>
          </w:tcPr>
          <w:p w:rsidR="00572E9E" w:rsidRPr="00E82899" w:rsidRDefault="00572E9E" w:rsidP="00E82899">
            <w:pPr>
              <w:spacing w:line="240" w:lineRule="auto"/>
              <w:jc w:val="center"/>
              <w:rPr>
                <w:rFonts w:ascii="Verdana" w:hAnsi="Verdana"/>
                <w:sz w:val="22"/>
                <w:szCs w:val="22"/>
              </w:rPr>
            </w:pPr>
            <w:r w:rsidRPr="00E82899">
              <w:rPr>
                <w:rFonts w:ascii="Verdana" w:hAnsi="Verdana"/>
                <w:sz w:val="22"/>
                <w:szCs w:val="22"/>
              </w:rPr>
              <w:t>III</w:t>
            </w:r>
          </w:p>
        </w:tc>
        <w:tc>
          <w:tcPr>
            <w:tcW w:w="1116" w:type="pct"/>
            <w:shd w:val="clear" w:color="auto" w:fill="FFFFFF"/>
            <w:vAlign w:val="center"/>
          </w:tcPr>
          <w:p w:rsidR="00572E9E" w:rsidRPr="00E82899" w:rsidRDefault="00572E9E" w:rsidP="00E82899">
            <w:pPr>
              <w:spacing w:line="240" w:lineRule="auto"/>
              <w:jc w:val="center"/>
              <w:rPr>
                <w:rFonts w:ascii="Verdana" w:hAnsi="Verdana"/>
                <w:sz w:val="22"/>
                <w:szCs w:val="22"/>
              </w:rPr>
            </w:pPr>
            <w:r w:rsidRPr="00E82899">
              <w:rPr>
                <w:rFonts w:ascii="Verdana" w:hAnsi="Verdana"/>
                <w:sz w:val="22"/>
                <w:szCs w:val="22"/>
              </w:rPr>
              <w:t>I</w:t>
            </w:r>
          </w:p>
        </w:tc>
      </w:tr>
      <w:tr w:rsidR="00572E9E" w:rsidTr="00E82899">
        <w:trPr>
          <w:trHeight w:val="20"/>
        </w:trPr>
        <w:tc>
          <w:tcPr>
            <w:tcW w:w="509" w:type="pct"/>
            <w:shd w:val="clear" w:color="auto" w:fill="FDE9D9"/>
            <w:vAlign w:val="center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sz w:val="22"/>
                <w:szCs w:val="22"/>
              </w:rPr>
              <w:t>B)</w:t>
            </w:r>
          </w:p>
        </w:tc>
        <w:tc>
          <w:tcPr>
            <w:tcW w:w="1583" w:type="pct"/>
            <w:shd w:val="clear" w:color="auto" w:fill="FDE4D0"/>
            <w:vAlign w:val="center"/>
          </w:tcPr>
          <w:p w:rsidR="00572E9E" w:rsidRPr="00E82899" w:rsidRDefault="00572E9E" w:rsidP="00E82899">
            <w:pPr>
              <w:spacing w:line="240" w:lineRule="auto"/>
              <w:jc w:val="center"/>
              <w:rPr>
                <w:rFonts w:ascii="Verdana" w:hAnsi="Verdana"/>
                <w:sz w:val="22"/>
                <w:szCs w:val="22"/>
              </w:rPr>
            </w:pPr>
            <w:r w:rsidRPr="00E82899">
              <w:rPr>
                <w:rFonts w:ascii="Verdana" w:hAnsi="Verdana"/>
                <w:sz w:val="22"/>
                <w:szCs w:val="22"/>
              </w:rPr>
              <w:t>III</w:t>
            </w:r>
          </w:p>
        </w:tc>
        <w:tc>
          <w:tcPr>
            <w:tcW w:w="1792" w:type="pct"/>
            <w:shd w:val="clear" w:color="auto" w:fill="FDE4D0"/>
            <w:vAlign w:val="center"/>
          </w:tcPr>
          <w:p w:rsidR="00572E9E" w:rsidRPr="00E82899" w:rsidRDefault="00572E9E" w:rsidP="00E82899">
            <w:pPr>
              <w:spacing w:line="240" w:lineRule="auto"/>
              <w:jc w:val="center"/>
              <w:rPr>
                <w:rFonts w:ascii="Verdana" w:hAnsi="Verdana"/>
                <w:sz w:val="22"/>
                <w:szCs w:val="22"/>
              </w:rPr>
            </w:pPr>
            <w:r w:rsidRPr="00E82899">
              <w:rPr>
                <w:rFonts w:ascii="Verdana" w:hAnsi="Verdana"/>
                <w:sz w:val="22"/>
                <w:szCs w:val="22"/>
              </w:rPr>
              <w:t>I</w:t>
            </w:r>
          </w:p>
        </w:tc>
        <w:tc>
          <w:tcPr>
            <w:tcW w:w="1116" w:type="pct"/>
            <w:shd w:val="clear" w:color="auto" w:fill="FDE4D0"/>
            <w:vAlign w:val="center"/>
          </w:tcPr>
          <w:p w:rsidR="00572E9E" w:rsidRPr="00E82899" w:rsidRDefault="00572E9E" w:rsidP="00E82899">
            <w:pPr>
              <w:spacing w:line="240" w:lineRule="auto"/>
              <w:jc w:val="center"/>
              <w:rPr>
                <w:rFonts w:ascii="Verdana" w:hAnsi="Verdana"/>
                <w:sz w:val="22"/>
                <w:szCs w:val="22"/>
              </w:rPr>
            </w:pPr>
            <w:r w:rsidRPr="00E82899">
              <w:rPr>
                <w:rFonts w:ascii="Verdana" w:hAnsi="Verdana"/>
                <w:sz w:val="22"/>
                <w:szCs w:val="22"/>
              </w:rPr>
              <w:t>II</w:t>
            </w:r>
          </w:p>
        </w:tc>
      </w:tr>
      <w:tr w:rsidR="00572E9E" w:rsidTr="00E82899">
        <w:trPr>
          <w:trHeight w:val="20"/>
        </w:trPr>
        <w:tc>
          <w:tcPr>
            <w:tcW w:w="509" w:type="pct"/>
            <w:shd w:val="clear" w:color="auto" w:fill="FFFFFF"/>
            <w:vAlign w:val="center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sz w:val="22"/>
                <w:szCs w:val="22"/>
              </w:rPr>
              <w:t>C)</w:t>
            </w:r>
          </w:p>
        </w:tc>
        <w:tc>
          <w:tcPr>
            <w:tcW w:w="1583" w:type="pct"/>
            <w:shd w:val="clear" w:color="auto" w:fill="FFFFFF"/>
            <w:vAlign w:val="center"/>
          </w:tcPr>
          <w:p w:rsidR="00572E9E" w:rsidRPr="00E82899" w:rsidRDefault="00572E9E" w:rsidP="00E82899">
            <w:pPr>
              <w:spacing w:line="240" w:lineRule="auto"/>
              <w:jc w:val="center"/>
              <w:rPr>
                <w:rFonts w:ascii="Verdana" w:hAnsi="Verdana"/>
                <w:sz w:val="22"/>
                <w:szCs w:val="22"/>
              </w:rPr>
            </w:pPr>
            <w:r w:rsidRPr="00E82899">
              <w:rPr>
                <w:rFonts w:ascii="Verdana" w:hAnsi="Verdana"/>
                <w:sz w:val="22"/>
                <w:szCs w:val="22"/>
              </w:rPr>
              <w:t>I</w:t>
            </w:r>
          </w:p>
        </w:tc>
        <w:tc>
          <w:tcPr>
            <w:tcW w:w="1792" w:type="pct"/>
            <w:shd w:val="clear" w:color="auto" w:fill="FFFFFF"/>
            <w:vAlign w:val="center"/>
          </w:tcPr>
          <w:p w:rsidR="00572E9E" w:rsidRPr="00E82899" w:rsidRDefault="00572E9E" w:rsidP="00E82899">
            <w:pPr>
              <w:spacing w:line="240" w:lineRule="auto"/>
              <w:jc w:val="center"/>
              <w:rPr>
                <w:rFonts w:ascii="Verdana" w:hAnsi="Verdana"/>
                <w:sz w:val="22"/>
                <w:szCs w:val="22"/>
              </w:rPr>
            </w:pPr>
            <w:r w:rsidRPr="00E82899">
              <w:rPr>
                <w:rFonts w:ascii="Verdana" w:hAnsi="Verdana"/>
                <w:sz w:val="22"/>
                <w:szCs w:val="22"/>
              </w:rPr>
              <w:t>II</w:t>
            </w:r>
          </w:p>
        </w:tc>
        <w:tc>
          <w:tcPr>
            <w:tcW w:w="1116" w:type="pct"/>
            <w:shd w:val="clear" w:color="auto" w:fill="FFFFFF"/>
            <w:vAlign w:val="center"/>
          </w:tcPr>
          <w:p w:rsidR="00572E9E" w:rsidRPr="00E82899" w:rsidRDefault="00572E9E" w:rsidP="00E82899">
            <w:pPr>
              <w:spacing w:line="240" w:lineRule="auto"/>
              <w:jc w:val="center"/>
              <w:rPr>
                <w:rFonts w:ascii="Verdana" w:hAnsi="Verdana"/>
                <w:sz w:val="22"/>
                <w:szCs w:val="22"/>
              </w:rPr>
            </w:pPr>
            <w:r w:rsidRPr="00E82899">
              <w:rPr>
                <w:rFonts w:ascii="Verdana" w:hAnsi="Verdana"/>
                <w:sz w:val="22"/>
                <w:szCs w:val="22"/>
              </w:rPr>
              <w:t>III</w:t>
            </w:r>
          </w:p>
        </w:tc>
      </w:tr>
      <w:tr w:rsidR="00572E9E" w:rsidTr="00E82899">
        <w:trPr>
          <w:trHeight w:val="20"/>
        </w:trPr>
        <w:tc>
          <w:tcPr>
            <w:tcW w:w="509" w:type="pct"/>
            <w:shd w:val="clear" w:color="auto" w:fill="FDE9D9"/>
            <w:vAlign w:val="center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sz w:val="22"/>
                <w:szCs w:val="22"/>
              </w:rPr>
              <w:t>D)</w:t>
            </w:r>
          </w:p>
        </w:tc>
        <w:tc>
          <w:tcPr>
            <w:tcW w:w="1583" w:type="pct"/>
            <w:shd w:val="clear" w:color="auto" w:fill="FDE4D0"/>
            <w:vAlign w:val="center"/>
          </w:tcPr>
          <w:p w:rsidR="00572E9E" w:rsidRPr="00E82899" w:rsidRDefault="00572E9E" w:rsidP="00E82899">
            <w:pPr>
              <w:spacing w:line="240" w:lineRule="auto"/>
              <w:jc w:val="center"/>
              <w:rPr>
                <w:rFonts w:ascii="Verdana" w:hAnsi="Verdana"/>
                <w:sz w:val="22"/>
                <w:szCs w:val="22"/>
              </w:rPr>
            </w:pPr>
            <w:r w:rsidRPr="00E82899">
              <w:rPr>
                <w:rFonts w:ascii="Verdana" w:hAnsi="Verdana"/>
                <w:sz w:val="22"/>
                <w:szCs w:val="22"/>
              </w:rPr>
              <w:t>II</w:t>
            </w:r>
          </w:p>
        </w:tc>
        <w:tc>
          <w:tcPr>
            <w:tcW w:w="1792" w:type="pct"/>
            <w:shd w:val="clear" w:color="auto" w:fill="FDE4D0"/>
            <w:vAlign w:val="center"/>
          </w:tcPr>
          <w:p w:rsidR="00572E9E" w:rsidRPr="00E82899" w:rsidRDefault="00572E9E" w:rsidP="00E82899">
            <w:pPr>
              <w:spacing w:line="240" w:lineRule="auto"/>
              <w:jc w:val="center"/>
              <w:rPr>
                <w:rFonts w:ascii="Verdana" w:hAnsi="Verdana"/>
                <w:sz w:val="22"/>
                <w:szCs w:val="22"/>
              </w:rPr>
            </w:pPr>
            <w:r w:rsidRPr="00E82899">
              <w:rPr>
                <w:rFonts w:ascii="Verdana" w:hAnsi="Verdana"/>
                <w:sz w:val="22"/>
                <w:szCs w:val="22"/>
              </w:rPr>
              <w:t>I</w:t>
            </w:r>
          </w:p>
        </w:tc>
        <w:tc>
          <w:tcPr>
            <w:tcW w:w="1116" w:type="pct"/>
            <w:shd w:val="clear" w:color="auto" w:fill="FDE4D0"/>
            <w:vAlign w:val="center"/>
          </w:tcPr>
          <w:p w:rsidR="00572E9E" w:rsidRPr="00E82899" w:rsidRDefault="00572E9E" w:rsidP="00E82899">
            <w:pPr>
              <w:spacing w:line="240" w:lineRule="auto"/>
              <w:jc w:val="center"/>
              <w:rPr>
                <w:rFonts w:ascii="Verdana" w:hAnsi="Verdana"/>
                <w:sz w:val="22"/>
                <w:szCs w:val="22"/>
              </w:rPr>
            </w:pPr>
            <w:r w:rsidRPr="00E82899">
              <w:rPr>
                <w:rFonts w:ascii="Verdana" w:hAnsi="Verdana"/>
                <w:sz w:val="22"/>
                <w:szCs w:val="22"/>
              </w:rPr>
              <w:t>III</w:t>
            </w:r>
          </w:p>
        </w:tc>
      </w:tr>
    </w:tbl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Pr="00210E42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Pr="00210E42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Cs w:val="22"/>
        </w:rPr>
      </w:pPr>
      <w:r w:rsidRPr="00210E42">
        <w:rPr>
          <w:rFonts w:ascii="Garamond" w:hAnsi="Garamond"/>
          <w:b/>
          <w:szCs w:val="22"/>
        </w:rPr>
        <w:t>1</w:t>
      </w:r>
      <w:r>
        <w:rPr>
          <w:rFonts w:ascii="Garamond" w:hAnsi="Garamond"/>
          <w:b/>
          <w:szCs w:val="22"/>
        </w:rPr>
        <w:t>0</w:t>
      </w:r>
      <w:r w:rsidRPr="00210E42">
        <w:rPr>
          <w:rFonts w:ascii="Garamond" w:hAnsi="Garamond"/>
          <w:b/>
          <w:szCs w:val="22"/>
        </w:rPr>
        <w:t xml:space="preserve">-) </w:t>
      </w:r>
      <w:r w:rsidRPr="00210E42">
        <w:rPr>
          <w:rFonts w:ascii="Garamond" w:hAnsi="Garamond"/>
          <w:szCs w:val="22"/>
        </w:rPr>
        <w:t>– Yükseltisi en fazla olan bölgedir.</w:t>
      </w:r>
    </w:p>
    <w:p w:rsidR="00572E9E" w:rsidRPr="00210E42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szCs w:val="22"/>
        </w:rPr>
      </w:pPr>
      <w:r w:rsidRPr="00210E42">
        <w:rPr>
          <w:rFonts w:ascii="Garamond" w:hAnsi="Garamond"/>
          <w:szCs w:val="22"/>
        </w:rPr>
        <w:t xml:space="preserve">      _  En büyük gölümüz bu bölge</w:t>
      </w:r>
      <w:r>
        <w:rPr>
          <w:rFonts w:ascii="Garamond" w:hAnsi="Garamond"/>
          <w:szCs w:val="22"/>
        </w:rPr>
        <w:t>de</w:t>
      </w:r>
      <w:r w:rsidRPr="00210E42">
        <w:rPr>
          <w:rFonts w:ascii="Garamond" w:hAnsi="Garamond"/>
          <w:szCs w:val="22"/>
        </w:rPr>
        <w:t>dir.</w:t>
      </w:r>
    </w:p>
    <w:p w:rsidR="00572E9E" w:rsidRPr="00210E42" w:rsidRDefault="00572E9E" w:rsidP="00210E42">
      <w:pPr>
        <w:shd w:val="clear" w:color="auto" w:fill="FFFFFF"/>
        <w:spacing w:line="276" w:lineRule="auto"/>
        <w:ind w:left="284" w:hanging="284"/>
        <w:jc w:val="left"/>
        <w:rPr>
          <w:rFonts w:ascii="Garamond" w:hAnsi="Garamond"/>
          <w:szCs w:val="22"/>
        </w:rPr>
      </w:pPr>
      <w:r>
        <w:rPr>
          <w:rFonts w:ascii="Garamond" w:hAnsi="Garamond"/>
          <w:szCs w:val="22"/>
        </w:rPr>
        <w:t xml:space="preserve">      _  Fiziki h</w:t>
      </w:r>
      <w:r w:rsidRPr="00210E42">
        <w:rPr>
          <w:rFonts w:ascii="Garamond" w:hAnsi="Garamond"/>
          <w:szCs w:val="22"/>
        </w:rPr>
        <w:t xml:space="preserve">aritalarda kahverengi ağırlıklı olarak </w:t>
      </w:r>
      <w:r>
        <w:rPr>
          <w:rFonts w:ascii="Garamond" w:hAnsi="Garamond"/>
          <w:szCs w:val="22"/>
        </w:rPr>
        <w:tab/>
      </w:r>
      <w:r>
        <w:rPr>
          <w:rFonts w:ascii="Garamond" w:hAnsi="Garamond"/>
          <w:szCs w:val="22"/>
        </w:rPr>
        <w:tab/>
        <w:t>gösterilir.</w:t>
      </w:r>
    </w:p>
    <w:p w:rsidR="00572E9E" w:rsidRPr="00210E42" w:rsidRDefault="00572E9E" w:rsidP="00210E42">
      <w:pPr>
        <w:shd w:val="clear" w:color="auto" w:fill="FFFFFF"/>
        <w:spacing w:line="276" w:lineRule="auto"/>
        <w:ind w:left="397" w:hanging="397"/>
        <w:rPr>
          <w:rFonts w:ascii="Garamond" w:hAnsi="Garamond"/>
          <w:b/>
          <w:szCs w:val="22"/>
        </w:rPr>
      </w:pPr>
      <w:r>
        <w:rPr>
          <w:rFonts w:ascii="Garamond" w:hAnsi="Garamond"/>
          <w:b/>
          <w:szCs w:val="22"/>
        </w:rPr>
        <w:tab/>
      </w:r>
      <w:r w:rsidRPr="00210E42">
        <w:rPr>
          <w:rFonts w:ascii="Garamond" w:hAnsi="Garamond"/>
          <w:b/>
          <w:szCs w:val="22"/>
        </w:rPr>
        <w:t>Bu özelliklerin hepsini taşıyan coğrafi bölgemiz hangisidir?</w:t>
      </w:r>
    </w:p>
    <w:p w:rsidR="00572E9E" w:rsidRPr="00210E42" w:rsidRDefault="00572E9E" w:rsidP="00210E42">
      <w:pPr>
        <w:shd w:val="clear" w:color="auto" w:fill="FFFFFF"/>
        <w:spacing w:line="360" w:lineRule="auto"/>
        <w:ind w:left="284" w:hanging="284"/>
        <w:rPr>
          <w:rFonts w:ascii="Garamond" w:hAnsi="Garamond"/>
          <w:b/>
          <w:sz w:val="6"/>
          <w:szCs w:val="22"/>
        </w:rPr>
      </w:pPr>
    </w:p>
    <w:p w:rsidR="00572E9E" w:rsidRPr="00210E42" w:rsidRDefault="00572E9E" w:rsidP="00AA4B69">
      <w:pPr>
        <w:pStyle w:val="ListParagraph"/>
        <w:numPr>
          <w:ilvl w:val="0"/>
          <w:numId w:val="13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210E42">
        <w:rPr>
          <w:rFonts w:ascii="Garamond" w:hAnsi="Garamond"/>
          <w:szCs w:val="22"/>
        </w:rPr>
        <w:t>Akdeniz Bölgesi</w:t>
      </w:r>
    </w:p>
    <w:p w:rsidR="00572E9E" w:rsidRPr="00210E42" w:rsidRDefault="00572E9E" w:rsidP="00AA4B69">
      <w:pPr>
        <w:pStyle w:val="ListParagraph"/>
        <w:numPr>
          <w:ilvl w:val="0"/>
          <w:numId w:val="13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210E42">
        <w:rPr>
          <w:rFonts w:ascii="Garamond" w:hAnsi="Garamond"/>
          <w:szCs w:val="22"/>
        </w:rPr>
        <w:t>İç Anadolu Bölgesi</w:t>
      </w:r>
    </w:p>
    <w:p w:rsidR="00572E9E" w:rsidRPr="00210E42" w:rsidRDefault="00572E9E" w:rsidP="00AA4B69">
      <w:pPr>
        <w:pStyle w:val="ListParagraph"/>
        <w:numPr>
          <w:ilvl w:val="0"/>
          <w:numId w:val="13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210E42">
        <w:rPr>
          <w:rFonts w:ascii="Garamond" w:hAnsi="Garamond"/>
          <w:szCs w:val="22"/>
        </w:rPr>
        <w:t>Doğu Anadolu Bölgesi</w:t>
      </w:r>
    </w:p>
    <w:p w:rsidR="00572E9E" w:rsidRPr="00210E42" w:rsidRDefault="00572E9E" w:rsidP="00AA4B69">
      <w:pPr>
        <w:pStyle w:val="ListParagraph"/>
        <w:numPr>
          <w:ilvl w:val="0"/>
          <w:numId w:val="13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210E42">
        <w:rPr>
          <w:rFonts w:ascii="Garamond" w:hAnsi="Garamond"/>
          <w:szCs w:val="22"/>
        </w:rPr>
        <w:t>Güneydoğu Anadolu Bölgesi</w:t>
      </w: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  <w:r>
        <w:rPr>
          <w:noProof/>
        </w:rPr>
        <w:pict>
          <v:group id="Grup 41" o:spid="_x0000_s1075" style="position:absolute;left:0;text-align:left;margin-left:25.85pt;margin-top:7.3pt;width:219.75pt;height:202.5pt;z-index:251662848" coordsize="27908,25717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">
            <v:group id="Grup 40" o:spid="_x0000_s1076" style="position:absolute;width:27908;height:25717" coordsize="27908,25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<v:shape id="Resim 269" o:spid="_x0000_s1077" type="#_x0000_t75" style="position:absolute;left:2667;top:285;width:10572;height:857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devLHAAAA3AAAAA8AAABkcnMvZG93bnJldi54bWxEj0FrwkAUhO+C/2F5Qm+6UVqpMRuphYoW&#10;i6jtwdsz+0xCs2/T7FbTf+8KBY/DzHzDJLPWVOJMjSstKxgOIhDEmdUl5wo+92/9ZxDOI2usLJOC&#10;P3IwS7udBGNtL7yl887nIkDYxaig8L6OpXRZQQbdwNbEwTvZxqAPssmlbvAS4KaSoygaS4Mlh4UC&#10;a3otKPve/RoFp+N69T7/oY38MJP51/qwfFosHpV66LUvUxCeWn8P/7eXWsFoPIHbmXAEZHo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IdevLHAAAA3AAAAA8AAAAAAAAAAAAA&#10;AAAAnwIAAGRycy9kb3ducmV2LnhtbFBLBQYAAAAABAAEAPcAAACTAwAAAAA=&#10;">
                <v:imagedata r:id="rId16" o:title=""/>
                <v:path arrowok="t"/>
              </v:shape>
              <v:shape id="Resim 272" o:spid="_x0000_s1078" type="#_x0000_t75" style="position:absolute;left:1905;top:14001;width:11430;height:1057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RcZXEAAAA3AAAAA8AAABkcnMvZG93bnJldi54bWxEj81qwzAQhO+FvIPYQG6NbEGT4EQxxRBS&#10;Cink5wEWa2u7tVbGUmzn7atCocdhZr5hdvlkWzFQ7xvHGtJlAoK4dKbhSsPtenjegPAB2WDrmDQ8&#10;yEO+nz3tMDNu5DMNl1CJCGGfoYY6hC6T0pc1WfRL1xFH79P1FkOUfSVNj2OE21aqJFlJiw3HhRo7&#10;Kmoqvy93q+G9Kij9OG3U8WjH9mUY1fRVWK0X8+l1CyLQFP7Df+03o0GtFfyeiUdA7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NRcZXEAAAA3AAAAA8AAAAAAAAAAAAAAAAA&#10;nwIAAGRycy9kb3ducmV2LnhtbFBLBQYAAAAABAAEAPcAAACQAwAAAAA=&#10;">
                <v:imagedata r:id="rId17" o:title=""/>
                <v:path arrowok="t"/>
              </v:shape>
              <v:oval id="Oval 280" o:spid="_x0000_s1079" style="position:absolute;top:13239;width:3428;height:371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9/TsAA&#10;AADcAAAADwAAAGRycy9kb3ducmV2LnhtbERPy4rCMBTdC/MP4Q7MTtNxMZRqFBXKuBxf4PLa3D60&#10;uSlJ1I5fbxaCy8N5T+e9acWNnG8sK/geJSCIC6sbrhTsd/kwBeEDssbWMin4Jw/z2cdgipm2d97Q&#10;bRsqEUPYZ6igDqHLpPRFTQb9yHbEkSutMxgidJXUDu8x3LRynCQ/0mDDsaHGjlY1FZft1Sg4pbku&#10;H6Wn5Tk/Hn4Xbpkc/zZKfX32iwmIQH14i1/utVYwTuP8eCYeATl7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s9/TsAAAADcAAAADwAAAAAAAAAAAAAAAACYAgAAZHJzL2Rvd25y&#10;ZXYueG1sUEsFBgAAAAAEAAQA9QAAAIUDAAAAAA==&#10;" strokecolor="#385d8a" strokeweight="2pt">
                <v:fill r:id="rId18" o:title="" recolor="t" rotate="t" type="tile"/>
                <v:textbox>
                  <w:txbxContent>
                    <w:p w:rsidR="00572E9E" w:rsidRPr="00210E42" w:rsidRDefault="00572E9E" w:rsidP="00210E42">
                      <w:pPr>
                        <w:jc w:val="center"/>
                        <w:rPr>
                          <w:rFonts w:ascii="Tahoma" w:hAnsi="Tahoma" w:cs="Tahoma"/>
                          <w:b/>
                          <w:sz w:val="20"/>
                        </w:rPr>
                      </w:pPr>
                      <w:r w:rsidRPr="00210E42">
                        <w:rPr>
                          <w:rFonts w:ascii="Tahoma" w:hAnsi="Tahoma" w:cs="Tahoma"/>
                          <w:b/>
                          <w:sz w:val="20"/>
                        </w:rPr>
                        <w:t>3</w:t>
                      </w:r>
                    </w:p>
                  </w:txbxContent>
                </v:textbox>
              </v:oval>
              <v:rect id="Dikdörtgen 163" o:spid="_x0000_s1080" style="position:absolute;left:2667;top:8763;width:10609;height:266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sREcAA&#10;AADcAAAADwAAAGRycy9kb3ducmV2LnhtbERPS4vCMBC+C/6HMAveNF0Vka5RRBHEg/jYx3VoZtti&#10;MylJrPXfG0HwNh/fc2aL1lSiIedLywo+BwkI4szqknMF3+dNfwrCB2SNlWVScCcPi3m3M8NU2xsf&#10;qTmFXMQQ9ikqKEKoUyl9VpBBP7A1ceT+rTMYInS51A5vMdxUcpgkE2mw5NhQYE2rgrLL6WoU7Nvf&#10;3V/lvRvXh59seeF1szVrpXof7fILRKA2vMUv91bH+ZMRPJ+JF8j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wsREcAAAADcAAAADwAAAAAAAAAAAAAAAACYAgAAZHJzL2Rvd25y&#10;ZXYueG1sUEsFBgAAAAAEAAQA9QAAAIUDAAAAAA==&#10;" fillcolor="#a5d5e2" strokecolor="#40a7c2">
                <v:fill color2="#e4f2f6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572E9E" w:rsidRPr="00E82899" w:rsidRDefault="00572E9E" w:rsidP="008A368C">
                      <w:pPr>
                        <w:jc w:val="center"/>
                        <w:rPr>
                          <w:rFonts w:ascii="Tahoma" w:hAnsi="Tahoma" w:cs="Tahoma"/>
                          <w:color w:val="000000"/>
                          <w:sz w:val="20"/>
                        </w:rPr>
                      </w:pPr>
                      <w:r w:rsidRPr="00E82899">
                        <w:rPr>
                          <w:rFonts w:ascii="Tahoma" w:hAnsi="Tahoma" w:cs="Tahoma"/>
                          <w:color w:val="000000"/>
                          <w:sz w:val="20"/>
                        </w:rPr>
                        <w:t>Paşa Hamamı</w:t>
                      </w:r>
                    </w:p>
                  </w:txbxContent>
                </v:textbox>
              </v:rect>
              <v:group id="Grup 39" o:spid="_x0000_s1081" style="position:absolute;left:14097;width:13811;height:25621" coordsize="13811,256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<v:shape id="Resim 270" o:spid="_x0000_s1082" type="#_x0000_t75" style="position:absolute;left:1905;top:190;width:11620;height:9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+f/bCAAAA3AAAAA8AAABkcnMvZG93bnJldi54bWxET0trwkAQvhf8D8sI3upGES2pq0gftHip&#10;SW3PQ3ZMotnZkF01/nvnUOjx43sv171r1IW6UHs2MBknoIgLb2suDey/3x+fQIWIbLHxTAZuFGC9&#10;GjwsMbX+yhld8lgqCeGQooEqxjbVOhQVOQxj3xILd/CdwyiwK7Xt8CrhrtHTJJlrhzVLQ4UtvVRU&#10;nPKzMzDNtovd63H2sf/Jdm/hN/+ibHYwZjTsN8+gIvXxX/zn/rTiW8h8OSNHQK/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vn/2wgAAANwAAAAPAAAAAAAAAAAAAAAAAJ8C&#10;AABkcnMvZG93bnJldi54bWxQSwUGAAAAAAQABAD3AAAAjgMAAAAA&#10;">
                  <v:imagedata r:id="rId19" o:title=""/>
                  <v:path arrowok="t"/>
                </v:shape>
                <v:shape id="Resim 271" o:spid="_x0000_s1083" type="#_x0000_t75" style="position:absolute;left:1905;top:13620;width:11906;height:106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0rHlbHAAAA3AAAAA8AAABkcnMvZG93bnJldi54bWxEj0FrAjEUhO8F/0N4greaVWyrW6OIINpD&#10;kaqI3h6b183Wzct2E9ftv28KBY/DzHzDTOetLUVDtS8cKxj0ExDEmdMF5woO+9XjGIQPyBpLx6Tg&#10;hzzMZ52HKaba3fiDml3IRYSwT1GBCaFKpfSZIYu+7yri6H262mKIss6lrvEW4baUwyR5lhYLjgsG&#10;K1oayi67q1Vwfl8bk22a4+Lpe7t8G51Gk6+LU6rXbRevIAK14R7+b2+0guHLAP7OxCMgZ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0rHlbHAAAA3AAAAA8AAAAAAAAAAAAA&#10;AAAAnwIAAGRycy9kb3ducmV2LnhtbFBLBQYAAAAABAAEAPcAAACTAwAAAAA=&#10;">
                  <v:imagedata r:id="rId20" o:title=""/>
                  <v:path arrowok="t"/>
                </v:shape>
                <v:oval id="Oval 274" o:spid="_x0000_s1084" style="position:absolute;width:3428;height:39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hF4cQA&#10;AADcAAAADwAAAGRycy9kb3ducmV2LnhtbESPUWvCMBSF3wf7D+EOfBmaTqTTrqkMQfFJmO4HXJu7&#10;Jqy5KU1mq7/eDAZ7PJxzvsMp16NrxYX6YD0reJllIIhrry03Cj5P2+kSRIjIGlvPpOBKAdbV40OJ&#10;hfYDf9DlGBuRIBwKVGBi7AopQ23IYZj5jjh5X753GJPsG6l7HBLctXKeZbl0aDktGOxoY6j+Pv44&#10;Bfl1FcytOdTWZvlgx/PzjuVBqcnT+P4GItIY/8N/7b1WMH9dwO+ZdARk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oReHEAAAA3AAAAA8AAAAAAAAAAAAAAAAAmAIAAGRycy9k&#10;b3ducmV2LnhtbFBLBQYAAAAABAAEAPUAAACJAwAAAAA=&#10;" strokecolor="#385d8a" strokeweight="2pt">
                  <v:fill r:id="rId18" o:title="" recolor="t" rotate="t" type="tile"/>
                  <v:textbox>
                    <w:txbxContent>
                      <w:p w:rsidR="00572E9E" w:rsidRPr="00210E42" w:rsidRDefault="00572E9E" w:rsidP="00FA6AF3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210E42">
                          <w:rPr>
                            <w:rFonts w:ascii="Tahoma" w:hAnsi="Tahoma" w:cs="Tahoma"/>
                            <w:b/>
                            <w:sz w:val="20"/>
                          </w:rPr>
                          <w:t>2</w:t>
                        </w:r>
                      </w:p>
                    </w:txbxContent>
                  </v:textbox>
                </v:oval>
                <v:oval id="Oval 282" o:spid="_x0000_s1085" style="position:absolute;left:666;top:13144;width:3429;height:36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FEosQA&#10;AADcAAAADwAAAGRycy9kb3ducmV2LnhtbESPT2sCMRTE74LfITzBm2a7B1m2RtHCUo9qFTy+bt7+&#10;aTcvS5Lqtp/eCAWPw8z8hlmuB9OJKznfWlbwMk9AEJdWt1wrOH0UswyED8gaO8uk4Jc8rFfj0RJz&#10;bW98oOsx1CJC2OeooAmhz6X0ZUMG/dz2xNGrrDMYonS11A5vEW46mSbJQhpsOS402NNbQ+X38cco&#10;+MwKXf1VnrZfxeX8vnHb5LI/KDWdDJtXEIGG8Az/t3daQZql8DgTj4B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RRKLEAAAA3AAAAA8AAAAAAAAAAAAAAAAAmAIAAGRycy9k&#10;b3ducmV2LnhtbFBLBQYAAAAABAAEAPUAAACJAwAAAAA=&#10;" strokecolor="#385d8a" strokeweight="2pt">
                  <v:fill r:id="rId18" o:title="" recolor="t" rotate="t" type="tile"/>
                  <v:textbox>
                    <w:txbxContent>
                      <w:p w:rsidR="00572E9E" w:rsidRPr="00210E42" w:rsidRDefault="00572E9E" w:rsidP="00FA6AF3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210E42">
                          <w:rPr>
                            <w:rFonts w:ascii="Tahoma" w:hAnsi="Tahoma" w:cs="Tahoma"/>
                            <w:b/>
                            <w:sz w:val="20"/>
                          </w:rPr>
                          <w:t>4</w:t>
                        </w:r>
                      </w:p>
                    </w:txbxContent>
                  </v:textbox>
                </v:oval>
                <v:rect id="Dikdörtgen 164" o:spid="_x0000_s1086" style="position:absolute;left:1905;top:8572;width:11642;height:277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KJZcAA&#10;AADcAAAADwAAAGRycy9kb3ducmV2LnhtbERPS4vCMBC+L/gfwgje1lQRWapRRBHEg7g+r0MztsVm&#10;UpJY6783wsLe5uN7znTemko05HxpWcGgn4AgzqwuOVdwOq6/f0D4gKyxskwKXuRhPut8TTHV9sm/&#10;1BxCLmII+xQVFCHUqZQ+K8ig79uaOHI36wyGCF0utcNnDDeVHCbJWBosOTYUWNOyoOx+eBgFu/ay&#10;vVbeu1G9P2eLO6+ajVkp1eu2iwmIQG34F/+5NzrOH4/g80y8QM7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OKJZcAAAADcAAAADwAAAAAAAAAAAAAAAACYAgAAZHJzL2Rvd25y&#10;ZXYueG1sUEsFBgAAAAAEAAQA9QAAAIUDAAAAAA==&#10;" fillcolor="#a5d5e2" strokecolor="#40a7c2">
                  <v:fill color2="#e4f2f6" rotate="t" angle="180" colors="0 #9eeaff;22938f #bbefff;1 #e4f9ff" focus="100%" type="gradient"/>
                  <v:shadow on="t" color="black" opacity="24903f" origin=",.5" offset="0,.55556mm"/>
                  <v:textbox>
                    <w:txbxContent>
                      <w:p w:rsidR="00572E9E" w:rsidRPr="00E82899" w:rsidRDefault="00572E9E" w:rsidP="008A368C">
                        <w:pPr>
                          <w:jc w:val="center"/>
                          <w:rPr>
                            <w:rFonts w:ascii="Tahoma" w:hAnsi="Tahoma" w:cs="Tahoma"/>
                            <w:color w:val="000000"/>
                            <w:sz w:val="20"/>
                          </w:rPr>
                        </w:pPr>
                        <w:r w:rsidRPr="00E82899">
                          <w:rPr>
                            <w:rFonts w:ascii="Tahoma" w:hAnsi="Tahoma" w:cs="Tahoma"/>
                            <w:color w:val="000000"/>
                            <w:sz w:val="20"/>
                          </w:rPr>
                          <w:t>Yeşilırmak</w:t>
                        </w:r>
                      </w:p>
                    </w:txbxContent>
                  </v:textbox>
                </v:rect>
                <v:rect id="Dikdörtgen 165" o:spid="_x0000_s1087" style="position:absolute;left:1905;top:22955;width:11904;height:266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4s/sAA&#10;AADcAAAADwAAAGRycy9kb3ducmV2LnhtbERPS4vCMBC+C/6HMAveNF1Rka5RRBHEg/jYx3VoZtti&#10;MylJrPXfG0HwNh/fc2aL1lSiIedLywo+BwkI4szqknMF3+dNfwrCB2SNlWVScCcPi3m3M8NU2xsf&#10;qTmFXMQQ9ikqKEKoUyl9VpBBP7A1ceT+rTMYInS51A5vMdxUcpgkE2mw5NhQYE2rgrLL6WoU7Nvf&#10;3V/lvRvVh59seeF1szVrpXof7fILRKA2vMUv91bH+ZMxPJ+JF8j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64s/sAAAADcAAAADwAAAAAAAAAAAAAAAACYAgAAZHJzL2Rvd25y&#10;ZXYueG1sUEsFBgAAAAAEAAQA9QAAAIUDAAAAAA==&#10;" fillcolor="#a5d5e2" strokecolor="#40a7c2">
                  <v:fill color2="#e4f2f6" rotate="t" angle="180" colors="0 #9eeaff;22938f #bbefff;1 #e4f9ff" focus="100%" type="gradient"/>
                  <v:shadow on="t" color="black" opacity="24903f" origin=",.5" offset="0,.55556mm"/>
                  <v:textbox>
                    <w:txbxContent>
                      <w:p w:rsidR="00572E9E" w:rsidRPr="00E82899" w:rsidRDefault="00572E9E" w:rsidP="008A368C">
                        <w:pPr>
                          <w:jc w:val="center"/>
                          <w:rPr>
                            <w:rFonts w:ascii="Tahoma" w:hAnsi="Tahoma" w:cs="Tahoma"/>
                            <w:color w:val="000000"/>
                            <w:sz w:val="20"/>
                          </w:rPr>
                        </w:pPr>
                        <w:r w:rsidRPr="00E82899">
                          <w:rPr>
                            <w:rFonts w:ascii="Tahoma" w:hAnsi="Tahoma" w:cs="Tahoma"/>
                            <w:color w:val="000000"/>
                            <w:sz w:val="20"/>
                          </w:rPr>
                          <w:t>Abant Gölü</w:t>
                        </w:r>
                      </w:p>
                    </w:txbxContent>
                  </v:textbox>
                </v:rect>
              </v:group>
              <v:rect id="Dikdörtgen 166" o:spid="_x0000_s1088" style="position:absolute;left:1905;top:23050;width:11385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yyicEA&#10;AADcAAAADwAAAGRycy9kb3ducmV2LnhtbERPTYvCMBC9C/6HMII3TRUpS9cosiKIB1F3da9DM9sW&#10;m0lJYq3/3gjC3ubxPme+7EwtWnK+sqxgMk5AEOdWV1wo+PnejD5A+ICssbZMCh7kYbno9+aYaXvn&#10;I7WnUIgYwj5DBWUITSalz0sy6Me2IY7cn3UGQ4SukNrhPYabWk6TJJUGK44NJTb0VVJ+Pd2Mgn13&#10;2f3W3rtZczjnqyuv261ZKzUcdKtPEIG68C9+u7c6zk9TeD0TL5C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8sonBAAAA3AAAAA8AAAAAAAAAAAAAAAAAmAIAAGRycy9kb3du&#10;cmV2LnhtbFBLBQYAAAAABAAEAPUAAACGAwAAAAA=&#10;" fillcolor="#a5d5e2" strokecolor="#40a7c2">
                <v:fill color2="#e4f2f6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572E9E" w:rsidRPr="00E82899" w:rsidRDefault="00572E9E" w:rsidP="008A368C">
                      <w:pPr>
                        <w:jc w:val="center"/>
                        <w:rPr>
                          <w:rFonts w:ascii="Tahoma" w:hAnsi="Tahoma" w:cs="Tahoma"/>
                          <w:color w:val="000000"/>
                          <w:sz w:val="20"/>
                        </w:rPr>
                      </w:pPr>
                      <w:r w:rsidRPr="00E82899">
                        <w:rPr>
                          <w:rFonts w:ascii="Tahoma" w:hAnsi="Tahoma" w:cs="Tahoma"/>
                          <w:color w:val="000000"/>
                          <w:sz w:val="20"/>
                        </w:rPr>
                        <w:t>Kız Kulesi</w:t>
                      </w:r>
                    </w:p>
                  </w:txbxContent>
                </v:textbox>
              </v:rect>
            </v:group>
            <v:oval id="Oval 273" o:spid="_x0000_s1089" style="position:absolute;top:95;width:3422;height:39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Kx1sUA&#10;AADcAAAADwAAAGRycy9kb3ducmV2LnhtbESPQWvCQBSE70L/w/IKXoputKASXaUURKFQNK14fWSf&#10;STD7Nu6uJv77rlDwOMzMN8xi1Zla3Mj5yrKC0TABQZxbXXGh4PdnPZiB8AFZY22ZFNzJw2r50ltg&#10;qm3Le7ploRARwj5FBWUITSqlz0sy6Ie2IY7eyTqDIUpXSO2wjXBTy3GSTKTBiuNCiQ19lpSfs6tR&#10;sDle3nb1we2+Nt9et8kx67i5K9V/7T7mIAJ14Rn+b2+1gvH0HR5n4hG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8rHWxQAAANwAAAAPAAAAAAAAAAAAAAAAAJgCAABkcnMv&#10;ZG93bnJldi54bWxQSwUGAAAAAAQABAD1AAAAigMAAAAA&#10;" strokecolor="#243f60" strokeweight="2pt">
              <v:fill r:id="rId18" o:title="" recolor="t" rotate="t" type="tile"/>
              <v:textbox>
                <w:txbxContent>
                  <w:p w:rsidR="00572E9E" w:rsidRPr="00E82899" w:rsidRDefault="00572E9E" w:rsidP="00210E42">
                    <w:pPr>
                      <w:jc w:val="center"/>
                      <w:rPr>
                        <w:rFonts w:ascii="Tahoma" w:hAnsi="Tahoma" w:cs="Tahoma"/>
                        <w:b/>
                        <w:color w:val="000000"/>
                        <w:sz w:val="20"/>
                      </w:rPr>
                    </w:pPr>
                    <w:r w:rsidRPr="00E82899">
                      <w:rPr>
                        <w:rFonts w:ascii="Tahoma" w:hAnsi="Tahoma" w:cs="Tahoma"/>
                        <w:b/>
                        <w:color w:val="000000"/>
                        <w:sz w:val="20"/>
                      </w:rPr>
                      <w:t>1</w:t>
                    </w:r>
                  </w:p>
                </w:txbxContent>
              </v:textbox>
            </v:oval>
          </v:group>
        </w:pict>
      </w:r>
    </w:p>
    <w:p w:rsidR="00572E9E" w:rsidRPr="00210E42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  <w:r>
        <w:rPr>
          <w:rFonts w:ascii="Garamond" w:hAnsi="Garamond"/>
          <w:b/>
          <w:szCs w:val="22"/>
        </w:rPr>
        <w:t>11</w:t>
      </w:r>
      <w:r w:rsidRPr="00210E42">
        <w:rPr>
          <w:rFonts w:ascii="Garamond" w:hAnsi="Garamond"/>
          <w:b/>
          <w:szCs w:val="22"/>
        </w:rPr>
        <w:t>-)</w:t>
      </w: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Pr="00175F76" w:rsidRDefault="00572E9E" w:rsidP="00210E42">
      <w:pPr>
        <w:shd w:val="clear" w:color="auto" w:fill="FFFFFF"/>
        <w:spacing w:line="276" w:lineRule="auto"/>
        <w:ind w:left="397" w:hanging="397"/>
        <w:rPr>
          <w:rFonts w:ascii="Garamond" w:hAnsi="Garamond"/>
          <w:b/>
          <w:sz w:val="6"/>
          <w:szCs w:val="22"/>
        </w:rPr>
      </w:pPr>
    </w:p>
    <w:p w:rsidR="00572E9E" w:rsidRPr="00210E42" w:rsidRDefault="00572E9E" w:rsidP="00210E42">
      <w:pPr>
        <w:shd w:val="clear" w:color="auto" w:fill="FFFFFF"/>
        <w:spacing w:line="276" w:lineRule="auto"/>
        <w:ind w:left="397" w:hanging="397"/>
        <w:rPr>
          <w:rFonts w:ascii="Garamond" w:hAnsi="Garamond"/>
          <w:b/>
          <w:szCs w:val="22"/>
        </w:rPr>
      </w:pPr>
      <w:r w:rsidRPr="00210E42">
        <w:rPr>
          <w:rFonts w:ascii="Garamond" w:hAnsi="Garamond"/>
          <w:b/>
          <w:szCs w:val="22"/>
        </w:rPr>
        <w:t>Yukarıda verilenlerden hangileri doğal varlıklara örnek gösterilebilir?</w:t>
      </w:r>
    </w:p>
    <w:p w:rsidR="00572E9E" w:rsidRPr="00210E42" w:rsidRDefault="00572E9E" w:rsidP="00210E42">
      <w:pPr>
        <w:spacing w:line="360" w:lineRule="auto"/>
        <w:jc w:val="center"/>
        <w:rPr>
          <w:rFonts w:ascii="Garamond" w:hAnsi="Garamond"/>
          <w:b/>
          <w:sz w:val="6"/>
          <w:szCs w:val="22"/>
        </w:rPr>
      </w:pPr>
    </w:p>
    <w:p w:rsidR="00572E9E" w:rsidRPr="00210E42" w:rsidRDefault="00572E9E" w:rsidP="00175F76">
      <w:pPr>
        <w:shd w:val="clear" w:color="auto" w:fill="FFFFFF"/>
        <w:spacing w:line="300" w:lineRule="auto"/>
        <w:ind w:left="284" w:hanging="284"/>
        <w:rPr>
          <w:rFonts w:ascii="Garamond" w:hAnsi="Garamond"/>
          <w:szCs w:val="22"/>
        </w:rPr>
      </w:pPr>
      <w:r w:rsidRPr="00210E42">
        <w:rPr>
          <w:rFonts w:ascii="Garamond" w:hAnsi="Garamond"/>
          <w:b/>
          <w:szCs w:val="22"/>
        </w:rPr>
        <w:tab/>
        <w:t xml:space="preserve">A)  </w:t>
      </w:r>
      <w:r w:rsidRPr="00210E42">
        <w:rPr>
          <w:rFonts w:ascii="Garamond" w:hAnsi="Garamond"/>
          <w:szCs w:val="22"/>
        </w:rPr>
        <w:t>1 ve 2</w:t>
      </w:r>
      <w:r w:rsidRPr="00210E42">
        <w:rPr>
          <w:rFonts w:ascii="Garamond" w:hAnsi="Garamond"/>
          <w:szCs w:val="22"/>
        </w:rPr>
        <w:tab/>
      </w:r>
      <w:r w:rsidRPr="00210E42">
        <w:rPr>
          <w:rFonts w:ascii="Garamond" w:hAnsi="Garamond"/>
          <w:szCs w:val="22"/>
        </w:rPr>
        <w:tab/>
      </w:r>
      <w:r w:rsidRPr="00210E42">
        <w:rPr>
          <w:rFonts w:ascii="Garamond" w:hAnsi="Garamond"/>
          <w:szCs w:val="22"/>
        </w:rPr>
        <w:tab/>
      </w:r>
      <w:r w:rsidRPr="00210E42">
        <w:rPr>
          <w:rFonts w:ascii="Garamond" w:hAnsi="Garamond"/>
          <w:szCs w:val="22"/>
        </w:rPr>
        <w:tab/>
      </w:r>
      <w:r w:rsidRPr="00210E42">
        <w:rPr>
          <w:rFonts w:ascii="Garamond" w:hAnsi="Garamond"/>
          <w:b/>
          <w:szCs w:val="22"/>
        </w:rPr>
        <w:t>B)</w:t>
      </w:r>
      <w:r w:rsidRPr="00210E42">
        <w:rPr>
          <w:rFonts w:ascii="Garamond" w:hAnsi="Garamond"/>
          <w:b/>
          <w:szCs w:val="22"/>
        </w:rPr>
        <w:tab/>
      </w:r>
      <w:r w:rsidRPr="00210E42">
        <w:rPr>
          <w:rFonts w:ascii="Garamond" w:hAnsi="Garamond"/>
          <w:szCs w:val="22"/>
        </w:rPr>
        <w:t>2 ve 4</w:t>
      </w:r>
    </w:p>
    <w:p w:rsidR="00572E9E" w:rsidRDefault="00572E9E" w:rsidP="00175F76">
      <w:pPr>
        <w:shd w:val="clear" w:color="auto" w:fill="FFFFFF"/>
        <w:spacing w:line="300" w:lineRule="auto"/>
        <w:ind w:left="284" w:hanging="284"/>
        <w:rPr>
          <w:rFonts w:ascii="Garamond" w:hAnsi="Garamond"/>
          <w:szCs w:val="22"/>
        </w:rPr>
      </w:pPr>
      <w:r w:rsidRPr="00210E42">
        <w:rPr>
          <w:rFonts w:ascii="Garamond" w:hAnsi="Garamond"/>
          <w:b/>
          <w:szCs w:val="22"/>
        </w:rPr>
        <w:tab/>
        <w:t>C)</w:t>
      </w:r>
      <w:r w:rsidRPr="00210E42">
        <w:rPr>
          <w:rFonts w:ascii="Garamond" w:hAnsi="Garamond"/>
          <w:b/>
          <w:szCs w:val="22"/>
        </w:rPr>
        <w:tab/>
      </w:r>
      <w:r w:rsidRPr="00210E42">
        <w:rPr>
          <w:rFonts w:ascii="Garamond" w:hAnsi="Garamond"/>
          <w:szCs w:val="22"/>
        </w:rPr>
        <w:t>Yalnız 4</w:t>
      </w:r>
      <w:r w:rsidRPr="00210E42">
        <w:rPr>
          <w:rFonts w:ascii="Garamond" w:hAnsi="Garamond"/>
          <w:b/>
          <w:szCs w:val="22"/>
        </w:rPr>
        <w:t xml:space="preserve"> </w:t>
      </w:r>
      <w:r w:rsidRPr="00210E42">
        <w:rPr>
          <w:rFonts w:ascii="Garamond" w:hAnsi="Garamond"/>
          <w:b/>
          <w:szCs w:val="22"/>
        </w:rPr>
        <w:tab/>
      </w:r>
      <w:r w:rsidRPr="00210E42">
        <w:rPr>
          <w:rFonts w:ascii="Garamond" w:hAnsi="Garamond"/>
          <w:b/>
          <w:szCs w:val="22"/>
        </w:rPr>
        <w:tab/>
      </w:r>
      <w:r w:rsidRPr="00210E42">
        <w:rPr>
          <w:rFonts w:ascii="Garamond" w:hAnsi="Garamond"/>
          <w:b/>
          <w:szCs w:val="22"/>
        </w:rPr>
        <w:tab/>
      </w:r>
      <w:r>
        <w:rPr>
          <w:rFonts w:ascii="Garamond" w:hAnsi="Garamond"/>
          <w:b/>
          <w:szCs w:val="22"/>
        </w:rPr>
        <w:tab/>
      </w:r>
      <w:r w:rsidRPr="00210E42">
        <w:rPr>
          <w:rFonts w:ascii="Garamond" w:hAnsi="Garamond"/>
          <w:b/>
          <w:szCs w:val="22"/>
        </w:rPr>
        <w:t xml:space="preserve">D) </w:t>
      </w:r>
      <w:r w:rsidRPr="00210E42">
        <w:rPr>
          <w:rFonts w:ascii="Garamond" w:hAnsi="Garamond"/>
          <w:szCs w:val="22"/>
        </w:rPr>
        <w:t>1, 2 ve 3</w:t>
      </w: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Pr="00210E42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  <w:r>
        <w:rPr>
          <w:noProof/>
        </w:rPr>
        <w:pict>
          <v:shape id="Diyagram 42" o:spid="_x0000_s1090" type="#_x0000_t75" style="position:absolute;left:0;text-align:left;margin-left:23.95pt;margin-top:4.5pt;width:208.3pt;height:186.25pt;z-index:251663872;visibility:visible;mso-wrap-distance-left:25.32pt;mso-wrap-distance-top:1.92pt;mso-wrap-distance-right:23.61pt;mso-wrap-distance-bottom:9.09pt" o:gfxdata="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">
            <v:imagedata r:id="rId21" o:title=""/>
            <o:lock v:ext="edit" aspectratio="f"/>
          </v:shape>
        </w:pict>
      </w:r>
      <w:r>
        <w:rPr>
          <w:rFonts w:ascii="Garamond" w:hAnsi="Garamond"/>
          <w:b/>
          <w:szCs w:val="22"/>
        </w:rPr>
        <w:t>12</w:t>
      </w:r>
      <w:r w:rsidRPr="00210E42">
        <w:rPr>
          <w:rFonts w:ascii="Garamond" w:hAnsi="Garamond"/>
          <w:b/>
          <w:szCs w:val="22"/>
        </w:rPr>
        <w:t>-)</w:t>
      </w:r>
    </w:p>
    <w:p w:rsidR="00572E9E" w:rsidRDefault="00572E9E" w:rsidP="00175F76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175F76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175F76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175F76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175F76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175F76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175F76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175F76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175F76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175F76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175F76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175F76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175F76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175F76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Pr="006D02F5" w:rsidRDefault="00572E9E" w:rsidP="00175F76">
      <w:pPr>
        <w:shd w:val="clear" w:color="auto" w:fill="FFFFFF"/>
        <w:spacing w:line="276" w:lineRule="auto"/>
        <w:ind w:left="397" w:hanging="397"/>
        <w:rPr>
          <w:rFonts w:ascii="Garamond" w:hAnsi="Garamond"/>
          <w:b/>
          <w:szCs w:val="22"/>
        </w:rPr>
      </w:pPr>
      <w:r w:rsidRPr="006D02F5">
        <w:rPr>
          <w:rFonts w:ascii="Garamond" w:hAnsi="Garamond"/>
          <w:b/>
          <w:szCs w:val="22"/>
        </w:rPr>
        <w:t>Yukarıdaki diyagramda halk oyunlarımız verilmiştir. Hangisi Ege Bölgesi’nde oynanan halk oyunudur?</w:t>
      </w:r>
    </w:p>
    <w:p w:rsidR="00572E9E" w:rsidRPr="006D02F5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6"/>
          <w:szCs w:val="22"/>
        </w:rPr>
      </w:pPr>
    </w:p>
    <w:p w:rsidR="00572E9E" w:rsidRPr="006D02F5" w:rsidRDefault="00572E9E" w:rsidP="00175F76">
      <w:pPr>
        <w:shd w:val="clear" w:color="auto" w:fill="FFFFFF"/>
        <w:spacing w:line="300" w:lineRule="auto"/>
        <w:ind w:left="284" w:hanging="284"/>
        <w:rPr>
          <w:rFonts w:ascii="Garamond" w:hAnsi="Garamond"/>
          <w:szCs w:val="22"/>
        </w:rPr>
      </w:pPr>
      <w:r>
        <w:rPr>
          <w:rFonts w:ascii="Garamond" w:hAnsi="Garamond"/>
          <w:b/>
          <w:szCs w:val="22"/>
        </w:rPr>
        <w:tab/>
      </w:r>
      <w:r>
        <w:rPr>
          <w:rFonts w:ascii="Garamond" w:hAnsi="Garamond"/>
          <w:b/>
          <w:szCs w:val="22"/>
        </w:rPr>
        <w:tab/>
      </w:r>
      <w:r w:rsidRPr="006D02F5">
        <w:rPr>
          <w:rFonts w:ascii="Garamond" w:hAnsi="Garamond"/>
          <w:b/>
          <w:szCs w:val="22"/>
        </w:rPr>
        <w:t xml:space="preserve">A) </w:t>
      </w:r>
      <w:r w:rsidRPr="006D02F5">
        <w:rPr>
          <w:rFonts w:ascii="Garamond" w:hAnsi="Garamond"/>
          <w:szCs w:val="22"/>
        </w:rPr>
        <w:t>Zeybek</w:t>
      </w:r>
      <w:r w:rsidRPr="006D02F5">
        <w:rPr>
          <w:rFonts w:ascii="Garamond" w:hAnsi="Garamond"/>
          <w:szCs w:val="22"/>
        </w:rPr>
        <w:tab/>
      </w:r>
      <w:r w:rsidRPr="006D02F5">
        <w:rPr>
          <w:rFonts w:ascii="Garamond" w:hAnsi="Garamond"/>
          <w:b/>
          <w:szCs w:val="22"/>
        </w:rPr>
        <w:tab/>
      </w:r>
      <w:r w:rsidRPr="006D02F5">
        <w:rPr>
          <w:rFonts w:ascii="Garamond" w:hAnsi="Garamond"/>
          <w:b/>
          <w:szCs w:val="22"/>
        </w:rPr>
        <w:tab/>
      </w:r>
      <w:r w:rsidRPr="006D02F5">
        <w:rPr>
          <w:rFonts w:ascii="Garamond" w:hAnsi="Garamond"/>
          <w:b/>
          <w:szCs w:val="22"/>
        </w:rPr>
        <w:tab/>
        <w:t xml:space="preserve">B) </w:t>
      </w:r>
      <w:r w:rsidRPr="006D02F5">
        <w:rPr>
          <w:rFonts w:ascii="Garamond" w:hAnsi="Garamond"/>
          <w:szCs w:val="22"/>
        </w:rPr>
        <w:t>Horon</w:t>
      </w:r>
    </w:p>
    <w:p w:rsidR="00572E9E" w:rsidRPr="006D02F5" w:rsidRDefault="00572E9E" w:rsidP="00175F76">
      <w:pPr>
        <w:shd w:val="clear" w:color="auto" w:fill="FFFFFF"/>
        <w:spacing w:line="300" w:lineRule="auto"/>
        <w:ind w:left="284" w:hanging="284"/>
        <w:rPr>
          <w:rFonts w:ascii="Garamond" w:hAnsi="Garamond"/>
          <w:szCs w:val="22"/>
        </w:rPr>
      </w:pPr>
      <w:r>
        <w:rPr>
          <w:rFonts w:ascii="Garamond" w:hAnsi="Garamond"/>
          <w:b/>
          <w:szCs w:val="22"/>
        </w:rPr>
        <w:tab/>
      </w:r>
      <w:r>
        <w:rPr>
          <w:rFonts w:ascii="Garamond" w:hAnsi="Garamond"/>
          <w:b/>
          <w:szCs w:val="22"/>
        </w:rPr>
        <w:tab/>
      </w:r>
      <w:r w:rsidRPr="006D02F5">
        <w:rPr>
          <w:rFonts w:ascii="Garamond" w:hAnsi="Garamond"/>
          <w:b/>
          <w:szCs w:val="22"/>
        </w:rPr>
        <w:t xml:space="preserve">C) </w:t>
      </w:r>
      <w:r w:rsidRPr="006D02F5">
        <w:rPr>
          <w:rFonts w:ascii="Garamond" w:hAnsi="Garamond"/>
          <w:szCs w:val="22"/>
        </w:rPr>
        <w:t>Misket</w:t>
      </w:r>
      <w:r w:rsidRPr="006D02F5">
        <w:rPr>
          <w:rFonts w:ascii="Garamond" w:hAnsi="Garamond"/>
          <w:szCs w:val="22"/>
        </w:rPr>
        <w:tab/>
      </w:r>
      <w:r w:rsidRPr="006D02F5">
        <w:rPr>
          <w:rFonts w:ascii="Garamond" w:hAnsi="Garamond"/>
          <w:b/>
          <w:szCs w:val="22"/>
        </w:rPr>
        <w:tab/>
      </w:r>
      <w:r w:rsidRPr="006D02F5">
        <w:rPr>
          <w:rFonts w:ascii="Garamond" w:hAnsi="Garamond"/>
          <w:b/>
          <w:szCs w:val="22"/>
        </w:rPr>
        <w:tab/>
      </w:r>
      <w:r w:rsidRPr="006D02F5">
        <w:rPr>
          <w:rFonts w:ascii="Garamond" w:hAnsi="Garamond"/>
          <w:b/>
          <w:szCs w:val="22"/>
        </w:rPr>
        <w:tab/>
        <w:t xml:space="preserve">D) </w:t>
      </w:r>
      <w:r w:rsidRPr="006D02F5">
        <w:rPr>
          <w:rFonts w:ascii="Garamond" w:hAnsi="Garamond"/>
          <w:szCs w:val="22"/>
        </w:rPr>
        <w:t>Halay</w:t>
      </w:r>
    </w:p>
    <w:p w:rsidR="00572E9E" w:rsidRDefault="00572E9E" w:rsidP="00175F76">
      <w:pPr>
        <w:shd w:val="clear" w:color="auto" w:fill="FFFFFF"/>
        <w:spacing w:line="300" w:lineRule="auto"/>
        <w:ind w:left="284" w:hanging="284"/>
        <w:rPr>
          <w:rFonts w:ascii="Garamond" w:hAnsi="Garamond"/>
          <w:szCs w:val="22"/>
        </w:rPr>
      </w:pPr>
    </w:p>
    <w:p w:rsidR="00572E9E" w:rsidRPr="00210E42" w:rsidRDefault="00572E9E" w:rsidP="00175F76">
      <w:pPr>
        <w:shd w:val="clear" w:color="auto" w:fill="FFFFFF"/>
        <w:spacing w:line="300" w:lineRule="auto"/>
        <w:ind w:left="284" w:hanging="284"/>
        <w:rPr>
          <w:rFonts w:ascii="Garamond" w:hAnsi="Garamond"/>
          <w:szCs w:val="22"/>
        </w:rPr>
      </w:pPr>
    </w:p>
    <w:p w:rsidR="00572E9E" w:rsidRPr="00175F76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  <w:r>
        <w:rPr>
          <w:noProof/>
        </w:rPr>
        <w:pict>
          <v:roundrect id="Yuvarlatılmış Dikdörtgen 268" o:spid="_x0000_s1091" style="position:absolute;left:0;text-align:left;margin-left:42.7pt;margin-top:7.95pt;width:189pt;height:51.75pt;z-index:2516444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" fillcolor="#fbeac7" strokecolor="#243f60" strokeweight="2pt">
            <v:fill color2="#fee7f2" colors="0 #fbeac7;11796f #fee7f2;23593f #fac77d;39977f #fba97d;53740f #fbd49c;1 #fee7f2" focus="100%" type="gradient">
              <o:fill v:ext="view" type="gradientUnscaled"/>
            </v:fill>
            <v:textbox>
              <w:txbxContent>
                <w:p w:rsidR="00572E9E" w:rsidRPr="00E82899" w:rsidRDefault="00572E9E" w:rsidP="00221E63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</w:pPr>
                  <w:r w:rsidRPr="00E82899"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  <w:t>Taşeli Platosu</w:t>
                  </w:r>
                </w:p>
                <w:p w:rsidR="00572E9E" w:rsidRPr="00E82899" w:rsidRDefault="00572E9E" w:rsidP="00221E63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</w:pPr>
                  <w:r w:rsidRPr="00E82899"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  <w:t xml:space="preserve"> Çukurova</w:t>
                  </w:r>
                </w:p>
                <w:p w:rsidR="00572E9E" w:rsidRPr="00E82899" w:rsidRDefault="00572E9E" w:rsidP="00221E63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</w:pPr>
                  <w:r w:rsidRPr="00E82899"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  <w:t xml:space="preserve"> Seyhan ve Ceyhan Nehirleri</w:t>
                  </w:r>
                </w:p>
              </w:txbxContent>
            </v:textbox>
          </v:roundrect>
        </w:pict>
      </w:r>
    </w:p>
    <w:p w:rsidR="00572E9E" w:rsidRPr="00175F76" w:rsidRDefault="00572E9E" w:rsidP="00175F76">
      <w:pPr>
        <w:shd w:val="clear" w:color="auto" w:fill="FFFFFF"/>
        <w:spacing w:line="360" w:lineRule="auto"/>
        <w:rPr>
          <w:rFonts w:ascii="Garamond" w:hAnsi="Garamond"/>
          <w:b/>
          <w:szCs w:val="22"/>
        </w:rPr>
      </w:pPr>
      <w:r w:rsidRPr="00175F76">
        <w:rPr>
          <w:rFonts w:ascii="Garamond" w:hAnsi="Garamond"/>
          <w:b/>
          <w:szCs w:val="22"/>
        </w:rPr>
        <w:t xml:space="preserve">13-) </w:t>
      </w:r>
    </w:p>
    <w:p w:rsidR="00572E9E" w:rsidRDefault="00572E9E" w:rsidP="00AA4B69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AA4B69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Pr="00E33730" w:rsidRDefault="00572E9E" w:rsidP="00AA4B69">
      <w:pPr>
        <w:shd w:val="clear" w:color="auto" w:fill="FFFFFF"/>
        <w:spacing w:line="276" w:lineRule="auto"/>
        <w:ind w:left="397" w:hanging="397"/>
        <w:rPr>
          <w:rFonts w:ascii="Garamond" w:hAnsi="Garamond"/>
          <w:b/>
          <w:szCs w:val="22"/>
        </w:rPr>
      </w:pPr>
      <w:r>
        <w:rPr>
          <w:rFonts w:ascii="Garamond" w:hAnsi="Garamond"/>
          <w:b/>
          <w:szCs w:val="22"/>
        </w:rPr>
        <w:tab/>
      </w:r>
      <w:r w:rsidRPr="00E33730">
        <w:rPr>
          <w:rFonts w:ascii="Garamond" w:hAnsi="Garamond"/>
          <w:b/>
          <w:szCs w:val="22"/>
        </w:rPr>
        <w:t>Verilen yer şekilleri aşağıdaki bölgelerin hangisinde yer alır?</w:t>
      </w:r>
    </w:p>
    <w:p w:rsidR="00572E9E" w:rsidRPr="00E33730" w:rsidRDefault="00572E9E" w:rsidP="00AA4B69">
      <w:pPr>
        <w:shd w:val="clear" w:color="auto" w:fill="FFFFFF"/>
        <w:spacing w:line="276" w:lineRule="auto"/>
        <w:rPr>
          <w:rFonts w:ascii="Garamond" w:hAnsi="Garamond"/>
          <w:b/>
          <w:sz w:val="8"/>
          <w:szCs w:val="22"/>
        </w:rPr>
      </w:pPr>
    </w:p>
    <w:p w:rsidR="00572E9E" w:rsidRPr="00E33730" w:rsidRDefault="00572E9E" w:rsidP="00AA4B69">
      <w:pPr>
        <w:shd w:val="clear" w:color="auto" w:fill="FFFFFF"/>
        <w:spacing w:line="300" w:lineRule="auto"/>
        <w:rPr>
          <w:rFonts w:ascii="Garamond" w:hAnsi="Garamond"/>
          <w:szCs w:val="22"/>
        </w:rPr>
      </w:pPr>
      <w:r>
        <w:rPr>
          <w:rFonts w:ascii="Garamond" w:hAnsi="Garamond"/>
          <w:b/>
          <w:szCs w:val="22"/>
        </w:rPr>
        <w:tab/>
      </w:r>
      <w:r>
        <w:rPr>
          <w:rFonts w:ascii="Garamond" w:hAnsi="Garamond"/>
          <w:b/>
          <w:szCs w:val="22"/>
        </w:rPr>
        <w:tab/>
      </w:r>
      <w:r w:rsidRPr="00E33730">
        <w:rPr>
          <w:rFonts w:ascii="Garamond" w:hAnsi="Garamond"/>
          <w:b/>
          <w:szCs w:val="22"/>
        </w:rPr>
        <w:t xml:space="preserve">A) </w:t>
      </w:r>
      <w:r w:rsidRPr="00E33730">
        <w:rPr>
          <w:rFonts w:ascii="Garamond" w:hAnsi="Garamond"/>
          <w:szCs w:val="22"/>
        </w:rPr>
        <w:t>Akdeniz</w:t>
      </w:r>
      <w:r w:rsidRPr="00E33730">
        <w:rPr>
          <w:rFonts w:ascii="Garamond" w:hAnsi="Garamond"/>
          <w:szCs w:val="22"/>
        </w:rPr>
        <w:tab/>
      </w:r>
      <w:r w:rsidRPr="00E33730">
        <w:rPr>
          <w:rFonts w:ascii="Garamond" w:hAnsi="Garamond"/>
          <w:b/>
          <w:szCs w:val="22"/>
        </w:rPr>
        <w:tab/>
      </w:r>
      <w:r w:rsidRPr="00E33730">
        <w:rPr>
          <w:rFonts w:ascii="Garamond" w:hAnsi="Garamond"/>
          <w:b/>
          <w:szCs w:val="22"/>
        </w:rPr>
        <w:tab/>
      </w:r>
      <w:r>
        <w:rPr>
          <w:rFonts w:ascii="Garamond" w:hAnsi="Garamond"/>
          <w:b/>
          <w:szCs w:val="22"/>
        </w:rPr>
        <w:tab/>
      </w:r>
      <w:r w:rsidRPr="00E33730">
        <w:rPr>
          <w:rFonts w:ascii="Garamond" w:hAnsi="Garamond"/>
          <w:b/>
          <w:szCs w:val="22"/>
        </w:rPr>
        <w:t xml:space="preserve">B) </w:t>
      </w:r>
      <w:r w:rsidRPr="00E33730">
        <w:rPr>
          <w:rFonts w:ascii="Garamond" w:hAnsi="Garamond"/>
          <w:szCs w:val="22"/>
        </w:rPr>
        <w:t>Ege</w:t>
      </w:r>
    </w:p>
    <w:p w:rsidR="00572E9E" w:rsidRPr="00E33730" w:rsidRDefault="00572E9E" w:rsidP="00AA4B69">
      <w:pPr>
        <w:shd w:val="clear" w:color="auto" w:fill="FFFFFF"/>
        <w:spacing w:line="300" w:lineRule="auto"/>
        <w:rPr>
          <w:rFonts w:ascii="Garamond" w:hAnsi="Garamond"/>
          <w:b/>
          <w:szCs w:val="22"/>
        </w:rPr>
      </w:pPr>
      <w:r>
        <w:rPr>
          <w:rFonts w:ascii="Garamond" w:hAnsi="Garamond"/>
          <w:b/>
          <w:szCs w:val="22"/>
        </w:rPr>
        <w:tab/>
      </w:r>
      <w:r>
        <w:rPr>
          <w:rFonts w:ascii="Garamond" w:hAnsi="Garamond"/>
          <w:b/>
          <w:szCs w:val="22"/>
        </w:rPr>
        <w:tab/>
      </w:r>
      <w:r w:rsidRPr="00E33730">
        <w:rPr>
          <w:rFonts w:ascii="Garamond" w:hAnsi="Garamond"/>
          <w:b/>
          <w:szCs w:val="22"/>
        </w:rPr>
        <w:t xml:space="preserve">C) </w:t>
      </w:r>
      <w:r w:rsidRPr="00E33730">
        <w:rPr>
          <w:rFonts w:ascii="Garamond" w:hAnsi="Garamond"/>
          <w:szCs w:val="22"/>
        </w:rPr>
        <w:t>Karadeniz</w:t>
      </w:r>
      <w:r w:rsidRPr="00E33730">
        <w:rPr>
          <w:rFonts w:ascii="Garamond" w:hAnsi="Garamond"/>
          <w:szCs w:val="22"/>
        </w:rPr>
        <w:tab/>
      </w:r>
      <w:r w:rsidRPr="00E33730">
        <w:rPr>
          <w:rFonts w:ascii="Garamond" w:hAnsi="Garamond"/>
          <w:b/>
          <w:szCs w:val="22"/>
        </w:rPr>
        <w:tab/>
      </w:r>
      <w:r w:rsidRPr="00E33730">
        <w:rPr>
          <w:rFonts w:ascii="Garamond" w:hAnsi="Garamond"/>
          <w:b/>
          <w:szCs w:val="22"/>
        </w:rPr>
        <w:tab/>
        <w:t xml:space="preserve">D) </w:t>
      </w:r>
      <w:r w:rsidRPr="00E33730">
        <w:rPr>
          <w:rFonts w:ascii="Garamond" w:hAnsi="Garamond"/>
          <w:szCs w:val="22"/>
        </w:rPr>
        <w:t>İç Anadolu</w:t>
      </w: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r>
        <w:rPr>
          <w:noProof/>
        </w:rPr>
        <w:pict>
          <v:group id="Grup 22" o:spid="_x0000_s1092" style="position:absolute;left:0;text-align:left;margin-left:-10.15pt;margin-top:4.55pt;width:250.55pt;height:140.65pt;z-index:251667968" coordorigin=",200" coordsize="31819,17869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">
            <v:group id="Grup 23" o:spid="_x0000_s1093" style="position:absolute;top:890;width:31819;height:17179" coordorigin=",890" coordsize="31821,17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<v:shape id="Resim 24" o:spid="_x0000_s1094" type="#_x0000_t75" style="position:absolute;top:1757;width:31821;height:1631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XihXFAAAA2wAAAA8AAABkcnMvZG93bnJldi54bWxEj91qwkAUhO8LvsNyhN7VjalIja4igqXQ&#10;Vurf/TF7zAazZ2N2a9K37wqFXg4z8w0zW3S2EjdqfOlYwXCQgCDOnS65UHDYr59eQPiArLFyTAp+&#10;yMNi3nuYYaZdy1u67UIhIoR9hgpMCHUmpc8NWfQDVxNH7+waiyHKppC6wTbCbSXTJBlLiyXHBYM1&#10;rQzll923VfBlThuapMfR9f35sz2/ri8fB5Mo9djvllMQgbrwH/5rv2kF6QjuX+IPkPN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14oVxQAAANsAAAAPAAAAAAAAAAAAAAAA&#10;AJ8CAABkcnMvZG93bnJldi54bWxQSwUGAAAAAAQABAD3AAAAkQMAAAAA&#10;">
                <v:imagedata r:id="rId22" o:title="" croptop="10269f" cropbottom="10287f" cropright="4770f"/>
                <v:path arrowok="t"/>
              </v:shape>
              <v:shape id="Resim 25" o:spid="_x0000_s1095" type="#_x0000_t75" style="position:absolute;left:10763;top:4770;width:7906;height:88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TwDvAAAAA2wAAAA8AAABkcnMvZG93bnJldi54bWxEj80KwjAQhO+C7xBW8CKatqBINYoIgiAo&#10;/jzA0qxttdmUJmp9eyMIHoeZ+YaZL1tTiSc1rrSsIB5FIIgzq0vOFVzOm+EUhPPIGivLpOBNDpaL&#10;bmeOqbYvPtLz5HMRIOxSVFB4X6dSuqwgg25ka+LgXW1j0AfZ5FI3+ApwU8kkiibSYMlhocCa1gVl&#10;99PDKDjsJ8nlOojL7c7EbeIO4xttaqX6vXY1A+Gp9f/wr73VCpIxfL+EHyAX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5PAO8AAAADbAAAADwAAAAAAAAAAAAAAAACfAgAA&#10;ZHJzL2Rvd25yZXYueG1sUEsFBgAAAAAEAAQA9wAAAIwDAAAAAA==&#10;" adj="3600">
                <v:imagedata r:id="rId23" o:title=""/>
                <v:shadow on="t" color="black" opacity="26214f" origin="-.5,-.5" offset="-.68028mm,.81072mm"/>
                <v:path arrowok="t"/>
              </v:shape>
              <v:shape id="Sol Ok 239" o:spid="_x0000_s1096" style="position:absolute;left:13496;top:709;width:3880;height:4242;rotation:90;visibility:visible;v-text-anchor:middle" coordsize="388253,424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Xvv8IA&#10;AADbAAAADwAAAGRycy9kb3ducmV2LnhtbESPT2sCMRTE70K/Q3gFb5qt4GJXo0hbqeDJP5fenpvn&#10;7uLmJSRRt9/eCILHYWZ+w8wWnWnFlXxoLCv4GGYgiEurG64UHParwQREiMgaW8uk4J8CLOZvvRkW&#10;2t54S9ddrESCcChQQR2jK6QMZU0Gw9A64uSdrDcYk/SV1B5vCW5aOcqyXBpsOC3U6OirpvK8uxgF&#10;x7+LC+NfTyvt8FNvvg/nmP8o1X/vllMQkbr4Cj/ba61glMPjS/oBcn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Ze+/wgAAANsAAAAPAAAAAAAAAAAAAAAAAJgCAABkcnMvZG93&#10;bnJldi54bWxQSwUGAAAAAAQABAD1AAAAhwMAAAAA&#10;" adj="-11796480,,5400" path="m,204825l215709,r198,127990l387883,135304v-118,70698,473,82873,355,153571l215808,296190v-33,42663,-66,85327,-99,127990l,204825xe" fillcolor="#dafda7" strokecolor="#98b954">
                <v:fill color2="#f5ffe6" rotate="t" angle="180" colors="0 #dafda7;22938f #e4fdc2;1 #f5ffe6" focus="100%" type="gradient"/>
                <v:stroke joinstyle="miter"/>
                <v:shadow on="t" color="black" opacity="24903f" origin=",.5" offset="0,.55556mm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204825;215560,0;215758,127990;387615,135304;387970,288875;215659,296190;215560,424180;0,204825" o:connectangles="0,0,0,0,0,0,0,0" textboxrect="0,0,388253,424180"/>
                <v:handles>
                  <v:h position="@3,#0" polar="10800,10800"/>
                  <v:h position="#2,#1" polar="10800,10800" radiusrange="0,10800"/>
                </v:handles>
                <v:textbox style="layout-flow:vertical;mso-layout-flow-alt:bottom-to-top">
                  <w:txbxContent>
                    <w:p w:rsidR="00572E9E" w:rsidRPr="004E5B3A" w:rsidRDefault="00572E9E" w:rsidP="004F501A">
                      <w:pPr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 xml:space="preserve">     3</w:t>
                      </w:r>
                    </w:p>
                  </w:txbxContent>
                </v:textbox>
              </v:shape>
              <v:shape id="Sol Ok 239" o:spid="_x0000_s1097" style="position:absolute;left:22384;top:7317;width:3880;height:4241;flip:x;visibility:visible;v-text-anchor:middle" coordsize="388253,424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VhAL8A&#10;AADbAAAADwAAAGRycy9kb3ducmV2LnhtbERPz2vCMBS+C/sfwhvspmk9iHSNRWQywV3Wiee35i0t&#10;S15KErXbX78chB0/vt91MzkrrhTi4FlBuShAEHdeD2wUnD728zWImJA1Ws+k4IciNJuHWY2V9jd+&#10;p2ubjMghHCtU0Kc0VlLGrieHceFH4sx9+eAwZRiM1AFvOdxZuSyKlXQ4cG7ocaRdT913e3EKbBtK&#10;w8eX4szm1XxaHfZvv0Gpp8dp+wwi0ZT+xXf3QStY5rH5S/4BcvM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NWEAvwAAANsAAAAPAAAAAAAAAAAAAAAAAJgCAABkcnMvZG93bnJl&#10;di54bWxQSwUGAAAAAAQABAD1AAAAhAMAAAAA&#10;" adj="-11796480,,5400" path="m,204825l215709,r198,127990l387883,135304v-118,70698,473,82873,355,153571l215808,296190v-33,42663,-66,85327,-99,127990l,204825xe" fillcolor="#dafda7" strokecolor="#98b954">
                <v:fill color2="#f5ffe6" rotate="t" angle="180" colors="0 #dafda7;22938f #e4fdc2;1 #f5ffe6" focus="100%" type="gradient"/>
                <v:stroke joinstyle="miter"/>
                <v:shadow on="t" color="black" opacity="24903f" origin=",.5" offset="0,.55556mm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204825;215560,0;215758,127990;387615,135304;387970,288875;215659,296190;215560,424180;0,204825" o:connectangles="0,0,0,0,0,0,0,0" textboxrect="0,0,388253,424180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572E9E" w:rsidRPr="004E5B3A" w:rsidRDefault="00572E9E" w:rsidP="004F501A">
                      <w:pPr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 xml:space="preserve">    2</w:t>
                      </w:r>
                    </w:p>
                  </w:txbxContent>
                </v:textbox>
              </v:shape>
              <v:shape id="Sol Ok 239" o:spid="_x0000_s1098" style="position:absolute;left:4754;top:7536;width:3880;height:4242;visibility:visible;v-text-anchor:middle" coordsize="388253,424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8YHMAA&#10;AADbAAAADwAAAGRycy9kb3ducmV2LnhtbERPS2sCMRC+F/ofwhR6q1ktSFmNIoKgtVBqvfQ2bGYf&#10;uJksyeim/94cCj1+fO/lOrle3SjEzrOB6aQARVx523Fj4Py9e3kDFQXZYu+ZDPxShPXq8WGJpfUj&#10;f9HtJI3KIRxLNNCKDKXWsWrJYZz4gThztQ8OJcPQaBtwzOGu17OimGuHHeeGFgfatlRdTldnILzL&#10;eVvXP/NxT0f5CGP6rA7JmOentFmAEkryL/5z762B17w+f8k/QK/u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j8YHMAAAADbAAAADwAAAAAAAAAAAAAAAACYAgAAZHJzL2Rvd25y&#10;ZXYueG1sUEsFBgAAAAAEAAQA9QAAAIUDAAAAAA==&#10;" adj="-11796480,,5400" path="m,204825l215709,r198,127990l387883,135304v-118,70698,473,82873,355,153571l215808,296190v-33,42663,-66,85327,-99,127990l,204825xe" fillcolor="#dafda7" strokecolor="#98b954">
                <v:fill color2="#f5ffe6" rotate="t" angle="180" colors="0 #dafda7;22938f #e4fdc2;1 #f5ffe6" focus="100%" type="gradient"/>
                <v:stroke joinstyle="miter"/>
                <v:shadow on="t" color="black" opacity="24903f" origin=",.5" offset="0,.55556mm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204825;215560,0;215758,127990;387615,135304;387970,288875;215659,296190;215560,424180;0,204825" o:connectangles="0,0,0,0,0,0,0,0" textboxrect="0,0,388253,424180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572E9E" w:rsidRPr="004E5B3A" w:rsidRDefault="00572E9E" w:rsidP="004F501A">
                      <w:pPr>
                        <w:rPr>
                          <w:b/>
                          <w:sz w:val="18"/>
                        </w:rPr>
                      </w:pPr>
                      <w:r w:rsidRPr="004E5B3A">
                        <w:rPr>
                          <w:b/>
                          <w:sz w:val="18"/>
                        </w:rPr>
                        <w:t>1</w:t>
                      </w:r>
                    </w:p>
                  </w:txbxContent>
                </v:textbox>
              </v:shape>
              <v:shape id="Sol Ok 239" o:spid="_x0000_s1099" style="position:absolute;left:13716;top:14009;width:3880;height:4241;rotation:-90;visibility:visible;v-text-anchor:middle" coordsize="388253,424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bp98MA&#10;AADbAAAADwAAAGRycy9kb3ducmV2LnhtbESPwW7CMBBE75X4B2uReit2QC0o4KAIlaoXDg18wBIv&#10;cUS8jmIXwt/XlSr1OJqZN5rNdnSduNEQWs8aspkCQVx703Kj4XTcv6xAhIhssPNMGh4UYFtMnjaY&#10;G3/nL7pVsREJwiFHDTbGPpcy1JYchpnviZN38YPDmOTQSDPgPcFdJ+dKvUmHLacFiz3tLNXX6ttp&#10;OPKHLV9V9fAqnJdtUx4q837Q+nk6lmsQkcb4H/5rfxoNiwx+v6QfII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bp98MAAADbAAAADwAAAAAAAAAAAAAAAACYAgAAZHJzL2Rv&#10;d25yZXYueG1sUEsFBgAAAAAEAAQA9QAAAIgDAAAAAA==&#10;" adj="-11796480,,5400" path="m,204825l215709,r198,127990l387883,135304v-118,70698,473,82873,355,153571l215808,296190v-33,42663,-66,85327,-99,127990l,204825xe" fillcolor="#dafda7" strokecolor="#98b954">
                <v:fill color2="#f5ffe6" rotate="t" angle="180" colors="0 #dafda7;22938f #e4fdc2;1 #f5ffe6" focus="100%" type="gradient"/>
                <v:stroke joinstyle="miter"/>
                <v:shadow on="t" color="black" opacity="24903f" origin=",.5" offset="0,.55556mm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204825;215560,0;215758,127990;387615,135304;387970,288875;215659,296190;215560,424180;0,204825" o:connectangles="0,0,0,0,0,0,0,0" textboxrect="0,0,388253,424180"/>
                <v:handles>
                  <v:h position="@3,#0" polar="10800,10800"/>
                  <v:h position="#2,#1" polar="10800,10800" radiusrange="0,10800"/>
                </v:handles>
                <v:textbox style="layout-flow:vertical">
                  <w:txbxContent>
                    <w:p w:rsidR="00572E9E" w:rsidRPr="004E5B3A" w:rsidRDefault="00572E9E" w:rsidP="004F501A">
                      <w:pPr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 xml:space="preserve">    4</w:t>
                      </w:r>
                    </w:p>
                  </w:txbxContent>
                </v:textbox>
              </v:shape>
            </v:group>
            <v:shape id="Köşeleri Yuvarlanmış Dikdörtgen Belirtme Çizgisi 245" o:spid="_x0000_s1100" style="position:absolute;left:17556;top:200;width:11996;height:5914;visibility:visible" coordsize="1199570,98509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Nj2MMA&#10;AADcAAAADwAAAGRycy9kb3ducmV2LnhtbESPT4vCMBTE74LfIbwFb5rWf0g1iiyseNqlVTw/mrdN&#10;d5uX0kSt334jLHgcZuY3zGbX20bcqPO1YwXpJAFBXDpdc6XgfPoYr0D4gKyxcUwKHuRhtx0ONphp&#10;d+ecbkWoRISwz1CBCaHNpPSlIYt+4lri6H27zmKIsquk7vAe4baR0yRZSos1xwWDLb0bKn+Lq1Xw&#10;meb0k5SX5dc5P5n5YaELo4NSo7d+vwYRqA+v8H/7qBVMZyk8z8QjI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eNj2MMAAADcAAAADwAAAAAAAAAAAAAAAACYAgAAZHJzL2Rv&#10;d25yZXYueG1sUEsFBgAAAAAEAAQA9QAAAIgDAAAAAA==&#10;" adj="-11796480,,5400" path="m65892,64951c65892,22574,41724,1,84101,1r79297,l207289,1r299879,l1100893,11815v-1514,47253,25525,34384,25525,76761l1199570,209522r,l1199570,324616r,-2c1199570,366991,1062803,619202,1020426,619202l138956,634129,,985090,126822,486290,40210,437912c-2167,437912,55,366991,55,324614r,2l55,209522r,l65892,64951xe" fillcolor="#9eeaff" strokecolor="#46aac5">
              <v:fill color2="#e4f9ff" rotate="t" angle="180" colors="0 #9eeaff;22938f #bbefff;1 #e4f9ff" focus="100%" type="gradient"/>
              <v:stroke joinstyle="miter"/>
              <v:shadow on="t" color="black" opacity="24903f" origin=",.5" offset="0,.55556mm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custom" o:connectlocs="65892,38992;84101,1;163398,1;207289,1;507168,1;1100893,7093;1126418,53174;1199570,125781;1199570,125781;1199570,194875;1199570,194874;1020426,371723;138956,380684;0,591375;126822,291932;40210,262890;55,194874;55,194875;55,125781;55,125781;65892,38992" o:connectangles="0,0,0,0,0,0,0,0,0,0,0,0,0,0,0,0,0,0,0,0,0" textboxrect="0,0,1199570,985090"/>
              <v:handles>
                <v:h position="@3,#0" polar="10800,10800"/>
                <v:h position="#2,#1" polar="10800,10800" radiusrange="0,10800"/>
              </v:handles>
              <v:textbox>
                <w:txbxContent>
                  <w:p w:rsidR="00572E9E" w:rsidRPr="004D2108" w:rsidRDefault="00572E9E" w:rsidP="004F501A">
                    <w:pPr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Acaba hangi tarafa gitmeliyim?</w:t>
                    </w:r>
                  </w:p>
                </w:txbxContent>
              </v:textbox>
            </v:shape>
          </v:group>
        </w:pict>
      </w:r>
      <w:r>
        <w:rPr>
          <w:rFonts w:ascii="Garamond" w:hAnsi="Garamond"/>
          <w:b/>
        </w:rPr>
        <w:t>14-)</w:t>
      </w: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r>
        <w:rPr>
          <w:rFonts w:ascii="Garamond" w:hAnsi="Garamond"/>
          <w:b/>
        </w:rPr>
        <w:t>Yukarıdaki izci gurubu hangi yöne giderse dağların denize dik uzandığını görür?</w:t>
      </w: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r>
        <w:rPr>
          <w:rFonts w:ascii="Garamond" w:hAnsi="Garamond"/>
          <w:b/>
        </w:rPr>
        <w:tab/>
        <w:t xml:space="preserve">A) </w:t>
      </w:r>
      <w:r w:rsidRPr="00116B38">
        <w:rPr>
          <w:rFonts w:ascii="Garamond" w:hAnsi="Garamond"/>
        </w:rPr>
        <w:t>Kuzeye</w:t>
      </w:r>
      <w:r w:rsidRPr="00116B38">
        <w:rPr>
          <w:rFonts w:ascii="Garamond" w:hAnsi="Garamond"/>
        </w:rPr>
        <w:tab/>
      </w:r>
      <w:r>
        <w:rPr>
          <w:rFonts w:ascii="Garamond" w:hAnsi="Garamond"/>
          <w:b/>
        </w:rPr>
        <w:tab/>
        <w:t xml:space="preserve">B) </w:t>
      </w:r>
      <w:r w:rsidRPr="00116B38">
        <w:rPr>
          <w:rFonts w:ascii="Garamond" w:hAnsi="Garamond"/>
        </w:rPr>
        <w:t>Doğuya</w:t>
      </w: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</w:rPr>
      </w:pPr>
      <w:r>
        <w:rPr>
          <w:rFonts w:ascii="Garamond" w:hAnsi="Garamond"/>
          <w:b/>
        </w:rPr>
        <w:tab/>
        <w:t xml:space="preserve">C) </w:t>
      </w:r>
      <w:r w:rsidRPr="00116B38">
        <w:rPr>
          <w:rFonts w:ascii="Garamond" w:hAnsi="Garamond"/>
        </w:rPr>
        <w:t>Batıya</w:t>
      </w:r>
      <w:r>
        <w:rPr>
          <w:rFonts w:ascii="Garamond" w:hAnsi="Garamond"/>
          <w:b/>
        </w:rPr>
        <w:tab/>
      </w:r>
      <w:r>
        <w:rPr>
          <w:rFonts w:ascii="Garamond" w:hAnsi="Garamond"/>
          <w:b/>
        </w:rPr>
        <w:tab/>
        <w:t xml:space="preserve">D) </w:t>
      </w:r>
      <w:r w:rsidRPr="00116B38">
        <w:rPr>
          <w:rFonts w:ascii="Garamond" w:hAnsi="Garamond"/>
        </w:rPr>
        <w:t>Güneye</w:t>
      </w: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22"/>
          <w:szCs w:val="22"/>
        </w:rPr>
      </w:pPr>
    </w:p>
    <w:p w:rsidR="00572E9E" w:rsidRPr="00497E26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</w:rPr>
      </w:pPr>
      <w:r>
        <w:rPr>
          <w:rFonts w:ascii="Garamond" w:hAnsi="Garamond"/>
          <w:b/>
        </w:rPr>
        <w:t xml:space="preserve">15-) </w:t>
      </w:r>
      <w:r w:rsidRPr="00497E26">
        <w:rPr>
          <w:rFonts w:ascii="Garamond" w:hAnsi="Garamond"/>
        </w:rPr>
        <w:t>Türkiye, taşıdığı belirli coğrafi özellikler bakımından birbirinden ayrılan, kendi içinde benzerlikler gösteren 7 coğrafi bölgeye ayrılmıştır.</w:t>
      </w:r>
    </w:p>
    <w:p w:rsidR="00572E9E" w:rsidRPr="004636FC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r>
        <w:rPr>
          <w:noProof/>
        </w:rPr>
        <w:pict>
          <v:group id="Grup 16" o:spid="_x0000_s1101" style="position:absolute;left:0;text-align:left;margin-left:-4.35pt;margin-top:.6pt;width:251.25pt;height:111.75pt;z-index:251666944" coordsize="31908,141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">
            <v:shape id="Resim 10" o:spid="_x0000_s1102" type="#_x0000_t75" alt="BÖLGELERİMİZ 4" style="position:absolute;width:31908;height:14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OzGnFAAAA2wAAAA8AAABkcnMvZG93bnJldi54bWxEj09rwkAQxe8Fv8MyBW+6qWgoqasUoSje&#10;/NPS45CdZlOzs2l21ein7xwKvc3w3rz3m/my9426UBfrwAaexhko4jLYmisDx8Pb6BlUTMgWm8Bk&#10;4EYRlovBwxwLG668o8s+VUpCOBZowKXUFlrH0pHHOA4tsWhfofOYZO0qbTu8Srhv9CTLcu2xZmlw&#10;2NLKUXnan70BdFU+m9n1Z5hO3+/fH+X2lG9+jBk+9q8voBL16d/8d72xgi/08osMoB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jsxpxQAAANsAAAAPAAAAAAAAAAAAAAAA&#10;AJ8CAABkcnMvZG93bnJldi54bWxQSwUGAAAAAAQABAD3AAAAkQMAAAAA&#10;">
              <v:imagedata r:id="rId24" o:title=""/>
              <v:path arrowok="t"/>
            </v:shape>
            <v:shape id="Metin Kutusu 11" o:spid="_x0000_s1103" style="position:absolute;left:14839;top:2381;width:2573;height:2286;visibility:visible;v-text-anchor:middle" coordsize="257289,2858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5CNsIA&#10;AADbAAAADwAAAGRycy9kb3ducmV2LnhtbERPTWvCQBC9F/wPywjemk16sBKzhioUBKWlUfA6zY5J&#10;2uxsyG5M+u+7hYK3ebzPyfLJtOJGvWssK0iiGARxaXXDlYLz6fVxBcJ5ZI2tZVLwQw7yzewhw1Tb&#10;kT/oVvhKhBB2KSqove9SKV1Zk0EX2Y44cFfbG/QB9pXUPY4h3LTyKY6X0mDDoaHGjnY1ld/FYBTE&#10;X++X7fi2OjwPh/LaHJGKz2JQajGfXtYgPE3+Lv5373WYn8DfL+EA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3kI2wgAAANsAAAAPAAAAAAAAAAAAAAAAAJgCAABkcnMvZG93&#10;bnJldi54bWxQSwUGAAAAAAQABAD1AAAAhwMAAAAA&#10;" adj="-11796480,,5400" path="al53,142894,-3122,95269,138155,-1569,181028,19,223901,1607,257289,73511l257289,152419r,78908l242951,287357r-42873,-1588l157205,284182xe" fillcolor="#a3c4ff" strokecolor="#4a7ebb">
              <v:fill color2="#e5eeff" rotate="t" angle="180" colors="0 #a3c4ff;22938f #bfd5ff;1 #e5eeff" focus="100%" type="gradient"/>
              <v:stroke joinstyle="miter"/>
              <v:shadow on="t" color="black" opacity="24903f" origin=",.5" offset="0,.55556mm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custom" o:connectlocs="53,114295;181028,15;257289,121913;200078,228574;53,114295" o:connectangles="0,0,0,0,0" textboxrect="0,0,257289,285801"/>
              <v:handles>
                <v:h position="@3,#0" polar="10800,10800"/>
                <v:h position="#2,#1" polar="10800,10800" radiusrange="0,10800"/>
              </v:handles>
              <v:textbox>
                <w:txbxContent>
                  <w:p w:rsidR="00572E9E" w:rsidRPr="00AE1CBD" w:rsidRDefault="00572E9E" w:rsidP="00175F76">
                    <w:pPr>
                      <w:rPr>
                        <w:rFonts w:ascii="Tahoma" w:hAnsi="Tahoma" w:cs="Tahoma"/>
                        <w:b/>
                        <w:sz w:val="22"/>
                      </w:rPr>
                    </w:pPr>
                    <w:r w:rsidRPr="00AE1CBD">
                      <w:rPr>
                        <w:rFonts w:ascii="Tahoma" w:hAnsi="Tahoma" w:cs="Tahoma"/>
                        <w:b/>
                        <w:sz w:val="22"/>
                      </w:rPr>
                      <w:t>1</w:t>
                    </w:r>
                  </w:p>
                </w:txbxContent>
              </v:textbox>
            </v:shape>
            <v:shape id="Metin Kutusu 14" o:spid="_x0000_s1104" style="position:absolute;left:11049;top:6477;width:2571;height:2286;visibility:visible;v-text-anchor:middle" coordsize="257289,2858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nhrsIA&#10;AADbAAAADwAAAGRycy9kb3ducmV2LnhtbERPTWvCQBC9C/6HZQRvuqkUldRNqIJQUCxNC71Os2OS&#10;NjsbshsT/71bELzN433OJh1MLS7Uusqygqd5BII4t7riQsHX5362BuE8ssbaMim4koM0GY82GGvb&#10;8wddMl+IEMIuRgWl900spctLMujmtiEO3Nm2Bn2AbSF1i30IN7VcRNFSGqw4NJTY0K6k/C/rjILo&#10;9/1725/Wh1V3yM/VESn7yTqlppPh9QWEp8E/xHf3mw7zn+H/l3CATG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qeGuwgAAANsAAAAPAAAAAAAAAAAAAAAAAJgCAABkcnMvZG93&#10;bnJldi54bWxQSwUGAAAAAAQABAD1AAAAhwMAAAAA&#10;" adj="-11796480,,5400" path="al53,142894,-3122,95269,138155,-1569,181028,19,223901,1607,257289,73511l257289,152419r,78908l242951,287357r-42873,-1588l157205,284182xe" fillcolor="#a3c4ff" strokecolor="#4a7ebb">
              <v:fill color2="#e5eeff" rotate="t" angle="180" colors="0 #a3c4ff;22938f #bfd5ff;1 #e5eeff" focus="100%" type="gradient"/>
              <v:stroke joinstyle="miter"/>
              <v:shadow on="t" color="black" opacity="24903f" origin=",.5" offset="0,.55556mm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custom" o:connectlocs="53,114295;180948,15;257175,121913;199989,228574;53,114295" o:connectangles="0,0,0,0,0" textboxrect="0,0,257289,285801"/>
              <v:handles>
                <v:h position="@3,#0" polar="10800,10800"/>
                <v:h position="#2,#1" polar="10800,10800" radiusrange="0,10800"/>
              </v:handles>
              <v:textbox>
                <w:txbxContent>
                  <w:p w:rsidR="00572E9E" w:rsidRPr="00AE1CBD" w:rsidRDefault="00572E9E" w:rsidP="00175F76">
                    <w:pPr>
                      <w:rPr>
                        <w:rFonts w:ascii="Tahoma" w:hAnsi="Tahoma" w:cs="Tahoma"/>
                        <w:b/>
                        <w:sz w:val="22"/>
                      </w:rPr>
                    </w:pPr>
                    <w:r>
                      <w:rPr>
                        <w:rFonts w:ascii="Tahoma" w:hAnsi="Tahoma" w:cs="Tahoma"/>
                        <w:b/>
                        <w:sz w:val="22"/>
                      </w:rPr>
                      <w:t>2</w:t>
                    </w:r>
                  </w:p>
                </w:txbxContent>
              </v:textbox>
            </v:shape>
            <v:shape id="Metin Kutusu 15" o:spid="_x0000_s1105" style="position:absolute;left:15126;top:9334;width:2572;height:2286;visibility:visible;v-text-anchor:middle" coordsize="257289,2858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VENcIA&#10;AADbAAAADwAAAGRycy9kb3ducmV2LnhtbERPTWvCQBC9C/6HZQRvuqlQldRNqIJQUCxNC71Os2OS&#10;NjsbshsT/71bELzN433OJh1MLS7Uusqygqd5BII4t7riQsHX5362BuE8ssbaMim4koM0GY82GGvb&#10;8wddMl+IEMIuRgWl900spctLMujmtiEO3Nm2Bn2AbSF1i30IN7VcRNFSGqw4NJTY0K6k/C/rjILo&#10;9/1725/Wh1V3yM/VESn7yTqlppPh9QWEp8E/xHf3mw7zn+H/l3CATG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5UQ1wgAAANsAAAAPAAAAAAAAAAAAAAAAAJgCAABkcnMvZG93&#10;bnJldi54bWxQSwUGAAAAAAQABAD1AAAAhwMAAAAA&#10;" adj="-11796480,,5400" path="al53,142894,-3122,95269,138155,-1569,181028,19,223901,1607,257289,73511l257289,152419r,78908l242951,287357r-42873,-1588l157205,284182xe" fillcolor="#a3c4ff" strokecolor="#4a7ebb">
              <v:fill color2="#e5eeff" rotate="t" angle="180" colors="0 #a3c4ff;22938f #bfd5ff;1 #e5eeff" focus="100%" type="gradient"/>
              <v:stroke joinstyle="miter"/>
              <v:shadow on="t" color="black" opacity="24903f" origin=",.5" offset="0,.55556mm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custom" o:connectlocs="53,114295;180948,15;257175,121913;199989,228574;53,114295" o:connectangles="0,0,0,0,0" textboxrect="0,0,257289,285801"/>
              <v:handles>
                <v:h position="@3,#0" polar="10800,10800"/>
                <v:h position="#2,#1" polar="10800,10800" radiusrange="0,10800"/>
              </v:handles>
              <v:textbox>
                <w:txbxContent>
                  <w:p w:rsidR="00572E9E" w:rsidRPr="00AE1CBD" w:rsidRDefault="00572E9E" w:rsidP="00175F76">
                    <w:pPr>
                      <w:rPr>
                        <w:rFonts w:ascii="Tahoma" w:hAnsi="Tahoma" w:cs="Tahoma"/>
                        <w:b/>
                        <w:sz w:val="22"/>
                      </w:rPr>
                    </w:pPr>
                    <w:r>
                      <w:rPr>
                        <w:rFonts w:ascii="Tahoma" w:hAnsi="Tahoma" w:cs="Tahoma"/>
                        <w:b/>
                        <w:sz w:val="22"/>
                      </w:rPr>
                      <w:t>3</w:t>
                    </w:r>
                  </w:p>
                </w:txbxContent>
              </v:textbox>
            </v:shape>
          </v:group>
        </w:pict>
      </w:r>
    </w:p>
    <w:p w:rsidR="00572E9E" w:rsidRPr="004636FC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97E26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12"/>
        </w:rPr>
      </w:pP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r>
        <w:rPr>
          <w:rFonts w:ascii="Garamond" w:hAnsi="Garamond"/>
          <w:b/>
        </w:rPr>
        <w:tab/>
        <w:t>Buna göre yukarıdaki harita üzerinde numaralandırılmış olarak gösterilen bölgelerimiz sırasıyla aşağıdaki seçeneklerin hangisinde gösterilmiştir?</w:t>
      </w:r>
    </w:p>
    <w:tbl>
      <w:tblPr>
        <w:tblW w:w="0" w:type="auto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0A0"/>
      </w:tblPr>
      <w:tblGrid>
        <w:gridCol w:w="533"/>
        <w:gridCol w:w="1477"/>
        <w:gridCol w:w="1477"/>
        <w:gridCol w:w="1477"/>
      </w:tblGrid>
      <w:tr w:rsidR="00572E9E" w:rsidTr="00E82899"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77" w:type="dxa"/>
            <w:shd w:val="clear" w:color="auto" w:fill="F5F8EE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bCs/>
                <w:color w:val="000000"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1477" w:type="dxa"/>
            <w:shd w:val="clear" w:color="auto" w:fill="F5F8EE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bCs/>
                <w:color w:val="000000"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477" w:type="dxa"/>
            <w:shd w:val="clear" w:color="auto" w:fill="F5F8EE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bCs/>
                <w:color w:val="000000"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bCs/>
                <w:color w:val="000000"/>
                <w:sz w:val="22"/>
                <w:szCs w:val="22"/>
              </w:rPr>
              <w:t>3</w:t>
            </w:r>
          </w:p>
        </w:tc>
      </w:tr>
      <w:tr w:rsidR="00572E9E" w:rsidTr="00E82899">
        <w:tc>
          <w:tcPr>
            <w:tcW w:w="533" w:type="dxa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bCs/>
                <w:color w:val="000000"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bCs/>
                <w:color w:val="000000"/>
                <w:sz w:val="22"/>
                <w:szCs w:val="22"/>
              </w:rPr>
              <w:t>A)</w:t>
            </w:r>
          </w:p>
        </w:tc>
        <w:tc>
          <w:tcPr>
            <w:tcW w:w="1477" w:type="dxa"/>
            <w:tcBorders>
              <w:left w:val="single" w:sz="6" w:space="0" w:color="9BBB59"/>
              <w:right w:val="single" w:sz="6" w:space="0" w:color="9BBB59"/>
            </w:tcBorders>
            <w:shd w:val="clear" w:color="auto" w:fill="CDDDAC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Ege</w:t>
            </w:r>
          </w:p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Bölgesi</w:t>
            </w:r>
          </w:p>
        </w:tc>
        <w:tc>
          <w:tcPr>
            <w:tcW w:w="1477" w:type="dxa"/>
            <w:tcBorders>
              <w:left w:val="single" w:sz="6" w:space="0" w:color="9BBB59"/>
              <w:right w:val="single" w:sz="6" w:space="0" w:color="9BBB59"/>
            </w:tcBorders>
            <w:shd w:val="clear" w:color="auto" w:fill="CDDDAC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Karadeniz Bölgesi</w:t>
            </w:r>
          </w:p>
        </w:tc>
        <w:tc>
          <w:tcPr>
            <w:tcW w:w="1477" w:type="dxa"/>
            <w:tcBorders>
              <w:left w:val="single" w:sz="6" w:space="0" w:color="9BBB59"/>
            </w:tcBorders>
            <w:shd w:val="clear" w:color="auto" w:fill="CDDDAC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İç Anadolu Bölgesi</w:t>
            </w:r>
          </w:p>
        </w:tc>
      </w:tr>
      <w:tr w:rsidR="00572E9E" w:rsidTr="00E82899">
        <w:tc>
          <w:tcPr>
            <w:tcW w:w="533" w:type="dxa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bCs/>
                <w:color w:val="000000"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bCs/>
                <w:color w:val="000000"/>
                <w:sz w:val="22"/>
                <w:szCs w:val="22"/>
              </w:rPr>
              <w:t>B)</w:t>
            </w:r>
          </w:p>
        </w:tc>
        <w:tc>
          <w:tcPr>
            <w:tcW w:w="1477" w:type="dxa"/>
            <w:shd w:val="clear" w:color="auto" w:fill="E6EED5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Akdeniz Bölgesi</w:t>
            </w:r>
          </w:p>
        </w:tc>
        <w:tc>
          <w:tcPr>
            <w:tcW w:w="1477" w:type="dxa"/>
            <w:shd w:val="clear" w:color="auto" w:fill="E6EED5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Marmara Bölgesi</w:t>
            </w:r>
          </w:p>
        </w:tc>
        <w:tc>
          <w:tcPr>
            <w:tcW w:w="1477" w:type="dxa"/>
            <w:shd w:val="clear" w:color="auto" w:fill="E6EED5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İç Anadolu</w:t>
            </w:r>
          </w:p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Bölgesi</w:t>
            </w:r>
          </w:p>
        </w:tc>
      </w:tr>
      <w:tr w:rsidR="00572E9E" w:rsidTr="00E82899">
        <w:tc>
          <w:tcPr>
            <w:tcW w:w="533" w:type="dxa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bCs/>
                <w:color w:val="000000"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bCs/>
                <w:color w:val="000000"/>
                <w:sz w:val="22"/>
                <w:szCs w:val="22"/>
              </w:rPr>
              <w:t>C)</w:t>
            </w:r>
          </w:p>
        </w:tc>
        <w:tc>
          <w:tcPr>
            <w:tcW w:w="1477" w:type="dxa"/>
            <w:tcBorders>
              <w:left w:val="single" w:sz="6" w:space="0" w:color="9BBB59"/>
              <w:right w:val="single" w:sz="6" w:space="0" w:color="9BBB59"/>
            </w:tcBorders>
            <w:shd w:val="clear" w:color="auto" w:fill="CDDDAC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Karadeniz</w:t>
            </w:r>
          </w:p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Bölgesi</w:t>
            </w:r>
          </w:p>
        </w:tc>
        <w:tc>
          <w:tcPr>
            <w:tcW w:w="1477" w:type="dxa"/>
            <w:tcBorders>
              <w:left w:val="single" w:sz="6" w:space="0" w:color="9BBB59"/>
              <w:right w:val="single" w:sz="6" w:space="0" w:color="9BBB59"/>
            </w:tcBorders>
            <w:shd w:val="clear" w:color="auto" w:fill="CDDDAC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İç Anadolu Bölgesi</w:t>
            </w:r>
          </w:p>
        </w:tc>
        <w:tc>
          <w:tcPr>
            <w:tcW w:w="1477" w:type="dxa"/>
            <w:tcBorders>
              <w:left w:val="single" w:sz="6" w:space="0" w:color="9BBB59"/>
            </w:tcBorders>
            <w:shd w:val="clear" w:color="auto" w:fill="CDDDAC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Akdeniz Bölgesi</w:t>
            </w:r>
          </w:p>
        </w:tc>
      </w:tr>
      <w:tr w:rsidR="00572E9E" w:rsidTr="00E82899">
        <w:tc>
          <w:tcPr>
            <w:tcW w:w="533" w:type="dxa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bCs/>
                <w:color w:val="000000"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bCs/>
                <w:color w:val="000000"/>
                <w:sz w:val="22"/>
                <w:szCs w:val="22"/>
              </w:rPr>
              <w:t>D)</w:t>
            </w:r>
          </w:p>
        </w:tc>
        <w:tc>
          <w:tcPr>
            <w:tcW w:w="1477" w:type="dxa"/>
            <w:shd w:val="clear" w:color="auto" w:fill="E6EED5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Karadeniz</w:t>
            </w:r>
          </w:p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Bölgesi</w:t>
            </w:r>
          </w:p>
        </w:tc>
        <w:tc>
          <w:tcPr>
            <w:tcW w:w="1477" w:type="dxa"/>
            <w:shd w:val="clear" w:color="auto" w:fill="E6EED5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Ege</w:t>
            </w:r>
          </w:p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Bölgesi</w:t>
            </w:r>
          </w:p>
        </w:tc>
        <w:tc>
          <w:tcPr>
            <w:tcW w:w="1477" w:type="dxa"/>
            <w:shd w:val="clear" w:color="auto" w:fill="E6EED5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 xml:space="preserve">Akdeniz </w:t>
            </w:r>
          </w:p>
          <w:p w:rsidR="00572E9E" w:rsidRPr="00E82899" w:rsidRDefault="00572E9E" w:rsidP="00E82899">
            <w:pPr>
              <w:spacing w:line="276" w:lineRule="auto"/>
              <w:jc w:val="center"/>
              <w:rPr>
                <w:rFonts w:ascii="Tahoma" w:hAnsi="Tahoma" w:cs="Tahoma"/>
                <w:color w:val="000000"/>
                <w:sz w:val="20"/>
                <w:szCs w:val="22"/>
              </w:rPr>
            </w:pPr>
            <w:r w:rsidRPr="00E82899">
              <w:rPr>
                <w:rFonts w:ascii="Tahoma" w:hAnsi="Tahoma" w:cs="Tahoma"/>
                <w:color w:val="000000"/>
                <w:sz w:val="20"/>
                <w:szCs w:val="22"/>
              </w:rPr>
              <w:t>Bölgesi</w:t>
            </w:r>
          </w:p>
        </w:tc>
      </w:tr>
    </w:tbl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r>
        <w:rPr>
          <w:rFonts w:ascii="Garamond" w:hAnsi="Garamond"/>
          <w:b/>
        </w:rPr>
        <w:t>16</w:t>
      </w:r>
      <w:r w:rsidRPr="004636FC">
        <w:rPr>
          <w:rFonts w:ascii="Garamond" w:hAnsi="Garamond"/>
          <w:b/>
        </w:rPr>
        <w:t>-) Ülkemizde Atatürk inkılaplarının öncesi ve sonrası günlük yaşamla ilgili aşağıda verilen örneklerden hangisi yanlıştır?</w:t>
      </w:r>
    </w:p>
    <w:p w:rsidR="00572E9E" w:rsidRPr="004636FC" w:rsidRDefault="00572E9E" w:rsidP="004F501A">
      <w:pPr>
        <w:pStyle w:val="ListParagraph"/>
        <w:numPr>
          <w:ilvl w:val="0"/>
          <w:numId w:val="18"/>
        </w:numPr>
        <w:shd w:val="clear" w:color="auto" w:fill="FFFFFF"/>
        <w:spacing w:line="300" w:lineRule="auto"/>
        <w:ind w:left="714" w:hanging="357"/>
        <w:rPr>
          <w:rFonts w:ascii="Garamond" w:hAnsi="Garamond"/>
        </w:rPr>
      </w:pPr>
      <w:r w:rsidRPr="004636FC">
        <w:rPr>
          <w:rFonts w:ascii="Garamond" w:hAnsi="Garamond"/>
        </w:rPr>
        <w:t>Önceden ülkemizi padişah yönetiyordu sonra cumhuriyet kuruldu.</w:t>
      </w:r>
    </w:p>
    <w:p w:rsidR="00572E9E" w:rsidRPr="004636FC" w:rsidRDefault="00572E9E" w:rsidP="004F501A">
      <w:pPr>
        <w:pStyle w:val="ListParagraph"/>
        <w:numPr>
          <w:ilvl w:val="0"/>
          <w:numId w:val="18"/>
        </w:numPr>
        <w:shd w:val="clear" w:color="auto" w:fill="FFFFFF"/>
        <w:spacing w:line="300" w:lineRule="auto"/>
        <w:ind w:left="714" w:hanging="357"/>
        <w:rPr>
          <w:rFonts w:ascii="Garamond" w:hAnsi="Garamond"/>
        </w:rPr>
      </w:pPr>
      <w:r w:rsidRPr="004636FC">
        <w:rPr>
          <w:rFonts w:ascii="Garamond" w:hAnsi="Garamond"/>
        </w:rPr>
        <w:t>Önceden insanlar babalarının adlarıyla anılıyordu sonra herkese bir soyadı verildi.</w:t>
      </w:r>
    </w:p>
    <w:p w:rsidR="00572E9E" w:rsidRPr="004636FC" w:rsidRDefault="00572E9E" w:rsidP="004F501A">
      <w:pPr>
        <w:pStyle w:val="ListParagraph"/>
        <w:numPr>
          <w:ilvl w:val="0"/>
          <w:numId w:val="18"/>
        </w:numPr>
        <w:shd w:val="clear" w:color="auto" w:fill="FFFFFF"/>
        <w:spacing w:line="300" w:lineRule="auto"/>
        <w:ind w:left="714" w:hanging="357"/>
        <w:rPr>
          <w:rFonts w:ascii="Garamond" w:hAnsi="Garamond"/>
        </w:rPr>
      </w:pPr>
      <w:r w:rsidRPr="004636FC">
        <w:rPr>
          <w:rFonts w:ascii="Garamond" w:hAnsi="Garamond"/>
        </w:rPr>
        <w:t>Önceden hicri takvim kullanılıyordu sonra rumi takvim kullanılmaya başlandı.</w:t>
      </w:r>
    </w:p>
    <w:p w:rsidR="00572E9E" w:rsidRPr="004636FC" w:rsidRDefault="00572E9E" w:rsidP="004F501A">
      <w:pPr>
        <w:pStyle w:val="ListParagraph"/>
        <w:numPr>
          <w:ilvl w:val="0"/>
          <w:numId w:val="18"/>
        </w:numPr>
        <w:shd w:val="clear" w:color="auto" w:fill="FFFFFF"/>
        <w:spacing w:line="300" w:lineRule="auto"/>
        <w:ind w:left="714" w:hanging="357"/>
        <w:rPr>
          <w:rFonts w:ascii="Garamond" w:hAnsi="Garamond"/>
        </w:rPr>
      </w:pPr>
      <w:r w:rsidRPr="004636FC">
        <w:rPr>
          <w:rFonts w:ascii="Garamond" w:hAnsi="Garamond"/>
        </w:rPr>
        <w:t>Önceden çok eşlilik vardı sonra tek eşlilik ve resmi nikah kabul edildi.</w:t>
      </w: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  <w:u w:val="single"/>
        </w:rPr>
      </w:pPr>
      <w:r>
        <w:rPr>
          <w:rFonts w:ascii="Garamond" w:hAnsi="Garamond"/>
          <w:b/>
          <w:szCs w:val="22"/>
        </w:rPr>
        <w:t>17</w:t>
      </w:r>
      <w:r w:rsidRPr="00210E42">
        <w:rPr>
          <w:rFonts w:ascii="Garamond" w:hAnsi="Garamond"/>
          <w:b/>
          <w:szCs w:val="22"/>
        </w:rPr>
        <w:t xml:space="preserve">-) Aşağıda gruplara ait özelliklerle ilgili verilen bilgilerden hangisi </w:t>
      </w:r>
      <w:r w:rsidRPr="00210E42">
        <w:rPr>
          <w:rFonts w:ascii="Garamond" w:hAnsi="Garamond"/>
          <w:b/>
          <w:szCs w:val="22"/>
          <w:u w:val="single"/>
        </w:rPr>
        <w:t>yanlıştır?</w:t>
      </w:r>
    </w:p>
    <w:p w:rsidR="00572E9E" w:rsidRPr="006D02F5" w:rsidRDefault="00572E9E" w:rsidP="006D02F5">
      <w:pPr>
        <w:shd w:val="clear" w:color="auto" w:fill="FFFFFF"/>
        <w:spacing w:line="360" w:lineRule="auto"/>
        <w:ind w:left="284" w:hanging="284"/>
        <w:rPr>
          <w:rFonts w:ascii="Garamond" w:hAnsi="Garamond"/>
          <w:b/>
          <w:sz w:val="4"/>
          <w:szCs w:val="22"/>
          <w:u w:val="single"/>
        </w:rPr>
      </w:pPr>
    </w:p>
    <w:p w:rsidR="00572E9E" w:rsidRPr="00210E42" w:rsidRDefault="00572E9E" w:rsidP="00175F76">
      <w:pPr>
        <w:pStyle w:val="ListParagraph"/>
        <w:numPr>
          <w:ilvl w:val="0"/>
          <w:numId w:val="15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210E42">
        <w:rPr>
          <w:rFonts w:ascii="Garamond" w:hAnsi="Garamond"/>
          <w:szCs w:val="22"/>
        </w:rPr>
        <w:t>İçinde bulunduğumuz grup ortak amaçları gerçekleşince dağılabilir.</w:t>
      </w:r>
    </w:p>
    <w:p w:rsidR="00572E9E" w:rsidRPr="00210E42" w:rsidRDefault="00572E9E" w:rsidP="00175F76">
      <w:pPr>
        <w:pStyle w:val="ListParagraph"/>
        <w:numPr>
          <w:ilvl w:val="0"/>
          <w:numId w:val="15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210E42">
        <w:rPr>
          <w:rFonts w:ascii="Garamond" w:hAnsi="Garamond"/>
          <w:szCs w:val="22"/>
        </w:rPr>
        <w:t>Grup üyeleri arasında bir ilişki ve dayanışma yoktur.</w:t>
      </w:r>
    </w:p>
    <w:p w:rsidR="00572E9E" w:rsidRPr="00210E42" w:rsidRDefault="00572E9E" w:rsidP="00175F76">
      <w:pPr>
        <w:pStyle w:val="ListParagraph"/>
        <w:numPr>
          <w:ilvl w:val="0"/>
          <w:numId w:val="15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210E42">
        <w:rPr>
          <w:rFonts w:ascii="Garamond" w:hAnsi="Garamond"/>
          <w:szCs w:val="22"/>
        </w:rPr>
        <w:t>Bir grubun oluşması için en az iki kişi gereklidir.</w:t>
      </w:r>
    </w:p>
    <w:p w:rsidR="00572E9E" w:rsidRPr="00210E42" w:rsidRDefault="00572E9E" w:rsidP="00175F76">
      <w:pPr>
        <w:pStyle w:val="ListParagraph"/>
        <w:numPr>
          <w:ilvl w:val="0"/>
          <w:numId w:val="15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210E42">
        <w:rPr>
          <w:rFonts w:ascii="Garamond" w:hAnsi="Garamond"/>
          <w:szCs w:val="22"/>
        </w:rPr>
        <w:t>Aynı anda birden fazla grubun üyesi olabiliriz.</w:t>
      </w: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  <w:r>
        <w:rPr>
          <w:rFonts w:ascii="Garamond" w:hAnsi="Garamond"/>
          <w:b/>
          <w:szCs w:val="22"/>
        </w:rPr>
        <w:t>18</w:t>
      </w:r>
      <w:r w:rsidRPr="006D02F5">
        <w:rPr>
          <w:rFonts w:ascii="Garamond" w:hAnsi="Garamond"/>
          <w:b/>
          <w:szCs w:val="22"/>
        </w:rPr>
        <w:t>-) Aşağıdaki gelişmelerden hangisi köylünün ekonomik durumunun iyileşmesine katkı sağlamıştır?</w:t>
      </w:r>
    </w:p>
    <w:p w:rsidR="00572E9E" w:rsidRPr="006D02F5" w:rsidRDefault="00572E9E" w:rsidP="00175F76">
      <w:pPr>
        <w:shd w:val="clear" w:color="auto" w:fill="FFFFFF"/>
        <w:spacing w:line="360" w:lineRule="auto"/>
        <w:ind w:left="284" w:hanging="284"/>
        <w:rPr>
          <w:rFonts w:ascii="Garamond" w:hAnsi="Garamond"/>
          <w:b/>
          <w:sz w:val="6"/>
          <w:szCs w:val="22"/>
        </w:rPr>
      </w:pPr>
    </w:p>
    <w:p w:rsidR="00572E9E" w:rsidRPr="006D02F5" w:rsidRDefault="00572E9E" w:rsidP="00132DB9">
      <w:pPr>
        <w:pStyle w:val="ListParagraph"/>
        <w:numPr>
          <w:ilvl w:val="0"/>
          <w:numId w:val="16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6D02F5">
        <w:rPr>
          <w:rFonts w:ascii="Garamond" w:hAnsi="Garamond"/>
          <w:szCs w:val="22"/>
        </w:rPr>
        <w:t>Tevhid-i Tedrisat Kanunu’nun çıkarılması</w:t>
      </w:r>
    </w:p>
    <w:p w:rsidR="00572E9E" w:rsidRPr="006D02F5" w:rsidRDefault="00572E9E" w:rsidP="00132DB9">
      <w:pPr>
        <w:pStyle w:val="ListParagraph"/>
        <w:numPr>
          <w:ilvl w:val="0"/>
          <w:numId w:val="16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6D02F5">
        <w:rPr>
          <w:rFonts w:ascii="Garamond" w:hAnsi="Garamond"/>
          <w:szCs w:val="22"/>
        </w:rPr>
        <w:t>Teşvik-i Sanayi Kanunun Çıkarılması</w:t>
      </w:r>
    </w:p>
    <w:p w:rsidR="00572E9E" w:rsidRPr="006D02F5" w:rsidRDefault="00572E9E" w:rsidP="00175F76">
      <w:pPr>
        <w:pStyle w:val="ListParagraph"/>
        <w:numPr>
          <w:ilvl w:val="0"/>
          <w:numId w:val="16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6D02F5">
        <w:rPr>
          <w:rFonts w:ascii="Garamond" w:hAnsi="Garamond"/>
          <w:szCs w:val="22"/>
        </w:rPr>
        <w:t>Etibank’ın kurulması</w:t>
      </w:r>
    </w:p>
    <w:p w:rsidR="00572E9E" w:rsidRPr="006D02F5" w:rsidRDefault="00572E9E" w:rsidP="00175F76">
      <w:pPr>
        <w:pStyle w:val="ListParagraph"/>
        <w:numPr>
          <w:ilvl w:val="0"/>
          <w:numId w:val="16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6D02F5">
        <w:rPr>
          <w:rFonts w:ascii="Garamond" w:hAnsi="Garamond"/>
          <w:szCs w:val="22"/>
        </w:rPr>
        <w:t xml:space="preserve">Tarım ürünlerinden alınan </w:t>
      </w:r>
      <w:r>
        <w:rPr>
          <w:rFonts w:ascii="Garamond" w:hAnsi="Garamond"/>
          <w:szCs w:val="22"/>
        </w:rPr>
        <w:t>A</w:t>
      </w:r>
      <w:r w:rsidRPr="006D02F5">
        <w:rPr>
          <w:rFonts w:ascii="Garamond" w:hAnsi="Garamond"/>
          <w:szCs w:val="22"/>
        </w:rPr>
        <w:t xml:space="preserve">şar </w:t>
      </w:r>
      <w:r>
        <w:rPr>
          <w:rFonts w:ascii="Garamond" w:hAnsi="Garamond"/>
          <w:szCs w:val="22"/>
        </w:rPr>
        <w:t>V</w:t>
      </w:r>
      <w:r w:rsidRPr="006D02F5">
        <w:rPr>
          <w:rFonts w:ascii="Garamond" w:hAnsi="Garamond"/>
          <w:szCs w:val="22"/>
        </w:rPr>
        <w:t>ergisinin kaldırılması</w:t>
      </w:r>
    </w:p>
    <w:p w:rsidR="00572E9E" w:rsidRDefault="00572E9E" w:rsidP="00175F76">
      <w:pPr>
        <w:shd w:val="clear" w:color="auto" w:fill="FFFFFF"/>
        <w:spacing w:line="360" w:lineRule="auto"/>
        <w:rPr>
          <w:rFonts w:ascii="Garamond" w:hAnsi="Garamond"/>
          <w:szCs w:val="22"/>
        </w:rPr>
      </w:pP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r>
        <w:rPr>
          <w:noProof/>
        </w:rPr>
        <w:pict>
          <v:shape id="Diyagram 4" o:spid="_x0000_s1106" type="#_x0000_t75" style="position:absolute;left:0;text-align:left;margin-left:15.1pt;margin-top:13.45pt;width:177.1pt;height:127.2pt;z-index:251668992;visibility:visible;mso-wrap-distance-left:9.48pt;mso-wrap-distance-top:1.92pt;mso-wrap-distance-bottom:2.13pt" o:gfxdata="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">
            <v:imagedata r:id="rId25" o:title=""/>
            <o:lock v:ext="edit" aspectratio="f"/>
          </v:shape>
        </w:pict>
      </w:r>
      <w:r>
        <w:rPr>
          <w:rFonts w:ascii="Garamond" w:hAnsi="Garamond"/>
          <w:b/>
        </w:rPr>
        <w:t>19</w:t>
      </w:r>
      <w:r w:rsidRPr="004636FC">
        <w:rPr>
          <w:rFonts w:ascii="Garamond" w:hAnsi="Garamond"/>
          <w:b/>
        </w:rPr>
        <w:t xml:space="preserve">-) </w:t>
      </w:r>
      <w:r>
        <w:rPr>
          <w:rFonts w:ascii="Garamond" w:hAnsi="Garamond"/>
          <w:b/>
        </w:rPr>
        <w:t>Atatürk,</w:t>
      </w: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r>
        <w:rPr>
          <w:rFonts w:ascii="Garamond" w:hAnsi="Garamond"/>
          <w:b/>
        </w:rPr>
        <w:tab/>
        <w:t>Atatürk’ün bu çalışmaları aşağıdaki ilkelerden daha çok hangisi ile ilgilidir?</w:t>
      </w:r>
    </w:p>
    <w:p w:rsidR="00572E9E" w:rsidRPr="00A93136" w:rsidRDefault="00572E9E" w:rsidP="004F501A">
      <w:pPr>
        <w:shd w:val="clear" w:color="auto" w:fill="FFFFFF"/>
        <w:spacing w:line="300" w:lineRule="auto"/>
        <w:ind w:left="284" w:hanging="284"/>
        <w:rPr>
          <w:rFonts w:ascii="Garamond" w:hAnsi="Garamond"/>
          <w:szCs w:val="22"/>
        </w:rPr>
      </w:pPr>
      <w:r w:rsidRPr="00A93136">
        <w:rPr>
          <w:rFonts w:ascii="Garamond" w:hAnsi="Garamond"/>
          <w:b/>
          <w:szCs w:val="22"/>
        </w:rPr>
        <w:tab/>
        <w:t xml:space="preserve">A) </w:t>
      </w:r>
      <w:r>
        <w:rPr>
          <w:rFonts w:ascii="Garamond" w:hAnsi="Garamond"/>
          <w:szCs w:val="22"/>
        </w:rPr>
        <w:t>Laiklik</w:t>
      </w:r>
      <w:r w:rsidRPr="00A93136">
        <w:rPr>
          <w:rFonts w:ascii="Garamond" w:hAnsi="Garamond"/>
          <w:szCs w:val="22"/>
        </w:rPr>
        <w:tab/>
      </w:r>
      <w:r w:rsidRPr="00A93136">
        <w:rPr>
          <w:rFonts w:ascii="Garamond" w:hAnsi="Garamond"/>
          <w:b/>
          <w:szCs w:val="22"/>
        </w:rPr>
        <w:tab/>
      </w:r>
      <w:r>
        <w:rPr>
          <w:rFonts w:ascii="Garamond" w:hAnsi="Garamond"/>
          <w:b/>
          <w:szCs w:val="22"/>
        </w:rPr>
        <w:tab/>
      </w:r>
      <w:r w:rsidRPr="00A93136">
        <w:rPr>
          <w:rFonts w:ascii="Garamond" w:hAnsi="Garamond"/>
          <w:b/>
          <w:szCs w:val="22"/>
        </w:rPr>
        <w:t xml:space="preserve">B) </w:t>
      </w:r>
      <w:r w:rsidRPr="00A93136">
        <w:rPr>
          <w:rFonts w:ascii="Garamond" w:hAnsi="Garamond"/>
          <w:szCs w:val="22"/>
        </w:rPr>
        <w:t>Halkçılık</w:t>
      </w:r>
    </w:p>
    <w:p w:rsidR="00572E9E" w:rsidRPr="00A93136" w:rsidRDefault="00572E9E" w:rsidP="004F501A">
      <w:pPr>
        <w:shd w:val="clear" w:color="auto" w:fill="FFFFFF"/>
        <w:spacing w:line="300" w:lineRule="auto"/>
        <w:ind w:left="284" w:hanging="284"/>
        <w:rPr>
          <w:rFonts w:ascii="Garamond" w:hAnsi="Garamond"/>
          <w:szCs w:val="22"/>
        </w:rPr>
      </w:pPr>
      <w:r w:rsidRPr="00A93136">
        <w:rPr>
          <w:rFonts w:ascii="Garamond" w:hAnsi="Garamond"/>
          <w:b/>
          <w:szCs w:val="22"/>
        </w:rPr>
        <w:tab/>
        <w:t xml:space="preserve">C) </w:t>
      </w:r>
      <w:r w:rsidRPr="00A93136">
        <w:rPr>
          <w:rFonts w:ascii="Garamond" w:hAnsi="Garamond"/>
          <w:szCs w:val="22"/>
        </w:rPr>
        <w:t>Milliyetçilik</w:t>
      </w:r>
      <w:r w:rsidRPr="00A93136">
        <w:rPr>
          <w:rFonts w:ascii="Garamond" w:hAnsi="Garamond"/>
          <w:szCs w:val="22"/>
        </w:rPr>
        <w:tab/>
      </w:r>
      <w:r w:rsidRPr="00A93136">
        <w:rPr>
          <w:rFonts w:ascii="Garamond" w:hAnsi="Garamond"/>
          <w:b/>
          <w:szCs w:val="22"/>
        </w:rPr>
        <w:tab/>
        <w:t xml:space="preserve">D) </w:t>
      </w:r>
      <w:r w:rsidRPr="00A93136">
        <w:rPr>
          <w:rFonts w:ascii="Garamond" w:hAnsi="Garamond"/>
          <w:szCs w:val="22"/>
        </w:rPr>
        <w:t xml:space="preserve">Cumhuriyetçilik </w:t>
      </w:r>
    </w:p>
    <w:p w:rsidR="00572E9E" w:rsidRDefault="00572E9E" w:rsidP="00175F76">
      <w:pPr>
        <w:shd w:val="clear" w:color="auto" w:fill="FFFFFF"/>
        <w:spacing w:line="360" w:lineRule="auto"/>
        <w:rPr>
          <w:rFonts w:ascii="Garamond" w:hAnsi="Garamond"/>
          <w:szCs w:val="22"/>
        </w:rPr>
      </w:pPr>
    </w:p>
    <w:p w:rsidR="00572E9E" w:rsidRDefault="00572E9E" w:rsidP="00175F76">
      <w:pPr>
        <w:shd w:val="clear" w:color="auto" w:fill="FFFFFF"/>
        <w:spacing w:line="360" w:lineRule="auto"/>
        <w:rPr>
          <w:rFonts w:ascii="Garamond" w:hAnsi="Garamond"/>
          <w:szCs w:val="22"/>
        </w:rPr>
      </w:pPr>
    </w:p>
    <w:p w:rsidR="00572E9E" w:rsidRDefault="00572E9E" w:rsidP="00175F76">
      <w:pPr>
        <w:shd w:val="clear" w:color="auto" w:fill="FFFFFF"/>
        <w:spacing w:line="360" w:lineRule="auto"/>
        <w:rPr>
          <w:rFonts w:ascii="Garamond" w:hAnsi="Garamond"/>
          <w:szCs w:val="22"/>
        </w:rPr>
      </w:pPr>
    </w:p>
    <w:p w:rsidR="00572E9E" w:rsidRDefault="00572E9E" w:rsidP="00175F76">
      <w:pPr>
        <w:shd w:val="clear" w:color="auto" w:fill="FFFFFF"/>
        <w:spacing w:line="360" w:lineRule="auto"/>
        <w:rPr>
          <w:rFonts w:ascii="Garamond" w:hAnsi="Garamond"/>
          <w:sz w:val="22"/>
          <w:szCs w:val="22"/>
        </w:rPr>
      </w:pPr>
    </w:p>
    <w:p w:rsidR="00572E9E" w:rsidRPr="004F501A" w:rsidRDefault="00572E9E" w:rsidP="00175F76">
      <w:pPr>
        <w:shd w:val="clear" w:color="auto" w:fill="FFFFFF"/>
        <w:spacing w:line="360" w:lineRule="auto"/>
        <w:rPr>
          <w:rFonts w:ascii="Garamond" w:hAnsi="Garamond"/>
          <w:sz w:val="22"/>
          <w:szCs w:val="22"/>
        </w:rPr>
      </w:pPr>
    </w:p>
    <w:p w:rsidR="00572E9E" w:rsidRPr="004F501A" w:rsidRDefault="00572E9E" w:rsidP="00175F76">
      <w:pPr>
        <w:shd w:val="clear" w:color="auto" w:fill="FFFFFF"/>
        <w:spacing w:line="360" w:lineRule="auto"/>
        <w:rPr>
          <w:rFonts w:ascii="Garamond" w:hAnsi="Garamond"/>
          <w:b/>
        </w:rPr>
      </w:pPr>
      <w:r>
        <w:rPr>
          <w:noProof/>
        </w:rPr>
        <w:pict>
          <v:shape id="Metin Kutusu 232" o:spid="_x0000_s1107" type="#_x0000_t202" style="position:absolute;left:0;text-align:left;margin-left:40.05pt;margin-top:1.95pt;width:189.15pt;height:60pt;z-index:251664896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" strokecolor="#92d050" strokeweight=".5pt">
            <v:fill r:id="rId26" o:title="" recolor="t" rotate="t" type="tile"/>
            <v:textbox>
              <w:txbxContent>
                <w:p w:rsidR="00572E9E" w:rsidRPr="00116B38" w:rsidRDefault="00572E9E" w:rsidP="00175F76">
                  <w:pPr>
                    <w:rPr>
                      <w:b/>
                      <w:u w:val="single"/>
                    </w:rPr>
                  </w:pPr>
                  <w:r w:rsidRPr="00116B38">
                    <w:rPr>
                      <w:b/>
                      <w:u w:val="single"/>
                    </w:rPr>
                    <w:t>Sorular</w:t>
                  </w:r>
                </w:p>
                <w:p w:rsidR="00572E9E" w:rsidRDefault="00572E9E" w:rsidP="00175F76">
                  <w:pPr>
                    <w:pStyle w:val="ListParagraph"/>
                    <w:numPr>
                      <w:ilvl w:val="0"/>
                      <w:numId w:val="22"/>
                    </w:numPr>
                  </w:pPr>
                  <w:r>
                    <w:t>Türkiye’nin en büyük gölü:</w:t>
                  </w:r>
                </w:p>
                <w:p w:rsidR="00572E9E" w:rsidRDefault="00572E9E" w:rsidP="00175F76">
                  <w:pPr>
                    <w:pStyle w:val="ListParagraph"/>
                    <w:numPr>
                      <w:ilvl w:val="0"/>
                      <w:numId w:val="22"/>
                    </w:numPr>
                  </w:pPr>
                  <w:r>
                    <w:t>Türkiye’nin en uzun ırmağı:</w:t>
                  </w:r>
                </w:p>
                <w:p w:rsidR="00572E9E" w:rsidRDefault="00572E9E" w:rsidP="00175F76">
                  <w:pPr>
                    <w:pStyle w:val="ListParagraph"/>
                    <w:numPr>
                      <w:ilvl w:val="0"/>
                      <w:numId w:val="22"/>
                    </w:numPr>
                  </w:pPr>
                  <w:r>
                    <w:t>Türkiye’nin en yüksek dağı:</w:t>
                  </w:r>
                </w:p>
              </w:txbxContent>
            </v:textbox>
          </v:shape>
        </w:pict>
      </w:r>
      <w:r w:rsidRPr="004F501A">
        <w:rPr>
          <w:rFonts w:ascii="Garamond" w:hAnsi="Garamond"/>
          <w:b/>
          <w:szCs w:val="22"/>
        </w:rPr>
        <w:t xml:space="preserve"> 20</w:t>
      </w:r>
      <w:r w:rsidRPr="004F501A">
        <w:rPr>
          <w:rFonts w:ascii="Garamond" w:hAnsi="Garamond"/>
          <w:b/>
        </w:rPr>
        <w:t xml:space="preserve">-) </w:t>
      </w: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</w:rPr>
      </w:pP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</w:rPr>
      </w:pP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</w:rPr>
      </w:pPr>
    </w:p>
    <w:p w:rsidR="00572E9E" w:rsidRPr="00B16D0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r w:rsidRPr="00B16D0E">
        <w:rPr>
          <w:rFonts w:ascii="Garamond" w:hAnsi="Garamond"/>
          <w:b/>
        </w:rPr>
        <w:t>Bölgemizi tanıyalım ünitesi ile ilgili etkinlik yapan öğrencilerden hangisinin yanıtı doğrudur?</w:t>
      </w: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</w:rPr>
      </w:pPr>
      <w:r>
        <w:rPr>
          <w:noProof/>
        </w:rPr>
        <w:pict>
          <v:group id="Grup 12" o:spid="_x0000_s1108" style="position:absolute;left:0;text-align:left;margin-left:-3.45pt;margin-top:4.65pt;width:250.5pt;height:186.9pt;z-index:251665920" coordsize="31819,237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">
            <v:group id="Grup 93184" o:spid="_x0000_s1109" style="position:absolute;width:31819;height:23736" coordsize="31819,237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nEx+ccAAADe&#10;AAAADwAAAAAAAAAAAAAAAACqAgAAZHJzL2Rvd25yZXYueG1sUEsFBgAAAAAEAAQA+gAAAJ4DAAAA&#10;AA==&#10;">
              <v:group id="Grup 233" o:spid="_x0000_s1110" style="position:absolute;width:31819;height:23736" coordorigin="1061,451" coordsize="35089,273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+v6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R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+v6sQAAADcAAAA&#10;DwAAAAAAAAAAAAAAAACqAgAAZHJzL2Rvd25yZXYueG1sUEsFBgAAAAAEAAQA+gAAAJsDAAAAAA==&#10;">
                <v:shape id="_x0000_s1111" type="#_x0000_t75" alt="http://batmobilestate.com/international-students.jpg" style="position:absolute;left:17907;top:7620;width:13906;height:156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l00jGAAAA3AAAAA8AAABkcnMvZG93bnJldi54bWxEj0FrwkAUhO9C/8PyCt50Uy1S0qzSBqWt&#10;eGiskOsj+0yC2bdpdo3x33cLgsdhZr5hktVgGtFT52rLCp6mEQjiwuqaSwWHn83kBYTzyBoby6Tg&#10;Sg5Wy4dRgrG2F86o3/tSBAi7GBVU3rexlK6oyKCb2pY4eEfbGfRBdqXUHV4C3DRyFkULabDmsFBh&#10;S2lFxWl/NgpS2399ZPk13/1+99vN+oDvMl0oNX4c3l5BeBr8PXxrf2oFs/kz/J8JR0A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mXTSMYAAADcAAAADwAAAAAAAAAAAAAA&#10;AACfAgAAZHJzL2Rvd25yZXYueG1sUEsFBgAAAAAEAAQA9wAAAJIDAAAAAA==&#10;">
                  <v:imagedata r:id="rId7" o:title="" croptop="12329f" cropleft="37726f"/>
                  <v:path arrowok="t"/>
                </v:shape>
                <v:shape id="_x0000_s1112" type="#_x0000_t75" alt="http://batmobilestate.com/international-students.jpg" style="position:absolute;left:4191;top:7620;width:12573;height:154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5raxvHAAAA3AAAAA8AAABkcnMvZG93bnJldi54bWxEj0FrwkAUhO8F/8PyCr1I3TRpRaKriFAU&#10;oYipUI+P7DNJzb4N2a2J/94VCh6HmfmGmS16U4sLta6yrOBtFIEgzq2uuFBw+P58nYBwHlljbZkU&#10;XMnBYj54mmGqbcd7umS+EAHCLkUFpfdNKqXLSzLoRrYhDt7JtgZ9kG0hdYtdgJtaxlE0lgYrDgsl&#10;NrQqKT9nf0ZB0r0vf+Nstz98ratme1wlw+H4R6mX5345BeGp94/wf3ujFcTJB9zPhCMg5z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5raxvHAAAA3AAAAA8AAAAAAAAAAAAA&#10;AAAAnwIAAGRycy9kb3ducmV2LnhtbFBLBQYAAAAABAAEAPcAAACTAwAAAAA=&#10;">
                  <v:imagedata r:id="rId7" o:title="" croptop="12977f" cropright="40385f"/>
                  <v:path arrowok="t"/>
                </v:shape>
                <v:shape id="_x0000_s1113" style="position:absolute;left:4190;top:451;width:13233;height:9375;visibility:visible" coordsize="1628775,990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T3rcAA&#10;AADcAAAADwAAAGRycy9kb3ducmV2LnhtbERPz2vCMBS+C/4P4Q12s+k6EOmMMiaK60032PXRPJtq&#10;81KbqPG/Xw6Cx4/v93wZbSeuNPjWsYK3LAdBXDvdcqPg92c9mYHwAVlj55gU3MnDcjEezbHU7sY7&#10;uu5DI1II+xIVmBD6UkpfG7LoM9cTJ+7gBoshwaGResBbCredLPJ8Ki22nBoM9vRlqD7tL1ZBZVeH&#10;DX/fq/VfsTtv4/Eso6mUen2Jnx8gAsXwFD/cW62geE9r05l0BOTi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xT3rcAAAADcAAAADwAAAAAAAAAAAAAAAACYAgAAZHJzL2Rvd25y&#10;ZXYueG1sUEsFBgAAAAAEAAQA9QAAAIUDAAAAAA==&#10;" adj="-11796480,,5400" path="m,109540c,49043,49043,,109540,l271463,r,l678656,r840579,c1579732,,1628775,49043,1628775,109540r,273841l1628775,383381r,164307l1628775,547685v,60497,-49043,109540,-109540,109540l678656,657225r472684,333375l271463,657225r-161923,c49043,657225,,608182,,547685r,3l,383381r,l,109540xe" fillcolor="#c6d9f1" strokecolor="#be4b48">
                  <v:stroke joinstyle="miter"/>
                  <v:shadow on="t" color="black" opacity="24903f" origin=",.5" offset="0,.55556mm"/>
                  <v:formulas>
                    <v:f eqn="val #1"/>
                    <v:f eqn="val #0"/>
                    <v:f eqn="sum #1 0 #0"/>
                    <v:f eqn="val 10800"/>
                    <v:f eqn="sum 0 0 #1"/>
                    <v:f eqn="sumangle @2 360 0"/>
                    <v:f eqn="if @2 @2 @5"/>
                    <v:f eqn="sum 0 0 @6"/>
                    <v:f eqn="val #2"/>
                    <v:f eqn="sum 0 0 #0"/>
                    <v:f eqn="sum #2 0 2700"/>
                    <v:f eqn="cos @10 #1"/>
                    <v:f eqn="sin @10 #1"/>
                    <v:f eqn="cos 13500 #1"/>
                    <v:f eqn="sin 13500 #1"/>
                    <v:f eqn="sum @11 10800 0"/>
                    <v:f eqn="sum @12 10800 0"/>
                    <v:f eqn="sum @13 10800 0"/>
                    <v:f eqn="sum @14 10800 0"/>
                    <v:f eqn="prod #2 1 2"/>
                    <v:f eqn="sum @19 5400 0"/>
                    <v:f eqn="cos @20 #1"/>
                    <v:f eqn="sin @20 #1"/>
                    <v:f eqn="sum @21 10800 0"/>
                    <v:f eqn="sum @12 @23 @22"/>
                    <v:f eqn="sum @22 @23 @11"/>
                    <v:f eqn="cos 10800 #1"/>
                    <v:f eqn="sin 10800 #1"/>
                    <v:f eqn="cos #2 #1"/>
                    <v:f eqn="sin #2 #1"/>
                    <v:f eqn="sum @26 10800 0"/>
                    <v:f eqn="sum @27 10800 0"/>
                    <v:f eqn="sum @28 10800 0"/>
                    <v:f eqn="sum @29 10800 0"/>
                    <v:f eqn="sum @19 5400 0"/>
                    <v:f eqn="cos @34 #0"/>
                    <v:f eqn="sin @34 #0"/>
                    <v:f eqn="mid #0 #1"/>
                    <v:f eqn="sumangle @37 180 0"/>
                    <v:f eqn="if @2 @37 @38"/>
                    <v:f eqn="cos 10800 @39"/>
                    <v:f eqn="sin 10800 @39"/>
                    <v:f eqn="cos #2 @39"/>
                    <v:f eqn="sin #2 @39"/>
                    <v:f eqn="sum @40 10800 0"/>
                    <v:f eqn="sum @41 10800 0"/>
                    <v:f eqn="sum @42 10800 0"/>
                    <v:f eqn="sum @43 10800 0"/>
                    <v:f eqn="sum @35 10800 0"/>
                    <v:f eqn="sum @36 10800 0"/>
                  </v:formulas>
                  <v:path arrowok="t" o:connecttype="custom" o:connectlocs="0,103673;88995,0;220547,0;220547,0;551366,0;1234285,0;1323280,103673;1323280,362847;1323280,362847;1323280,518354;1323280,518351;1234285,622024;551366,622024;935393,937543;220547,622024;88995,622024;0,518351;0,518354;0,362847;0,362847;0,103673" o:connectangles="0,0,0,0,0,0,0,0,0,0,0,0,0,0,0,0,0,0,0,0,0" textboxrect="0,0,1628775,990600"/>
                  <v:handles>
                    <v:h position="@3,#0" polar="10800,10800"/>
                    <v:h position="#2,#1" polar="10800,10800" radiusrange="0,10800"/>
                  </v:handles>
                  <v:textbox>
                    <w:txbxContent>
                      <w:p w:rsidR="00572E9E" w:rsidRDefault="00572E9E" w:rsidP="00175F76">
                        <w:pPr>
                          <w:rPr>
                            <w:rFonts w:ascii="Garamond" w:hAnsi="Garamond"/>
                            <w:b/>
                            <w:sz w:val="20"/>
                          </w:rPr>
                        </w:pPr>
                        <w:r>
                          <w:rPr>
                            <w:rFonts w:ascii="Garamond" w:hAnsi="Garamond"/>
                            <w:b/>
                            <w:sz w:val="20"/>
                          </w:rPr>
                          <w:tab/>
                        </w:r>
                        <w:r w:rsidRPr="0043554A">
                          <w:rPr>
                            <w:rFonts w:ascii="Garamond" w:hAnsi="Garamond"/>
                            <w:b/>
                            <w:sz w:val="20"/>
                          </w:rPr>
                          <w:t>*</w:t>
                        </w:r>
                        <w:r>
                          <w:rPr>
                            <w:rFonts w:ascii="Garamond" w:hAnsi="Garamond"/>
                            <w:b/>
                            <w:sz w:val="20"/>
                          </w:rPr>
                          <w:t xml:space="preserve"> </w:t>
                        </w:r>
                        <w:r w:rsidRPr="0043554A">
                          <w:rPr>
                            <w:rFonts w:ascii="Garamond" w:hAnsi="Garamond"/>
                            <w:b/>
                            <w:sz w:val="20"/>
                          </w:rPr>
                          <w:t>Tuz Gölü</w:t>
                        </w:r>
                      </w:p>
                      <w:p w:rsidR="00572E9E" w:rsidRDefault="00572E9E" w:rsidP="00175F76">
                        <w:pPr>
                          <w:rPr>
                            <w:rFonts w:ascii="Garamond" w:hAnsi="Garamond"/>
                            <w:b/>
                            <w:sz w:val="20"/>
                          </w:rPr>
                        </w:pPr>
                        <w:r>
                          <w:rPr>
                            <w:rFonts w:ascii="Garamond" w:hAnsi="Garamond"/>
                            <w:b/>
                            <w:sz w:val="20"/>
                          </w:rPr>
                          <w:tab/>
                          <w:t>* Yeşilırmak</w:t>
                        </w:r>
                      </w:p>
                      <w:p w:rsidR="00572E9E" w:rsidRDefault="00572E9E" w:rsidP="00175F76">
                        <w:pPr>
                          <w:rPr>
                            <w:rFonts w:ascii="Garamond" w:hAnsi="Garamond"/>
                            <w:b/>
                            <w:sz w:val="20"/>
                          </w:rPr>
                        </w:pPr>
                        <w:r>
                          <w:rPr>
                            <w:rFonts w:ascii="Garamond" w:hAnsi="Garamond"/>
                            <w:b/>
                            <w:sz w:val="20"/>
                          </w:rPr>
                          <w:tab/>
                          <w:t>* Hasan Dağı</w:t>
                        </w:r>
                      </w:p>
                      <w:p w:rsidR="00572E9E" w:rsidRPr="0043554A" w:rsidRDefault="00572E9E" w:rsidP="00175F76">
                        <w:pPr>
                          <w:rPr>
                            <w:rFonts w:ascii="Garamond" w:hAnsi="Garamond"/>
                            <w:b/>
                            <w:sz w:val="20"/>
                          </w:rPr>
                        </w:pPr>
                        <w:r>
                          <w:rPr>
                            <w:rFonts w:ascii="Garamond" w:hAnsi="Garamond"/>
                            <w:b/>
                            <w:sz w:val="20"/>
                          </w:rPr>
                          <w:tab/>
                        </w:r>
                      </w:p>
                    </w:txbxContent>
                  </v:textbox>
                </v:shape>
                <v:shape id="_x0000_s1114" type="#_x0000_t202" style="position:absolute;left:1376;top:25026;width:4191;height:27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F7IscA&#10;AADcAAAADwAAAGRycy9kb3ducmV2LnhtbESPzWvCQBTE7wX/h+UJ3urG0BaNWUUC0lLswY+Lt2f2&#10;5QOzb2N21dS/vlso9DjMzG+YdNmbRtyoc7VlBZNxBII4t7rmUsFhv36egnAeWWNjmRR8k4PlYvCU&#10;YqLtnbd02/lSBAi7BBVU3reJlC6vyKAb25Y4eIXtDPogu1LqDu8BbhoZR9GbNFhzWKiwpayi/Ly7&#10;GgWf2foLt6fYTB9N9r4pVu3lcHxVajTsV3MQnnr/H/5rf2gF8csMfs+EI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XheyLHAAAA3AAAAA8AAAAAAAAAAAAAAAAAmAIAAGRy&#10;cy9kb3ducmV2LnhtbFBLBQYAAAAABAAEAPUAAACMAwAAAAA=&#10;" filled="f" stroked="f" strokeweight=".5pt">
                  <v:textbox>
                    <w:txbxContent>
                      <w:p w:rsidR="00572E9E" w:rsidRPr="001470B2" w:rsidRDefault="00572E9E" w:rsidP="00175F76">
                        <w:pPr>
                          <w:rPr>
                            <w:rFonts w:ascii="Garamond" w:hAnsi="Garamond"/>
                            <w:b/>
                          </w:rPr>
                        </w:pPr>
                        <w:r>
                          <w:rPr>
                            <w:rFonts w:ascii="Garamond" w:hAnsi="Garamond"/>
                            <w:b/>
                          </w:rPr>
                          <w:t>C</w:t>
                        </w:r>
                        <w:r w:rsidRPr="001470B2">
                          <w:rPr>
                            <w:rFonts w:ascii="Garamond" w:hAnsi="Garamond"/>
                            <w:b/>
                          </w:rPr>
                          <w:t>)</w:t>
                        </w:r>
                      </w:p>
                    </w:txbxContent>
                  </v:textbox>
                </v:shape>
                <v:shape id="Metin Kutusu 250" o:spid="_x0000_s1115" type="#_x0000_t202" style="position:absolute;left:1061;top:921;width:4096;height:27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JEYsMA&#10;AADcAAAADwAAAGRycy9kb3ducmV2LnhtbERPy2rCQBTdF/yH4Qru6sSARdKMIgGpiF3EuunuNnPz&#10;wMydNDOa2K/vLASXh/NON6NpxY1611hWsJhHIIgLqxuuFJy/dq8rEM4ja2wtk4I7OdisJy8pJtoO&#10;nNPt5CsRQtglqKD2vkukdEVNBt3cdsSBK21v0AfYV1L3OIRw08o4it6kwYZDQ40dZTUVl9PVKDhk&#10;u0/Mf2Kz+muzj2O57X7P30ulZtNx+w7C0+if4od7rxXEyzA/nAlHQK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QJEYsMAAADcAAAADwAAAAAAAAAAAAAAAACYAgAAZHJzL2Rv&#10;d25yZXYueG1sUEsFBgAAAAAEAAQA9QAAAIgDAAAAAA==&#10;" filled="f" stroked="f" strokeweight=".5pt">
                  <v:textbox>
                    <w:txbxContent>
                      <w:p w:rsidR="00572E9E" w:rsidRPr="001470B2" w:rsidRDefault="00572E9E" w:rsidP="00175F76">
                        <w:pPr>
                          <w:rPr>
                            <w:rFonts w:ascii="Garamond" w:hAnsi="Garamond"/>
                            <w:b/>
                          </w:rPr>
                        </w:pPr>
                        <w:r>
                          <w:rPr>
                            <w:rFonts w:ascii="Garamond" w:hAnsi="Garamond"/>
                            <w:b/>
                          </w:rPr>
                          <w:t>A</w:t>
                        </w:r>
                        <w:r w:rsidRPr="001470B2">
                          <w:rPr>
                            <w:rFonts w:ascii="Garamond" w:hAnsi="Garamond"/>
                            <w:b/>
                          </w:rPr>
                          <w:t>)</w:t>
                        </w:r>
                      </w:p>
                    </w:txbxContent>
                  </v:textbox>
                </v:shape>
                <v:shape id="Metin Kutusu 251" o:spid="_x0000_s1116" type="#_x0000_t202" style="position:absolute;left:30462;top:592;width:4953;height:3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7h+cYA&#10;AADcAAAADwAAAGRycy9kb3ducmV2LnhtbESPQWvCQBSE74X+h+UVvDUbAxZJs4YQkBaxBzWX3p7Z&#10;ZxLMvk2zW4399d1CweMwM98wWT6ZXlxodJ1lBfMoBkFcW91xo6A6rJ+XIJxH1thbJgU3cpCvHh8y&#10;TLW98o4ue9+IAGGXooLW+yGV0tUtGXSRHYiDd7KjQR/k2Eg94jXATS+TOH6RBjsOCy0OVLZUn/ff&#10;RsGmXH/g7piY5U9fvm1PxfBVfS6Umj1NxSsIT5O/h//b71pBspjD35lw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k7h+cYAAADcAAAADwAAAAAAAAAAAAAAAACYAgAAZHJz&#10;L2Rvd25yZXYueG1sUEsFBgAAAAAEAAQA9QAAAIsDAAAAAA==&#10;" filled="f" stroked="f" strokeweight=".5pt">
                  <v:textbox>
                    <w:txbxContent>
                      <w:p w:rsidR="00572E9E" w:rsidRPr="001470B2" w:rsidRDefault="00572E9E" w:rsidP="00175F76">
                        <w:pPr>
                          <w:rPr>
                            <w:rFonts w:ascii="Garamond" w:hAnsi="Garamond"/>
                            <w:b/>
                          </w:rPr>
                        </w:pPr>
                        <w:r>
                          <w:rPr>
                            <w:rFonts w:ascii="Garamond" w:hAnsi="Garamond"/>
                            <w:b/>
                          </w:rPr>
                          <w:t>B</w:t>
                        </w:r>
                        <w:r w:rsidRPr="001470B2">
                          <w:rPr>
                            <w:rFonts w:ascii="Garamond" w:hAnsi="Garamond"/>
                            <w:b/>
                          </w:rPr>
                          <w:t>)</w:t>
                        </w:r>
                      </w:p>
                    </w:txbxContent>
                  </v:textbox>
                </v:shape>
                <v:shape id="_x0000_s1117" type="#_x0000_t202" style="position:absolute;left:31505;top:24865;width:4645;height:27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x/jsYA&#10;AADcAAAADwAAAGRycy9kb3ducmV2LnhtbESPQWvCQBSE74X+h+UVems2BiySZhUJSKXoQZtLb6/Z&#10;ZxLMvk2zaxL99d1CweMwM98w2WoyrRiod41lBbMoBkFcWt1wpaD43LwsQDiPrLG1TAqu5GC1fHzI&#10;MNV25AMNR1+JAGGXooLa+y6V0pU1GXSR7YiDd7K9QR9kX0nd4xjgppVJHL9Kgw2HhRo7ymsqz8eL&#10;UfCRb/Z4+E7M4tbm77vTuvspvuZKPT9N6zcQniZ/D/+3t1pBMk/g70w4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px/jsYAAADcAAAADwAAAAAAAAAAAAAAAACYAgAAZHJz&#10;L2Rvd25yZXYueG1sUEsFBgAAAAAEAAQA9QAAAIsDAAAAAA==&#10;" filled="f" stroked="f" strokeweight=".5pt">
                  <v:textbox>
                    <w:txbxContent>
                      <w:p w:rsidR="00572E9E" w:rsidRPr="001470B2" w:rsidRDefault="00572E9E" w:rsidP="00175F76">
                        <w:pPr>
                          <w:rPr>
                            <w:rFonts w:ascii="Garamond" w:hAnsi="Garamond"/>
                            <w:b/>
                          </w:rPr>
                        </w:pPr>
                        <w:r>
                          <w:rPr>
                            <w:rFonts w:ascii="Garamond" w:hAnsi="Garamond"/>
                            <w:b/>
                          </w:rPr>
                          <w:t>D</w:t>
                        </w:r>
                        <w:r w:rsidRPr="001470B2">
                          <w:rPr>
                            <w:rFonts w:ascii="Garamond" w:hAnsi="Garamond"/>
                            <w:b/>
                          </w:rPr>
                          <w:t>)</w:t>
                        </w:r>
                        <w:r>
                          <w:rPr>
                            <w:rFonts w:ascii="Garamond" w:hAnsi="Garamond"/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  <v:shape id="_x0000_s1118" style="position:absolute;left:3048;top:11811;width:11766;height:11811;visibility:visible;v-text-anchor:bottom" coordsize="1628775,14874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+wNccA&#10;AADcAAAADwAAAGRycy9kb3ducmV2LnhtbESPQUsDMRSE74L/ITzBm822VWnXpkWLYg9i6bYUvD02&#10;r5ulm5cliburv94IgsdhZr5hFqvBNqIjH2rHCsajDARx6XTNlYLD/uVmBiJEZI2NY1LwRQFWy8uL&#10;Beba9byjroiVSBAOOSowMba5lKE0ZDGMXEucvJPzFmOSvpLaY5/gtpGTLLuXFmtOCwZbWhsqz8Wn&#10;VTDfbp+Luvs+v8kP/e77V3Ocbp6Uur4aHh9ARBrif/ivvdEKJne38HsmHQG5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/sDXHAAAA3AAAAA8AAAAAAAAAAAAAAAAAmAIAAGRy&#10;cy9kb3ducmV2LnhtbFBLBQYAAAAABAAEAPUAAACMAwAAAAA=&#10;" adj="-11796480,,5400" path="m,922915c,862418,49043,813375,109540,813375r161923,l271463,813375,363189,,481853,836592r1146922,2354l1628775,1196756r,l1628775,1361063r,-3c1628775,1421557,1579732,1470600,1519235,1470600r-840579,l616040,1487447,271463,1470600r-161923,c49043,1470600,,1421557,,1361060r,3l,1196756r,l,922915xe" fillcolor="#c6d9f1" strokecolor="#be4b48">
                <v:stroke joinstyle="miter"/>
                <v:shadow on="t" color="black" opacity="24903f" origin=",.5" offset="0,.55556mm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732836;79134,645856;196110,645856;196110,645856;262374,0;348099,664292;1176655,666161;1176655,950278;1176655,950278;1176655,1080745;1176655,1080743;1097521,1167723;490273,1167723;445038,1181100;196110,1167723;79134,1167723;0,1080743;0,1080745;0,950278;0,950278;0,732836" o:connectangles="0,0,0,0,0,0,0,0,0,0,0,0,0,0,0,0,0,0,0,0,0" textboxrect="0,0,1628775,1487447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572E9E" w:rsidRDefault="00572E9E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  <w:p w:rsidR="00572E9E" w:rsidRDefault="00572E9E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</w:p>
                    <w:p w:rsidR="00572E9E" w:rsidRDefault="00572E9E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  <w:p w:rsidR="00572E9E" w:rsidRDefault="00572E9E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</w:p>
                    <w:p w:rsidR="00572E9E" w:rsidRDefault="00572E9E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  <w:r w:rsidRPr="0043554A">
                        <w:rPr>
                          <w:rFonts w:ascii="Garamond" w:hAnsi="Garamond"/>
                          <w:b/>
                          <w:sz w:val="20"/>
                        </w:rPr>
                        <w:t>*</w:t>
                      </w:r>
                      <w:r>
                        <w:rPr>
                          <w:rFonts w:ascii="Garamond" w:hAnsi="Garamond"/>
                          <w:b/>
                          <w:sz w:val="20"/>
                        </w:rPr>
                        <w:t xml:space="preserve"> Van</w:t>
                      </w:r>
                      <w:r w:rsidRPr="0043554A">
                        <w:rPr>
                          <w:rFonts w:ascii="Garamond" w:hAnsi="Garamond"/>
                          <w:b/>
                          <w:sz w:val="20"/>
                        </w:rPr>
                        <w:t xml:space="preserve"> Gölü</w:t>
                      </w:r>
                    </w:p>
                    <w:p w:rsidR="00572E9E" w:rsidRDefault="00572E9E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  <w:t>* Asi nehri</w:t>
                      </w:r>
                    </w:p>
                    <w:p w:rsidR="00572E9E" w:rsidRDefault="00572E9E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  <w:t>* Erciyes Dağı</w:t>
                      </w:r>
                    </w:p>
                    <w:p w:rsidR="00572E9E" w:rsidRPr="0043554A" w:rsidRDefault="00572E9E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</w:txbxContent>
                </v:textbox>
              </v:shape>
              <v:shape id="_x0000_s1119" style="position:absolute;left:15621;top:13716;width:12668;height:10001;visibility:visible;v-text-anchor:bottom" coordsize="1628775,136727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aI1sUA&#10;AADcAAAADwAAAGRycy9kb3ducmV2LnhtbESP0WrCQBRE3wv+w3IFX0Q3aiOSuoqUihZf1PoBl+xt&#10;Epq9G3Y3Gv/eFQo+DjNzhlmuO1OLKzlfWVYwGScgiHOrKy4UXH62owUIH5A11pZJwZ08rFe9tyVm&#10;2t74RNdzKESEsM9QQRlCk0np85IM+rFtiKP3a53BEKUrpHZ4i3BTy2mSzKXBiuNCiQ19lpT/nVuj&#10;YLh3rftanL6H2+P8vd3NDu6SHpQa9LvNB4hAXXiF/9t7rWCapvA8E4+AX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xojWxQAAANwAAAAPAAAAAAAAAAAAAAAAAJgCAABkcnMv&#10;ZG93bnJldi54bWxQSwUGAAAAAAQABAD1AAAAigMAAAAA&#10;" adj="-11796480,,5400" path="m,802747c,742250,49043,693207,109540,693207l232682,657205r820732,l1282573,r-73478,656421l1628775,658774r,417814l1628775,1076588r,164307l1628775,1240892v,60497,-49043,109540,-109540,109540l678656,1350432r-62616,16847l271463,1350432r-161923,c49043,1350432,,1301389,,1240892r,3l,1076588r,l,802747xe" fillcolor="#c6d9f1" strokecolor="#be4b48">
                <v:stroke joinstyle="miter"/>
                <v:shadow on="t" color="black" opacity="24903f" origin=",.5" offset="0,.55556mm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587186;85198,507061;180975,480726;819322,480726;997557,0;940407,480153;1266825,481874;1266825,787493;1266825,787493;1266825,907679;1266825,907677;1181627,987802;527844,987802;479142,1000125;211138,987802;85198,987802;0,907677;0,907679;0,787493;0,787493;0,587186" o:connectangles="0,0,0,0,0,0,0,0,0,0,0,0,0,0,0,0,0,0,0,0,0" textboxrect="0,0,1628775,1367279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572E9E" w:rsidRDefault="00572E9E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  <w:p w:rsidR="00572E9E" w:rsidRDefault="00572E9E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</w:p>
                    <w:p w:rsidR="00572E9E" w:rsidRDefault="00572E9E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  <w:p w:rsidR="00572E9E" w:rsidRDefault="00572E9E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  <w:r w:rsidRPr="0043554A">
                        <w:rPr>
                          <w:rFonts w:ascii="Garamond" w:hAnsi="Garamond"/>
                          <w:b/>
                          <w:sz w:val="20"/>
                        </w:rPr>
                        <w:t>*</w:t>
                      </w:r>
                      <w:r>
                        <w:rPr>
                          <w:rFonts w:ascii="Garamond" w:hAnsi="Garamond"/>
                          <w:b/>
                          <w:sz w:val="20"/>
                        </w:rPr>
                        <w:t xml:space="preserve"> Akşehir</w:t>
                      </w:r>
                      <w:r w:rsidRPr="0043554A">
                        <w:rPr>
                          <w:rFonts w:ascii="Garamond" w:hAnsi="Garamond"/>
                          <w:b/>
                          <w:sz w:val="20"/>
                        </w:rPr>
                        <w:t xml:space="preserve"> Gölü</w:t>
                      </w:r>
                    </w:p>
                    <w:p w:rsidR="00572E9E" w:rsidRDefault="00572E9E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  <w:t>* Sakarya nehri</w:t>
                      </w:r>
                    </w:p>
                    <w:p w:rsidR="00572E9E" w:rsidRDefault="00572E9E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  <w:t xml:space="preserve">* Uludağ </w:t>
                      </w:r>
                    </w:p>
                    <w:p w:rsidR="00572E9E" w:rsidRPr="0043554A" w:rsidRDefault="00572E9E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</w:txbxContent>
                </v:textbox>
              </v:shape>
            </v:group>
            <v:shape id="_x0000_s1120" style="position:absolute;left:15335;width:12001;height:7556;visibility:visible" coordsize="1628775,92094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qyusUA&#10;AADcAAAADwAAAGRycy9kb3ducmV2LnhtbESPT2vCQBTE70K/w/IK3nTjn5SSukqViooH0RZ6fWRf&#10;s6HZtyG7mvjtXUHwOMzMb5jZorOVuFDjS8cKRsMEBHHudMmFgp/v9eAdhA/IGivHpOBKHhbzl94M&#10;M+1aPtLlFAoRIewzVGBCqDMpfW7Ioh+6mjh6f66xGKJsCqkbbCPcVnKcJG/SYslxwWBNK0P5/+ls&#10;FaSp3+BqqeVXa3e/ZnScHpb7qVL91+7zA0SgLjzDj/ZWKxinE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2rK6xQAAANwAAAAPAAAAAAAAAAAAAAAAAJgCAABkcnMv&#10;ZG93bnJldi54bWxQSwUGAAAAAAQABAD1AAAAigMAAAAA&#10;" adj="-11796480,,5400" path="m,109540c,49043,49043,,109540,l271463,r,l678656,r840579,c1579732,,1628775,49043,1628775,109540r,273841l1628775,383381r,164307l1628775,547685v,60497,-49043,109540,-109540,109540l1191649,692051,555852,920948,930729,680442,109540,657225c49043,657225,,608182,,547685r,3l,383381r,l,109540xe" fillcolor="#c6d9f1" strokecolor="#be4b48">
              <v:stroke joinstyle="miter"/>
              <v:shadow on="t" color="black" opacity="24903f" origin=",.5" offset="0,.55556mm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custom" o:connectlocs="0,89879;80714,0;200025,0;200025,0;500062,0;1119436,0;1200150,89879;1200150,314569;1200150,314569;1200150,449385;1200150,449383;1119436,539262;878057,567837;409575,755650;685800,558312;80714,539262;0,449383;0,449385;0,314569;0,314569;0,89879" o:connectangles="0,0,0,0,0,0,0,0,0,0,0,0,0,0,0,0,0,0,0,0,0" textboxrect="0,0,1628775,920948"/>
              <v:handles>
                <v:h position="@3,#0" polar="10800,10800"/>
                <v:h position="#2,#1" polar="10800,10800" radiusrange="0,10800"/>
              </v:handles>
              <v:textbox>
                <w:txbxContent>
                  <w:p w:rsidR="00572E9E" w:rsidRDefault="00572E9E" w:rsidP="00175F76">
                    <w:pPr>
                      <w:rPr>
                        <w:rFonts w:ascii="Garamond" w:hAnsi="Garamond"/>
                        <w:b/>
                        <w:sz w:val="20"/>
                      </w:rPr>
                    </w:pPr>
                    <w:r>
                      <w:rPr>
                        <w:rFonts w:ascii="Garamond" w:hAnsi="Garamond"/>
                        <w:b/>
                        <w:sz w:val="20"/>
                      </w:rPr>
                      <w:tab/>
                    </w:r>
                    <w:r w:rsidRPr="0043554A">
                      <w:rPr>
                        <w:rFonts w:ascii="Garamond" w:hAnsi="Garamond"/>
                        <w:b/>
                        <w:sz w:val="20"/>
                      </w:rPr>
                      <w:t>*</w:t>
                    </w:r>
                    <w:r>
                      <w:rPr>
                        <w:rFonts w:ascii="Garamond" w:hAnsi="Garamond"/>
                        <w:b/>
                        <w:sz w:val="20"/>
                      </w:rPr>
                      <w:t xml:space="preserve"> Van</w:t>
                    </w:r>
                    <w:r w:rsidRPr="0043554A">
                      <w:rPr>
                        <w:rFonts w:ascii="Garamond" w:hAnsi="Garamond"/>
                        <w:b/>
                        <w:sz w:val="20"/>
                      </w:rPr>
                      <w:t xml:space="preserve"> Gölü</w:t>
                    </w:r>
                  </w:p>
                  <w:p w:rsidR="00572E9E" w:rsidRDefault="00572E9E" w:rsidP="00175F76">
                    <w:pPr>
                      <w:rPr>
                        <w:rFonts w:ascii="Garamond" w:hAnsi="Garamond"/>
                        <w:b/>
                        <w:sz w:val="20"/>
                      </w:rPr>
                    </w:pPr>
                    <w:r>
                      <w:rPr>
                        <w:rFonts w:ascii="Garamond" w:hAnsi="Garamond"/>
                        <w:b/>
                        <w:sz w:val="20"/>
                      </w:rPr>
                      <w:tab/>
                      <w:t>* Kızılırmak</w:t>
                    </w:r>
                  </w:p>
                  <w:p w:rsidR="00572E9E" w:rsidRDefault="00572E9E" w:rsidP="00175F76">
                    <w:pPr>
                      <w:rPr>
                        <w:rFonts w:ascii="Garamond" w:hAnsi="Garamond"/>
                        <w:b/>
                        <w:sz w:val="20"/>
                      </w:rPr>
                    </w:pPr>
                    <w:r>
                      <w:rPr>
                        <w:rFonts w:ascii="Garamond" w:hAnsi="Garamond"/>
                        <w:b/>
                        <w:sz w:val="20"/>
                      </w:rPr>
                      <w:tab/>
                      <w:t>* Ağrı Dağı</w:t>
                    </w:r>
                  </w:p>
                  <w:p w:rsidR="00572E9E" w:rsidRPr="0043554A" w:rsidRDefault="00572E9E" w:rsidP="00175F76">
                    <w:pPr>
                      <w:rPr>
                        <w:rFonts w:ascii="Garamond" w:hAnsi="Garamond"/>
                        <w:b/>
                        <w:sz w:val="20"/>
                      </w:rPr>
                    </w:pPr>
                    <w:r>
                      <w:rPr>
                        <w:rFonts w:ascii="Garamond" w:hAnsi="Garamond"/>
                        <w:b/>
                        <w:sz w:val="20"/>
                      </w:rPr>
                      <w:tab/>
                    </w:r>
                  </w:p>
                </w:txbxContent>
              </v:textbox>
            </v:shape>
          </v:group>
        </w:pict>
      </w: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</w:rPr>
      </w:pP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</w:rPr>
      </w:pP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</w:rPr>
      </w:pP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AA4B69" w:rsidRDefault="00572E9E" w:rsidP="004F501A">
      <w:pPr>
        <w:shd w:val="clear" w:color="auto" w:fill="FFFFFF"/>
        <w:spacing w:line="300" w:lineRule="auto"/>
        <w:ind w:left="360"/>
        <w:rPr>
          <w:rFonts w:ascii="Garamond" w:hAnsi="Garamond"/>
          <w:szCs w:val="22"/>
        </w:rPr>
      </w:pP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r>
        <w:rPr>
          <w:noProof/>
        </w:rPr>
        <w:pict>
          <v:shape id="Resim 17" o:spid="_x0000_s1121" type="#_x0000_t75" alt="http://i41.tinypic.com/jjkxuo.jpg" style="position:absolute;left:0;text-align:left;margin-left:18.35pt;margin-top:2.3pt;width:251.6pt;height:108.6pt;z-index:251670016;visibility:visible">
            <v:imagedata r:id="rId27" o:title=""/>
          </v:shape>
        </w:pict>
      </w:r>
      <w:r>
        <w:rPr>
          <w:rFonts w:ascii="Garamond" w:hAnsi="Garamond"/>
          <w:b/>
        </w:rPr>
        <w:t xml:space="preserve">21-) </w:t>
      </w: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5031A2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</w:rPr>
      </w:pPr>
      <w:r w:rsidRPr="005031A2">
        <w:rPr>
          <w:rFonts w:ascii="Garamond" w:hAnsi="Garamond"/>
        </w:rPr>
        <w:t>Türkiye fiziki haritasına baktığımızda doğuya doğru gidildikçe dağların renginin koyulaştığı görülür.</w:t>
      </w: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r>
        <w:rPr>
          <w:rFonts w:ascii="Garamond" w:hAnsi="Garamond"/>
          <w:b/>
        </w:rPr>
        <w:t>Bu durum aşağıdakilerden hangisi ile açıklanabilir?</w:t>
      </w:r>
    </w:p>
    <w:p w:rsidR="00572E9E" w:rsidRPr="005031A2" w:rsidRDefault="00572E9E" w:rsidP="004F501A">
      <w:pPr>
        <w:pStyle w:val="ListParagraph"/>
        <w:numPr>
          <w:ilvl w:val="0"/>
          <w:numId w:val="19"/>
        </w:numPr>
        <w:shd w:val="clear" w:color="auto" w:fill="FFFFFF"/>
        <w:spacing w:line="276" w:lineRule="auto"/>
        <w:rPr>
          <w:rFonts w:ascii="Garamond" w:hAnsi="Garamond"/>
        </w:rPr>
      </w:pPr>
      <w:r w:rsidRPr="005031A2">
        <w:rPr>
          <w:rFonts w:ascii="Garamond" w:hAnsi="Garamond"/>
        </w:rPr>
        <w:t xml:space="preserve">Yüksekliğin artmasıyla </w:t>
      </w:r>
    </w:p>
    <w:p w:rsidR="00572E9E" w:rsidRPr="005031A2" w:rsidRDefault="00572E9E" w:rsidP="004F501A">
      <w:pPr>
        <w:pStyle w:val="ListParagraph"/>
        <w:numPr>
          <w:ilvl w:val="0"/>
          <w:numId w:val="19"/>
        </w:numPr>
        <w:shd w:val="clear" w:color="auto" w:fill="FFFFFF"/>
        <w:spacing w:line="276" w:lineRule="auto"/>
        <w:rPr>
          <w:rFonts w:ascii="Garamond" w:hAnsi="Garamond"/>
        </w:rPr>
      </w:pPr>
      <w:r w:rsidRPr="005031A2">
        <w:rPr>
          <w:rFonts w:ascii="Garamond" w:hAnsi="Garamond"/>
        </w:rPr>
        <w:t>Sıcaklığın azalmasıyla</w:t>
      </w:r>
    </w:p>
    <w:p w:rsidR="00572E9E" w:rsidRPr="005031A2" w:rsidRDefault="00572E9E" w:rsidP="004F501A">
      <w:pPr>
        <w:pStyle w:val="ListParagraph"/>
        <w:numPr>
          <w:ilvl w:val="0"/>
          <w:numId w:val="19"/>
        </w:numPr>
        <w:shd w:val="clear" w:color="auto" w:fill="FFFFFF"/>
        <w:spacing w:line="276" w:lineRule="auto"/>
        <w:rPr>
          <w:rFonts w:ascii="Garamond" w:hAnsi="Garamond"/>
        </w:rPr>
      </w:pPr>
      <w:r w:rsidRPr="005031A2">
        <w:rPr>
          <w:rFonts w:ascii="Garamond" w:hAnsi="Garamond"/>
        </w:rPr>
        <w:t>Ovaların çok olmasıyla</w:t>
      </w:r>
    </w:p>
    <w:p w:rsidR="00572E9E" w:rsidRPr="005031A2" w:rsidRDefault="00572E9E" w:rsidP="004F501A">
      <w:pPr>
        <w:pStyle w:val="ListParagraph"/>
        <w:numPr>
          <w:ilvl w:val="0"/>
          <w:numId w:val="19"/>
        </w:numPr>
        <w:shd w:val="clear" w:color="auto" w:fill="FFFFFF"/>
        <w:spacing w:line="276" w:lineRule="auto"/>
        <w:rPr>
          <w:rFonts w:ascii="Garamond" w:hAnsi="Garamond"/>
        </w:rPr>
      </w:pPr>
      <w:r w:rsidRPr="005031A2">
        <w:rPr>
          <w:rFonts w:ascii="Garamond" w:hAnsi="Garamond"/>
        </w:rPr>
        <w:t>Ormanların fazla olmasıyla</w:t>
      </w: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A93136" w:rsidRDefault="00572E9E" w:rsidP="00BD1BD5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  <w:r>
        <w:rPr>
          <w:rFonts w:ascii="Garamond" w:hAnsi="Garamond"/>
          <w:b/>
          <w:szCs w:val="22"/>
        </w:rPr>
        <w:t>22-</w:t>
      </w:r>
      <w:r w:rsidRPr="00A93136">
        <w:rPr>
          <w:rFonts w:ascii="Garamond" w:hAnsi="Garamond"/>
          <w:b/>
          <w:szCs w:val="22"/>
        </w:rPr>
        <w:t xml:space="preserve">) </w:t>
      </w:r>
      <w:r w:rsidRPr="00A93136">
        <w:rPr>
          <w:rFonts w:ascii="Garamond" w:hAnsi="Garamond"/>
          <w:szCs w:val="22"/>
        </w:rPr>
        <w:t xml:space="preserve">Fiziki haritalarda karalar üzerindeki deniz eviyesinden fazla yüksekte olmayan yerler … </w:t>
      </w:r>
      <w:r w:rsidRPr="00A93136">
        <w:rPr>
          <w:rFonts w:ascii="Garamond" w:hAnsi="Garamond"/>
          <w:b/>
          <w:szCs w:val="22"/>
        </w:rPr>
        <w:t>I</w:t>
      </w:r>
      <w:r w:rsidRPr="00A93136">
        <w:rPr>
          <w:rFonts w:ascii="Garamond" w:hAnsi="Garamond"/>
          <w:szCs w:val="22"/>
        </w:rPr>
        <w:t xml:space="preserve"> … , yüksek yerler ise …</w:t>
      </w:r>
      <w:r w:rsidRPr="00A93136">
        <w:rPr>
          <w:rFonts w:ascii="Garamond" w:hAnsi="Garamond"/>
          <w:b/>
          <w:szCs w:val="22"/>
        </w:rPr>
        <w:t>II</w:t>
      </w:r>
      <w:r w:rsidRPr="00A93136">
        <w:rPr>
          <w:rFonts w:ascii="Garamond" w:hAnsi="Garamond"/>
          <w:szCs w:val="22"/>
        </w:rPr>
        <w:t xml:space="preserve"> … tonlarıyla gösterilir.</w:t>
      </w:r>
      <w:r w:rsidRPr="00A93136">
        <w:rPr>
          <w:rFonts w:ascii="Garamond" w:hAnsi="Garamond"/>
          <w:b/>
          <w:szCs w:val="22"/>
        </w:rPr>
        <w:t xml:space="preserve"> </w:t>
      </w:r>
    </w:p>
    <w:p w:rsidR="00572E9E" w:rsidRPr="00A93136" w:rsidRDefault="00572E9E" w:rsidP="00BD1BD5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  <w:r w:rsidRPr="00A93136">
        <w:rPr>
          <w:rFonts w:ascii="Garamond" w:hAnsi="Garamond"/>
          <w:b/>
          <w:szCs w:val="22"/>
        </w:rPr>
        <w:tab/>
        <w:t xml:space="preserve">Bu cümledeki noktalı yerlere </w:t>
      </w:r>
      <w:r w:rsidRPr="00A93136">
        <w:rPr>
          <w:rFonts w:ascii="Garamond" w:hAnsi="Garamond"/>
          <w:b/>
          <w:szCs w:val="22"/>
          <w:u w:val="single"/>
        </w:rPr>
        <w:t>sırasıyla</w:t>
      </w:r>
      <w:r w:rsidRPr="00A93136">
        <w:rPr>
          <w:rFonts w:ascii="Garamond" w:hAnsi="Garamond"/>
          <w:b/>
          <w:szCs w:val="22"/>
        </w:rPr>
        <w:t xml:space="preserve"> hangi seçenektekiler yazılmalıdır?</w:t>
      </w:r>
    </w:p>
    <w:tbl>
      <w:tblPr>
        <w:tblW w:w="0" w:type="auto"/>
        <w:tblInd w:w="817" w:type="dxa"/>
        <w:tbl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single" w:sz="8" w:space="0" w:color="78C0D4"/>
        </w:tblBorders>
        <w:tblLayout w:type="fixed"/>
        <w:tblLook w:val="00A0"/>
      </w:tblPr>
      <w:tblGrid>
        <w:gridCol w:w="567"/>
        <w:gridCol w:w="1548"/>
        <w:gridCol w:w="1570"/>
      </w:tblGrid>
      <w:tr w:rsidR="00572E9E" w:rsidRPr="00A93136" w:rsidTr="00E82899">
        <w:tc>
          <w:tcPr>
            <w:tcW w:w="567" w:type="dxa"/>
            <w:tcBorders>
              <w:right w:val="single" w:sz="4" w:space="0" w:color="auto"/>
            </w:tcBorders>
            <w:shd w:val="clear" w:color="auto" w:fill="4BACC6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bCs/>
                <w:color w:val="FFFFFF"/>
                <w:sz w:val="22"/>
                <w:szCs w:val="22"/>
              </w:rPr>
            </w:pPr>
          </w:p>
        </w:tc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shd w:val="clear" w:color="auto" w:fill="4BACC6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bCs/>
                <w:color w:val="FFFFFF"/>
                <w:sz w:val="28"/>
                <w:szCs w:val="22"/>
              </w:rPr>
            </w:pPr>
            <w:r w:rsidRPr="00E82899">
              <w:rPr>
                <w:rFonts w:ascii="Garamond" w:hAnsi="Garamond"/>
                <w:b/>
                <w:bCs/>
                <w:color w:val="FFFFFF"/>
                <w:sz w:val="28"/>
                <w:szCs w:val="22"/>
              </w:rPr>
              <w:t>I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shd w:val="clear" w:color="auto" w:fill="4BACC6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bCs/>
                <w:color w:val="FFFFFF"/>
                <w:sz w:val="28"/>
                <w:szCs w:val="22"/>
              </w:rPr>
            </w:pPr>
            <w:r w:rsidRPr="00E82899">
              <w:rPr>
                <w:rFonts w:ascii="Garamond" w:hAnsi="Garamond"/>
                <w:b/>
                <w:bCs/>
                <w:color w:val="FFFFFF"/>
                <w:sz w:val="28"/>
                <w:szCs w:val="22"/>
              </w:rPr>
              <w:t>II</w:t>
            </w:r>
          </w:p>
        </w:tc>
      </w:tr>
      <w:tr w:rsidR="00572E9E" w:rsidRPr="00A93136" w:rsidTr="00E82899">
        <w:tc>
          <w:tcPr>
            <w:tcW w:w="567" w:type="dxa"/>
            <w:tcBorders>
              <w:right w:val="single" w:sz="4" w:space="0" w:color="auto"/>
            </w:tcBorders>
            <w:shd w:val="clear" w:color="auto" w:fill="D2EAF1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bCs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bCs/>
                <w:sz w:val="22"/>
                <w:szCs w:val="22"/>
              </w:rPr>
              <w:t>A)</w:t>
            </w:r>
          </w:p>
        </w:tc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shd w:val="clear" w:color="auto" w:fill="D2EAF1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sz w:val="22"/>
                <w:szCs w:val="22"/>
              </w:rPr>
            </w:pPr>
            <w:r w:rsidRPr="00E82899">
              <w:rPr>
                <w:rFonts w:ascii="Garamond" w:hAnsi="Garamond"/>
                <w:sz w:val="22"/>
                <w:szCs w:val="22"/>
              </w:rPr>
              <w:t>mavinin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shd w:val="clear" w:color="auto" w:fill="D2EAF1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sz w:val="22"/>
                <w:szCs w:val="22"/>
              </w:rPr>
            </w:pPr>
            <w:r w:rsidRPr="00E82899">
              <w:rPr>
                <w:rFonts w:ascii="Garamond" w:hAnsi="Garamond"/>
                <w:sz w:val="22"/>
                <w:szCs w:val="22"/>
              </w:rPr>
              <w:t>yeşilin</w:t>
            </w:r>
          </w:p>
        </w:tc>
      </w:tr>
      <w:tr w:rsidR="00572E9E" w:rsidRPr="00A93136" w:rsidTr="00E82899">
        <w:tc>
          <w:tcPr>
            <w:tcW w:w="567" w:type="dxa"/>
            <w:tcBorders>
              <w:right w:val="single" w:sz="4" w:space="0" w:color="auto"/>
            </w:tcBorders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bCs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bCs/>
                <w:sz w:val="22"/>
                <w:szCs w:val="22"/>
              </w:rPr>
              <w:t>B)</w:t>
            </w:r>
          </w:p>
        </w:tc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sz w:val="22"/>
                <w:szCs w:val="22"/>
              </w:rPr>
            </w:pPr>
            <w:r w:rsidRPr="00E82899">
              <w:rPr>
                <w:rFonts w:ascii="Garamond" w:hAnsi="Garamond"/>
                <w:sz w:val="22"/>
                <w:szCs w:val="22"/>
              </w:rPr>
              <w:t>yeşilin</w:t>
            </w:r>
          </w:p>
        </w:tc>
        <w:tc>
          <w:tcPr>
            <w:tcW w:w="1570" w:type="dxa"/>
            <w:tcBorders>
              <w:left w:val="single" w:sz="4" w:space="0" w:color="auto"/>
            </w:tcBorders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sz w:val="22"/>
                <w:szCs w:val="22"/>
              </w:rPr>
            </w:pPr>
            <w:r w:rsidRPr="00E82899">
              <w:rPr>
                <w:rFonts w:ascii="Garamond" w:hAnsi="Garamond"/>
                <w:sz w:val="22"/>
                <w:szCs w:val="22"/>
              </w:rPr>
              <w:t>sarının</w:t>
            </w:r>
          </w:p>
        </w:tc>
      </w:tr>
      <w:tr w:rsidR="00572E9E" w:rsidRPr="00A93136" w:rsidTr="00E82899">
        <w:tc>
          <w:tcPr>
            <w:tcW w:w="567" w:type="dxa"/>
            <w:tcBorders>
              <w:right w:val="single" w:sz="4" w:space="0" w:color="auto"/>
            </w:tcBorders>
            <w:shd w:val="clear" w:color="auto" w:fill="D2EAF1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bCs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bCs/>
                <w:sz w:val="22"/>
                <w:szCs w:val="22"/>
              </w:rPr>
              <w:t>C)</w:t>
            </w:r>
          </w:p>
        </w:tc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shd w:val="clear" w:color="auto" w:fill="D2EAF1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sz w:val="22"/>
                <w:szCs w:val="22"/>
              </w:rPr>
            </w:pPr>
            <w:r w:rsidRPr="00E82899">
              <w:rPr>
                <w:rFonts w:ascii="Garamond" w:hAnsi="Garamond"/>
                <w:sz w:val="22"/>
                <w:szCs w:val="22"/>
              </w:rPr>
              <w:t>yeşilin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shd w:val="clear" w:color="auto" w:fill="D2EAF1"/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sz w:val="22"/>
                <w:szCs w:val="22"/>
              </w:rPr>
            </w:pPr>
            <w:r w:rsidRPr="00E82899">
              <w:rPr>
                <w:rFonts w:ascii="Garamond" w:hAnsi="Garamond"/>
                <w:sz w:val="22"/>
                <w:szCs w:val="22"/>
              </w:rPr>
              <w:t>kahverenginin</w:t>
            </w:r>
          </w:p>
        </w:tc>
      </w:tr>
      <w:tr w:rsidR="00572E9E" w:rsidRPr="00A93136" w:rsidTr="00E82899">
        <w:tc>
          <w:tcPr>
            <w:tcW w:w="567" w:type="dxa"/>
            <w:tcBorders>
              <w:right w:val="single" w:sz="4" w:space="0" w:color="auto"/>
            </w:tcBorders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b/>
                <w:bCs/>
                <w:sz w:val="22"/>
                <w:szCs w:val="22"/>
              </w:rPr>
            </w:pPr>
            <w:r w:rsidRPr="00E82899">
              <w:rPr>
                <w:rFonts w:ascii="Garamond" w:hAnsi="Garamond"/>
                <w:b/>
                <w:bCs/>
                <w:sz w:val="22"/>
                <w:szCs w:val="22"/>
              </w:rPr>
              <w:t>D)</w:t>
            </w:r>
          </w:p>
        </w:tc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sz w:val="22"/>
                <w:szCs w:val="22"/>
              </w:rPr>
            </w:pPr>
            <w:r w:rsidRPr="00E82899">
              <w:rPr>
                <w:rFonts w:ascii="Garamond" w:hAnsi="Garamond"/>
                <w:sz w:val="22"/>
                <w:szCs w:val="22"/>
              </w:rPr>
              <w:t>kahverenginin</w:t>
            </w:r>
          </w:p>
        </w:tc>
        <w:tc>
          <w:tcPr>
            <w:tcW w:w="1570" w:type="dxa"/>
            <w:tcBorders>
              <w:left w:val="single" w:sz="4" w:space="0" w:color="auto"/>
            </w:tcBorders>
          </w:tcPr>
          <w:p w:rsidR="00572E9E" w:rsidRPr="00E82899" w:rsidRDefault="00572E9E" w:rsidP="00E82899">
            <w:pPr>
              <w:spacing w:line="276" w:lineRule="auto"/>
              <w:jc w:val="center"/>
              <w:rPr>
                <w:rFonts w:ascii="Garamond" w:hAnsi="Garamond"/>
                <w:sz w:val="22"/>
                <w:szCs w:val="22"/>
              </w:rPr>
            </w:pPr>
            <w:r w:rsidRPr="00E82899">
              <w:rPr>
                <w:rFonts w:ascii="Garamond" w:hAnsi="Garamond"/>
                <w:sz w:val="22"/>
                <w:szCs w:val="22"/>
              </w:rPr>
              <w:t>yeşilin</w:t>
            </w:r>
          </w:p>
        </w:tc>
      </w:tr>
    </w:tbl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175F7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  <w:r>
        <w:rPr>
          <w:noProof/>
        </w:rPr>
        <w:pict>
          <v:shape id="Resim 1" o:spid="_x0000_s1122" type="#_x0000_t75" style="position:absolute;left:0;text-align:left;margin-left:20.6pt;margin-top:13.8pt;width:222.25pt;height:165.6pt;z-index:251645440;visibility:visible;mso-wrap-distance-top:.96pt;mso-wrap-distance-right:9.51pt;mso-wrap-distance-bottom:1.44pt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">
            <v:imagedata r:id="rId28" o:title=""/>
            <o:lock v:ext="edit" aspectratio="f"/>
          </v:shape>
        </w:pict>
      </w:r>
    </w:p>
    <w:p w:rsidR="00572E9E" w:rsidRPr="004F501A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  <w:r w:rsidRPr="004F501A">
        <w:rPr>
          <w:rFonts w:ascii="Garamond" w:hAnsi="Garamond"/>
          <w:b/>
          <w:szCs w:val="22"/>
        </w:rPr>
        <w:t>2</w:t>
      </w:r>
      <w:r>
        <w:rPr>
          <w:rFonts w:ascii="Garamond" w:hAnsi="Garamond"/>
          <w:b/>
          <w:szCs w:val="22"/>
        </w:rPr>
        <w:t>3</w:t>
      </w:r>
      <w:r w:rsidRPr="004F501A">
        <w:rPr>
          <w:rFonts w:ascii="Garamond" w:hAnsi="Garamond"/>
          <w:b/>
          <w:szCs w:val="22"/>
        </w:rPr>
        <w:t>-)</w:t>
      </w:r>
    </w:p>
    <w:p w:rsidR="00572E9E" w:rsidRDefault="00572E9E" w:rsidP="00E83405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E83405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E83405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E83405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E83405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E83405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E83405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E83405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E83405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Default="00572E9E" w:rsidP="00E83405">
      <w:pPr>
        <w:shd w:val="clear" w:color="auto" w:fill="FFFFFF"/>
        <w:spacing w:line="276" w:lineRule="auto"/>
        <w:rPr>
          <w:rFonts w:ascii="Garamond" w:hAnsi="Garamond"/>
          <w:b/>
          <w:sz w:val="22"/>
          <w:szCs w:val="22"/>
        </w:rPr>
      </w:pPr>
    </w:p>
    <w:p w:rsidR="00572E9E" w:rsidRPr="006D02F5" w:rsidRDefault="00572E9E" w:rsidP="00E83405">
      <w:pPr>
        <w:shd w:val="clear" w:color="auto" w:fill="FFFFFF"/>
        <w:spacing w:line="276" w:lineRule="auto"/>
        <w:rPr>
          <w:rFonts w:ascii="Garamond" w:hAnsi="Garamond"/>
          <w:b/>
          <w:sz w:val="12"/>
          <w:szCs w:val="22"/>
        </w:rPr>
      </w:pPr>
    </w:p>
    <w:p w:rsidR="00572E9E" w:rsidRPr="006D02F5" w:rsidRDefault="00572E9E" w:rsidP="006D02F5">
      <w:pPr>
        <w:shd w:val="clear" w:color="auto" w:fill="FFFFFF"/>
        <w:spacing w:line="276" w:lineRule="auto"/>
        <w:ind w:left="397" w:hanging="397"/>
        <w:rPr>
          <w:rFonts w:ascii="Garamond" w:hAnsi="Garamond"/>
          <w:szCs w:val="22"/>
        </w:rPr>
      </w:pPr>
      <w:r w:rsidRPr="006D02F5">
        <w:rPr>
          <w:rFonts w:ascii="Garamond" w:hAnsi="Garamond"/>
          <w:b/>
          <w:szCs w:val="22"/>
        </w:rPr>
        <w:t xml:space="preserve"> </w:t>
      </w:r>
      <w:r w:rsidRPr="006D02F5">
        <w:rPr>
          <w:rFonts w:ascii="Garamond" w:hAnsi="Garamond"/>
          <w:szCs w:val="22"/>
        </w:rPr>
        <w:t>Yukarıdaki haritada Ege Bölgesi yeryüzü şekilleri gösterilmektedir.</w:t>
      </w:r>
    </w:p>
    <w:p w:rsidR="00572E9E" w:rsidRPr="006D02F5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  <w:r w:rsidRPr="006D02F5">
        <w:rPr>
          <w:rFonts w:ascii="Garamond" w:hAnsi="Garamond"/>
          <w:b/>
          <w:szCs w:val="22"/>
        </w:rPr>
        <w:t>Bu haritaya göre aşağıdakilerden hangisi doğrudur?</w:t>
      </w:r>
    </w:p>
    <w:p w:rsidR="00572E9E" w:rsidRPr="006D02F5" w:rsidRDefault="00572E9E" w:rsidP="00175F76">
      <w:pPr>
        <w:pStyle w:val="ListParagraph"/>
        <w:numPr>
          <w:ilvl w:val="0"/>
          <w:numId w:val="17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6D02F5">
        <w:rPr>
          <w:rFonts w:ascii="Garamond" w:hAnsi="Garamond"/>
          <w:szCs w:val="22"/>
        </w:rPr>
        <w:t xml:space="preserve">Dağlar denize dik uzanır. </w:t>
      </w:r>
      <w:r>
        <w:rPr>
          <w:rFonts w:ascii="Garamond" w:hAnsi="Garamond"/>
          <w:szCs w:val="22"/>
        </w:rPr>
        <w:t>Aydın Dağları,</w:t>
      </w:r>
      <w:r w:rsidRPr="006D02F5">
        <w:rPr>
          <w:rFonts w:ascii="Garamond" w:hAnsi="Garamond"/>
          <w:szCs w:val="22"/>
        </w:rPr>
        <w:t xml:space="preserve"> Bozdağlar önemli yükseltileri, Gediz, Büyük ve Küçük Menderes önemli akarsularıdır.</w:t>
      </w:r>
    </w:p>
    <w:p w:rsidR="00572E9E" w:rsidRPr="006D02F5" w:rsidRDefault="00572E9E" w:rsidP="00175F76">
      <w:pPr>
        <w:pStyle w:val="ListParagraph"/>
        <w:numPr>
          <w:ilvl w:val="0"/>
          <w:numId w:val="17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6D02F5">
        <w:rPr>
          <w:rFonts w:ascii="Garamond" w:hAnsi="Garamond"/>
          <w:szCs w:val="22"/>
        </w:rPr>
        <w:t>Türkiye’nin en büyük platolarından Cihanbeyli ve Obruk Platoları bu bölgededir.</w:t>
      </w:r>
    </w:p>
    <w:p w:rsidR="00572E9E" w:rsidRPr="006D02F5" w:rsidRDefault="00572E9E" w:rsidP="00175F76">
      <w:pPr>
        <w:pStyle w:val="ListParagraph"/>
        <w:numPr>
          <w:ilvl w:val="0"/>
          <w:numId w:val="17"/>
        </w:numPr>
        <w:shd w:val="clear" w:color="auto" w:fill="FFFFFF"/>
        <w:spacing w:line="300" w:lineRule="auto"/>
        <w:ind w:left="714" w:hanging="357"/>
        <w:rPr>
          <w:rFonts w:ascii="Garamond" w:hAnsi="Garamond"/>
          <w:szCs w:val="22"/>
        </w:rPr>
      </w:pPr>
      <w:r w:rsidRPr="006D02F5">
        <w:rPr>
          <w:rFonts w:ascii="Garamond" w:hAnsi="Garamond"/>
          <w:szCs w:val="22"/>
        </w:rPr>
        <w:t>Ülkemizin tuz ihtiyacını karşılayan Tuz Gölü bu bölgede yer almaktadır.</w:t>
      </w:r>
    </w:p>
    <w:p w:rsidR="00572E9E" w:rsidRPr="00AA4B69" w:rsidRDefault="00572E9E" w:rsidP="00175F76">
      <w:pPr>
        <w:pStyle w:val="ListParagraph"/>
        <w:numPr>
          <w:ilvl w:val="0"/>
          <w:numId w:val="17"/>
        </w:numPr>
        <w:shd w:val="clear" w:color="auto" w:fill="FFFFFF"/>
        <w:spacing w:line="300" w:lineRule="auto"/>
        <w:ind w:left="714" w:hanging="357"/>
        <w:rPr>
          <w:rFonts w:ascii="Garamond" w:hAnsi="Garamond"/>
          <w:b/>
        </w:rPr>
      </w:pPr>
      <w:r w:rsidRPr="006D02F5">
        <w:rPr>
          <w:rFonts w:ascii="Garamond" w:hAnsi="Garamond"/>
          <w:szCs w:val="22"/>
        </w:rPr>
        <w:t xml:space="preserve"> Ülkemizde koy ve körfezin bulunmadığı tek bölgedir. </w:t>
      </w:r>
    </w:p>
    <w:p w:rsidR="00572E9E" w:rsidRPr="004636FC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A93136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  <w:r>
        <w:rPr>
          <w:noProof/>
        </w:rPr>
        <w:pict>
          <v:shape id="Diyagram 3" o:spid="_x0000_s1123" type="#_x0000_t75" style="position:absolute;left:0;text-align:left;margin-left:-9.55pt;margin-top:11.15pt;width:255.35pt;height:98.9pt;z-index:251671040;visibility:visible" o:gfxdata="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">
            <v:imagedata r:id="rId29" o:title=""/>
            <o:lock v:ext="edit" aspectratio="f"/>
          </v:shape>
        </w:pict>
      </w:r>
      <w:r w:rsidRPr="00A93136">
        <w:rPr>
          <w:rFonts w:ascii="Garamond" w:hAnsi="Garamond"/>
          <w:b/>
          <w:szCs w:val="22"/>
        </w:rPr>
        <w:t>2</w:t>
      </w:r>
      <w:r>
        <w:rPr>
          <w:rFonts w:ascii="Garamond" w:hAnsi="Garamond"/>
          <w:b/>
          <w:szCs w:val="22"/>
        </w:rPr>
        <w:t>4</w:t>
      </w:r>
      <w:r w:rsidRPr="00A93136">
        <w:rPr>
          <w:rFonts w:ascii="Garamond" w:hAnsi="Garamond"/>
          <w:b/>
          <w:szCs w:val="22"/>
        </w:rPr>
        <w:t>-) Cumhuriyet döneminde;</w:t>
      </w:r>
    </w:p>
    <w:p w:rsidR="00572E9E" w:rsidRPr="00A93136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Pr="00A93136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Pr="00A93136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Pr="00A93136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Pr="00A93136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Pr="00A93136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</w:p>
    <w:p w:rsidR="00572E9E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Cs w:val="22"/>
        </w:rPr>
      </w:pPr>
      <w:r w:rsidRPr="00A93136">
        <w:rPr>
          <w:rFonts w:ascii="Garamond" w:hAnsi="Garamond"/>
          <w:b/>
          <w:szCs w:val="22"/>
        </w:rPr>
        <w:tab/>
        <w:t>Bu gelişmeler aşağıdaki Atatürk ilkelerinden hangisi ile ilgilidir?</w:t>
      </w:r>
    </w:p>
    <w:p w:rsidR="00572E9E" w:rsidRPr="00AA4B69" w:rsidRDefault="00572E9E" w:rsidP="004F501A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8"/>
          <w:szCs w:val="22"/>
        </w:rPr>
      </w:pPr>
    </w:p>
    <w:p w:rsidR="00572E9E" w:rsidRPr="00AA4B69" w:rsidRDefault="00572E9E" w:rsidP="004F501A">
      <w:pPr>
        <w:shd w:val="clear" w:color="auto" w:fill="FFFFFF"/>
        <w:spacing w:line="300" w:lineRule="auto"/>
        <w:ind w:left="360"/>
        <w:rPr>
          <w:rFonts w:ascii="Garamond" w:hAnsi="Garamond"/>
          <w:szCs w:val="22"/>
        </w:rPr>
      </w:pPr>
      <w:r w:rsidRPr="00AA4B69">
        <w:rPr>
          <w:rFonts w:ascii="Garamond" w:hAnsi="Garamond"/>
          <w:b/>
          <w:szCs w:val="22"/>
        </w:rPr>
        <w:tab/>
      </w:r>
      <w:r w:rsidRPr="00AA4B69">
        <w:rPr>
          <w:rFonts w:ascii="Garamond" w:hAnsi="Garamond"/>
          <w:b/>
          <w:szCs w:val="22"/>
        </w:rPr>
        <w:tab/>
        <w:t>A)</w:t>
      </w:r>
      <w:r w:rsidRPr="00AA4B69">
        <w:rPr>
          <w:rFonts w:ascii="Garamond" w:hAnsi="Garamond"/>
          <w:szCs w:val="22"/>
        </w:rPr>
        <w:t xml:space="preserve"> Devletçilik</w:t>
      </w:r>
      <w:r w:rsidRPr="00AA4B69">
        <w:rPr>
          <w:rFonts w:ascii="Garamond" w:hAnsi="Garamond"/>
          <w:szCs w:val="22"/>
        </w:rPr>
        <w:tab/>
      </w:r>
      <w:r w:rsidRPr="00AA4B69">
        <w:rPr>
          <w:rFonts w:ascii="Garamond" w:hAnsi="Garamond"/>
          <w:szCs w:val="22"/>
        </w:rPr>
        <w:tab/>
      </w:r>
      <w:r w:rsidRPr="00AA4B69">
        <w:rPr>
          <w:rFonts w:ascii="Garamond" w:hAnsi="Garamond"/>
          <w:b/>
          <w:szCs w:val="22"/>
        </w:rPr>
        <w:t>B)</w:t>
      </w:r>
      <w:r w:rsidRPr="00AA4B69">
        <w:rPr>
          <w:rFonts w:ascii="Garamond" w:hAnsi="Garamond"/>
          <w:szCs w:val="22"/>
        </w:rPr>
        <w:t xml:space="preserve"> Cumhuriyetçilik</w:t>
      </w:r>
    </w:p>
    <w:p w:rsidR="00572E9E" w:rsidRDefault="00572E9E" w:rsidP="004F501A">
      <w:pPr>
        <w:shd w:val="clear" w:color="auto" w:fill="FFFFFF"/>
        <w:spacing w:line="300" w:lineRule="auto"/>
        <w:ind w:left="360"/>
        <w:rPr>
          <w:rFonts w:ascii="Garamond" w:hAnsi="Garamond"/>
          <w:szCs w:val="22"/>
        </w:rPr>
      </w:pPr>
      <w:r w:rsidRPr="00AA4B69">
        <w:rPr>
          <w:rFonts w:ascii="Garamond" w:hAnsi="Garamond"/>
          <w:szCs w:val="22"/>
        </w:rPr>
        <w:tab/>
      </w:r>
      <w:r w:rsidRPr="00AA4B69">
        <w:rPr>
          <w:rFonts w:ascii="Garamond" w:hAnsi="Garamond"/>
          <w:szCs w:val="22"/>
        </w:rPr>
        <w:tab/>
      </w:r>
      <w:r w:rsidRPr="00AA4B69">
        <w:rPr>
          <w:rFonts w:ascii="Garamond" w:hAnsi="Garamond"/>
          <w:b/>
          <w:szCs w:val="22"/>
        </w:rPr>
        <w:t>C)</w:t>
      </w:r>
      <w:r w:rsidRPr="00AA4B69">
        <w:rPr>
          <w:rFonts w:ascii="Garamond" w:hAnsi="Garamond"/>
          <w:szCs w:val="22"/>
        </w:rPr>
        <w:t xml:space="preserve"> Milliyetçilik</w:t>
      </w:r>
      <w:r w:rsidRPr="00AA4B69">
        <w:rPr>
          <w:rFonts w:ascii="Garamond" w:hAnsi="Garamond"/>
          <w:szCs w:val="22"/>
        </w:rPr>
        <w:tab/>
      </w:r>
      <w:r w:rsidRPr="00AA4B69">
        <w:rPr>
          <w:rFonts w:ascii="Garamond" w:hAnsi="Garamond"/>
          <w:szCs w:val="22"/>
        </w:rPr>
        <w:tab/>
      </w:r>
      <w:r w:rsidRPr="00AA4B69">
        <w:rPr>
          <w:rFonts w:ascii="Garamond" w:hAnsi="Garamond"/>
          <w:b/>
          <w:szCs w:val="22"/>
        </w:rPr>
        <w:t>D)</w:t>
      </w:r>
      <w:r w:rsidRPr="00AA4B69">
        <w:rPr>
          <w:rFonts w:ascii="Garamond" w:hAnsi="Garamond"/>
          <w:szCs w:val="22"/>
        </w:rPr>
        <w:t xml:space="preserve"> Halkçılık</w:t>
      </w: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EF7C5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r>
        <w:rPr>
          <w:noProof/>
        </w:rPr>
        <w:pict>
          <v:shape id="Köşeleri Yuvarlanmış Dikdörtgen Belirtme Çizgisi 21" o:spid="_x0000_s1124" style="position:absolute;left:0;text-align:left;margin-left:93.35pt;margin-top:4.5pt;width:120pt;height:89.25pt;z-index:251673088;visibility:visible" coordsize="2924537,66193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" adj="-11796480,,5400" path="m371837,106365c371837,47621,419458,,478202,l1860912,r,l2499087,r319085,c2876916,,2924537,47621,2924537,106365r,265904l2924537,372269r,159544l2924537,531810v,58744,-47621,106365,-106365,106365l2499087,638175r-108165,23755l2346687,638175r-1868485,c419458,638175,371837,590554,371837,531810r,3c357949,514177,,407645,,381054v,-26591,357949,169,371837,-8785l371837,372269r,-265904xe" fillcolor="#ffbe86" strokecolor="#f69240">
            <v:fill color2="#ffebdb" rotate="t" angle="180" colors="0 #ffbe86;22938f #ffd0aa;1 #ffebdb" focus="100%" type="gradient"/>
            <v:stroke joinstyle="miter"/>
            <v:shadow on="t" color="black" opacity="24903f" origin=",.5" offset="0,.55556mm"/>
            <v:formulas>
              <v:f eqn="val #1"/>
              <v:f eqn="val #0"/>
              <v:f eqn="sum #1 0 #0"/>
              <v:f eqn="val 10800"/>
              <v:f eqn="sum 0 0 #1"/>
              <v:f eqn="sumangle @2 360 0"/>
              <v:f eqn="if @2 @2 @5"/>
              <v:f eqn="sum 0 0 @6"/>
              <v:f eqn="val #2"/>
              <v:f eqn="sum 0 0 #0"/>
              <v:f eqn="sum #2 0 2700"/>
              <v:f eqn="cos @10 #1"/>
              <v:f eqn="sin @10 #1"/>
              <v:f eqn="cos 13500 #1"/>
              <v:f eqn="sin 13500 #1"/>
              <v:f eqn="sum @11 10800 0"/>
              <v:f eqn="sum @12 10800 0"/>
              <v:f eqn="sum @13 10800 0"/>
              <v:f eqn="sum @14 10800 0"/>
              <v:f eqn="prod #2 1 2"/>
              <v:f eqn="sum @19 5400 0"/>
              <v:f eqn="cos @20 #1"/>
              <v:f eqn="sin @20 #1"/>
              <v:f eqn="sum @21 10800 0"/>
              <v:f eqn="sum @12 @23 @22"/>
              <v:f eqn="sum @22 @23 @11"/>
              <v:f eqn="cos 10800 #1"/>
              <v:f eqn="sin 10800 #1"/>
              <v:f eqn="cos #2 #1"/>
              <v:f eqn="sin #2 #1"/>
              <v:f eqn="sum @26 10800 0"/>
              <v:f eqn="sum @27 10800 0"/>
              <v:f eqn="sum @28 10800 0"/>
              <v:f eqn="sum @29 10800 0"/>
              <v:f eqn="sum @19 5400 0"/>
              <v:f eqn="cos @34 #0"/>
              <v:f eqn="sin @34 #0"/>
              <v:f eqn="mid #0 #1"/>
              <v:f eqn="sumangle @37 180 0"/>
              <v:f eqn="if @2 @37 @38"/>
              <v:f eqn="cos 10800 @39"/>
              <v:f eqn="sin 10800 @39"/>
              <v:f eqn="cos #2 @39"/>
              <v:f eqn="sin #2 @39"/>
              <v:f eqn="sum @40 10800 0"/>
              <v:f eqn="sum @41 10800 0"/>
              <v:f eqn="sum @42 10800 0"/>
              <v:f eqn="sum @43 10800 0"/>
              <v:f eqn="sum @35 10800 0"/>
              <v:f eqn="sum @36 10800 0"/>
            </v:formulas>
            <v:path arrowok="t" o:connecttype="custom" o:connectlocs="193767,182137;249195,0;969736,0;969736,0;1302295,0;1468572,0;1524000,182137;1524000,637466;1524000,637466;1524000,910665;1524000,910660;1468572,1092797;1302295,1092797;1245929,1133475;1222878,1092797;249195,1092797;193767,910660;193767,910665;0,652509;193767,637466;193767,637466;193767,182137" o:connectangles="0,0,0,0,0,0,0,0,0,0,0,0,0,0,0,0,0,0,0,0,0,0" textboxrect="0,0,2924537,661930"/>
            <v:handles>
              <v:h position="@3,#0" polar="10800,10800"/>
              <v:h position="#2,#1" polar="10800,10800" radiusrange="0,10800"/>
            </v:handles>
            <v:textbox>
              <w:txbxContent>
                <w:p w:rsidR="00572E9E" w:rsidRPr="006B7499" w:rsidRDefault="00572E9E" w:rsidP="00EF7C56">
                  <w:pPr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6B7499">
                    <w:rPr>
                      <w:rFonts w:ascii="Tahoma" w:hAnsi="Tahoma" w:cs="Tahoma"/>
                      <w:sz w:val="20"/>
                    </w:rPr>
                    <w:t>Arkadaşlar! Burası akarsular tarafından derince yarılmış, çevresine göre yüksekte yer alan geniş bir düzlüktür.</w:t>
                  </w:r>
                </w:p>
              </w:txbxContent>
            </v:textbox>
          </v:shape>
        </w:pict>
      </w:r>
      <w:r>
        <w:rPr>
          <w:rFonts w:ascii="Garamond" w:hAnsi="Garamond"/>
          <w:b/>
        </w:rPr>
        <w:t xml:space="preserve">25-) </w:t>
      </w:r>
    </w:p>
    <w:p w:rsidR="00572E9E" w:rsidRPr="004636FC" w:rsidRDefault="00572E9E" w:rsidP="00EF7C5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r>
        <w:rPr>
          <w:noProof/>
        </w:rPr>
        <w:pict>
          <v:shape id="Resim 6" o:spid="_x0000_s1125" type="#_x0000_t75" alt="http://t0.gstatic.com/images?q=tbn:ANd9GcRRja_xmBfuwfW6l9fDzBfb7_hu1YCGT8XzZ3iM_RUsF3P_c_gyvOvl8EU6-g" style="position:absolute;left:0;text-align:left;margin-left:6.4pt;margin-top:.95pt;width:87pt;height:77.25pt;z-index:251672064;visibility:visible">
            <v:imagedata r:id="rId30" o:title="" croptop="5014f" cropbottom="8952f" cropright="23065f"/>
          </v:shape>
        </w:pict>
      </w:r>
    </w:p>
    <w:p w:rsidR="00572E9E" w:rsidRPr="004636FC" w:rsidRDefault="00572E9E" w:rsidP="00EF7C5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EF7C5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EF7C5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4636FC" w:rsidRDefault="00572E9E" w:rsidP="00EF7C5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Pr="00132DB9" w:rsidRDefault="00572E9E" w:rsidP="00EF7C56">
      <w:pPr>
        <w:shd w:val="clear" w:color="auto" w:fill="FFFFFF"/>
        <w:spacing w:line="276" w:lineRule="auto"/>
        <w:ind w:left="284" w:hanging="284"/>
        <w:rPr>
          <w:rFonts w:ascii="Garamond" w:hAnsi="Garamond"/>
          <w:b/>
          <w:sz w:val="12"/>
        </w:rPr>
      </w:pPr>
    </w:p>
    <w:p w:rsidR="00572E9E" w:rsidRPr="004636FC" w:rsidRDefault="00572E9E" w:rsidP="00EF7C5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r>
        <w:rPr>
          <w:rFonts w:ascii="Garamond" w:hAnsi="Garamond"/>
          <w:b/>
        </w:rPr>
        <w:tab/>
        <w:t>Yukarıdaki çocuğun açıklamasında aşağıdakilerden hangisinin tanımı verilmiştir?</w:t>
      </w:r>
    </w:p>
    <w:p w:rsidR="00572E9E" w:rsidRPr="006B7499" w:rsidRDefault="00572E9E" w:rsidP="00EF7C56">
      <w:pPr>
        <w:shd w:val="clear" w:color="auto" w:fill="FFFFFF"/>
        <w:spacing w:line="276" w:lineRule="auto"/>
        <w:ind w:left="284" w:hanging="284"/>
        <w:rPr>
          <w:rFonts w:ascii="Garamond" w:hAnsi="Garamond"/>
        </w:rPr>
      </w:pPr>
      <w:r>
        <w:rPr>
          <w:rFonts w:ascii="Garamond" w:hAnsi="Garamond"/>
          <w:b/>
        </w:rPr>
        <w:tab/>
      </w:r>
      <w:r>
        <w:rPr>
          <w:rFonts w:ascii="Garamond" w:hAnsi="Garamond"/>
          <w:b/>
        </w:rPr>
        <w:tab/>
        <w:t xml:space="preserve">A) </w:t>
      </w:r>
      <w:r w:rsidRPr="006B7499">
        <w:rPr>
          <w:rFonts w:ascii="Garamond" w:hAnsi="Garamond"/>
        </w:rPr>
        <w:t>Dağın</w:t>
      </w:r>
      <w:r w:rsidRPr="006B7499">
        <w:rPr>
          <w:rFonts w:ascii="Garamond" w:hAnsi="Garamond"/>
        </w:rPr>
        <w:tab/>
      </w:r>
      <w:r>
        <w:rPr>
          <w:rFonts w:ascii="Garamond" w:hAnsi="Garamond"/>
          <w:b/>
        </w:rPr>
        <w:tab/>
      </w:r>
      <w:r>
        <w:rPr>
          <w:rFonts w:ascii="Garamond" w:hAnsi="Garamond"/>
          <w:b/>
        </w:rPr>
        <w:tab/>
        <w:t xml:space="preserve">B) </w:t>
      </w:r>
      <w:r w:rsidRPr="006B7499">
        <w:rPr>
          <w:rFonts w:ascii="Garamond" w:hAnsi="Garamond"/>
        </w:rPr>
        <w:t>Gölün</w:t>
      </w:r>
    </w:p>
    <w:p w:rsidR="00572E9E" w:rsidRPr="006B7499" w:rsidRDefault="00572E9E" w:rsidP="00EF7C56">
      <w:pPr>
        <w:shd w:val="clear" w:color="auto" w:fill="FFFFFF"/>
        <w:spacing w:line="276" w:lineRule="auto"/>
        <w:ind w:left="284" w:hanging="284"/>
        <w:rPr>
          <w:rFonts w:ascii="Garamond" w:hAnsi="Garamond"/>
        </w:rPr>
      </w:pPr>
      <w:r>
        <w:rPr>
          <w:rFonts w:ascii="Garamond" w:hAnsi="Garamond"/>
          <w:b/>
        </w:rPr>
        <w:tab/>
      </w:r>
      <w:r>
        <w:rPr>
          <w:rFonts w:ascii="Garamond" w:hAnsi="Garamond"/>
          <w:b/>
        </w:rPr>
        <w:tab/>
        <w:t xml:space="preserve">C) </w:t>
      </w:r>
      <w:r w:rsidRPr="006B7499">
        <w:rPr>
          <w:rFonts w:ascii="Garamond" w:hAnsi="Garamond"/>
        </w:rPr>
        <w:t>Ovanın</w:t>
      </w:r>
      <w:r w:rsidRPr="006B7499">
        <w:rPr>
          <w:rFonts w:ascii="Garamond" w:hAnsi="Garamond"/>
        </w:rPr>
        <w:tab/>
      </w:r>
      <w:r>
        <w:rPr>
          <w:rFonts w:ascii="Garamond" w:hAnsi="Garamond"/>
          <w:b/>
        </w:rPr>
        <w:tab/>
      </w:r>
      <w:r>
        <w:rPr>
          <w:rFonts w:ascii="Garamond" w:hAnsi="Garamond"/>
          <w:b/>
        </w:rPr>
        <w:tab/>
        <w:t xml:space="preserve">D) </w:t>
      </w:r>
      <w:r w:rsidRPr="006B7499">
        <w:rPr>
          <w:rFonts w:ascii="Garamond" w:hAnsi="Garamond"/>
        </w:rPr>
        <w:t xml:space="preserve">Platonun </w:t>
      </w:r>
    </w:p>
    <w:p w:rsidR="00572E9E" w:rsidRDefault="00572E9E" w:rsidP="00EF7C56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  <w:sectPr w:rsidR="00572E9E" w:rsidSect="006516C1">
          <w:type w:val="continuous"/>
          <w:pgSz w:w="11906" w:h="16838"/>
          <w:pgMar w:top="284" w:right="566" w:bottom="284" w:left="567" w:header="708" w:footer="708" w:gutter="0"/>
          <w:cols w:num="2" w:sep="1" w:space="709"/>
          <w:docGrid w:linePitch="360"/>
        </w:sectPr>
      </w:pPr>
    </w:p>
    <w:p w:rsidR="00572E9E" w:rsidRPr="00FF136E" w:rsidRDefault="00572E9E" w:rsidP="00FF136E">
      <w:pPr>
        <w:spacing w:line="240" w:lineRule="auto"/>
        <w:jc w:val="center"/>
        <w:rPr>
          <w:b/>
          <w:bCs/>
          <w:color w:val="000000"/>
          <w:sz w:val="32"/>
          <w:szCs w:val="32"/>
        </w:rPr>
      </w:pPr>
      <w:r w:rsidRPr="00FF136E">
        <w:rPr>
          <w:rFonts w:ascii="Comic Sans MS" w:hAnsi="Comic Sans MS" w:cs="Comic Sans MS"/>
          <w:b/>
          <w:bCs/>
          <w:sz w:val="22"/>
          <w:szCs w:val="22"/>
        </w:rPr>
        <w:t>5.SINIF SOSYAL BİLGİLER</w:t>
      </w:r>
    </w:p>
    <w:p w:rsidR="00572E9E" w:rsidRPr="00FF136E" w:rsidRDefault="00572E9E" w:rsidP="00FF136E">
      <w:pPr>
        <w:spacing w:line="240" w:lineRule="auto"/>
        <w:ind w:left="540" w:hanging="360"/>
        <w:jc w:val="center"/>
        <w:rPr>
          <w:b/>
          <w:bCs/>
          <w:color w:val="000000"/>
          <w:sz w:val="22"/>
          <w:szCs w:val="22"/>
        </w:rPr>
      </w:pPr>
      <w:r w:rsidRPr="00FF136E">
        <w:rPr>
          <w:b/>
          <w:bCs/>
          <w:color w:val="000000"/>
          <w:sz w:val="32"/>
          <w:szCs w:val="32"/>
        </w:rPr>
        <w:t>(17 ARALIK 201</w:t>
      </w:r>
      <w:r>
        <w:rPr>
          <w:b/>
          <w:bCs/>
          <w:color w:val="000000"/>
          <w:sz w:val="32"/>
          <w:szCs w:val="32"/>
        </w:rPr>
        <w:t>4</w:t>
      </w:r>
      <w:r w:rsidRPr="00FF136E">
        <w:rPr>
          <w:b/>
          <w:bCs/>
          <w:color w:val="000000"/>
          <w:sz w:val="32"/>
          <w:szCs w:val="32"/>
        </w:rPr>
        <w:t xml:space="preserve"> PAZARTESİ)</w:t>
      </w:r>
    </w:p>
    <w:p w:rsidR="00572E9E" w:rsidRPr="00FF136E" w:rsidRDefault="00572E9E" w:rsidP="00FF136E">
      <w:pPr>
        <w:spacing w:line="240" w:lineRule="auto"/>
        <w:ind w:left="540" w:hanging="360"/>
        <w:jc w:val="left"/>
        <w:rPr>
          <w:b/>
          <w:bCs/>
          <w:color w:val="000000"/>
          <w:sz w:val="22"/>
          <w:szCs w:val="22"/>
        </w:rPr>
      </w:pPr>
      <w:r w:rsidRPr="00FF136E">
        <w:rPr>
          <w:b/>
          <w:bCs/>
          <w:color w:val="000000"/>
          <w:sz w:val="22"/>
          <w:szCs w:val="22"/>
        </w:rPr>
        <w:t>BU DOSYADAKİ SORULARIN DOĞRU YANITLARI AŞAĞIDADIR. SORU SAYISI: 25</w:t>
      </w:r>
    </w:p>
    <w:tbl>
      <w:tblPr>
        <w:tblW w:w="10440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00"/>
        <w:gridCol w:w="1980"/>
        <w:gridCol w:w="7560"/>
      </w:tblGrid>
      <w:tr w:rsidR="00572E9E" w:rsidRPr="00FF136E" w:rsidTr="00FF136E">
        <w:tc>
          <w:tcPr>
            <w:tcW w:w="2880" w:type="dxa"/>
            <w:gridSpan w:val="2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left"/>
              <w:rPr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 xml:space="preserve">Doğru Yanıtlar Tablosu         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540" w:hanging="360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>Sorunun İçeriği ve Özü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 xml:space="preserve">1- 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KÜLTÜREL ZENGİNLİĞİMİZ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 TARİHİ YERLERİMİZ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3-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 xml:space="preserve">TÜRK MEDENİ KANUNU-HALKÇILIK                      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4-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B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İLKELER VE İNKILAPLAR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5-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ÖLÇÜ BİRİMLERİNDE DEĞİŞİKLİK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6-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B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>TÜRKİYE’NİN COĞRAFİ ÖZELLİKLERİ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7-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TÜRK DİL KURUMU-MİLLİYETÇİLİK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8-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B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>LAİKLİK İLKESİ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9-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İLKELER VE İNKILAPLAR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10-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DOĞU ANADOLU BÖLGESİ YERYÜZÜ ŞEKİLLERİ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 xml:space="preserve">11- 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color w:val="000000"/>
                <w:sz w:val="36"/>
                <w:szCs w:val="36"/>
                <w:lang w:eastAsia="en-US"/>
              </w:rPr>
              <w:t>B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DOĞAL VARLIKLARIMIZ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12-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HALK OYUNLARIMIZ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13-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AKDENİZ BÖLGESİ YERYÜZÜ ŞEKİLLERİ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14-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Cs/>
                <w:color w:val="000000"/>
                <w:sz w:val="22"/>
                <w:szCs w:val="22"/>
                <w:lang w:eastAsia="en-US"/>
              </w:rPr>
              <w:t xml:space="preserve">  </w:t>
            </w: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>TÜRKİYE YERYÜZÜ ŞEKİLLERİ- DAĞLARIN UZANIŞI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15-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BÖLGELER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16-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İNKILAPLARIN ÖNCESİ VE SONRASI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17-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B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 GRUP VE ÖZELLİKLERİ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18-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AŞAR VERGİSİ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19-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 CUMHURİYETÇİLİK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20-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B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DOĞU ANADOLU BÖLGESİ YERYÜZÜ ŞEKİLLERİ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21-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TÜRKİYE FİZİKİ HARİTASI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22-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>FİZİKİ HARİTADA RENKLER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23-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EGE BÖLGESİ YÜZEY ŞEKİLLERİ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24-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 DEVLETÇİLİK</w:t>
            </w:r>
          </w:p>
        </w:tc>
      </w:tr>
      <w:tr w:rsidR="00572E9E" w:rsidRPr="00FF136E" w:rsidTr="00FF136E">
        <w:tc>
          <w:tcPr>
            <w:tcW w:w="90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25-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572E9E" w:rsidRPr="00FF136E" w:rsidRDefault="00572E9E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 PLATO</w:t>
            </w:r>
          </w:p>
        </w:tc>
      </w:tr>
    </w:tbl>
    <w:p w:rsidR="00572E9E" w:rsidRPr="00FF136E" w:rsidRDefault="00572E9E" w:rsidP="00FF136E">
      <w:pPr>
        <w:spacing w:line="240" w:lineRule="auto"/>
        <w:jc w:val="left"/>
        <w:rPr>
          <w:rFonts w:ascii="Garamond" w:hAnsi="Garamond"/>
          <w:b/>
          <w:szCs w:val="22"/>
          <w:lang w:eastAsia="en-US"/>
        </w:rPr>
      </w:pPr>
      <w:r w:rsidRPr="00FF136E">
        <w:rPr>
          <w:b/>
          <w:bCs/>
          <w:color w:val="000000"/>
          <w:sz w:val="22"/>
          <w:szCs w:val="22"/>
        </w:rPr>
        <w:t xml:space="preserve">                   </w:t>
      </w:r>
    </w:p>
    <w:p w:rsidR="00572E9E" w:rsidRPr="00FF136E" w:rsidRDefault="00572E9E" w:rsidP="00FF136E"/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hyperlink r:id="rId31" w:history="1">
        <w:r w:rsidRPr="00E814C9">
          <w:rPr>
            <w:rStyle w:val="Hyperlink"/>
            <w:rFonts w:ascii="Garamond" w:hAnsi="Garamond"/>
            <w:b/>
          </w:rPr>
          <w:t>www.sorubak.com</w:t>
        </w:r>
      </w:hyperlink>
      <w:r>
        <w:rPr>
          <w:rFonts w:ascii="Garamond" w:hAnsi="Garamond"/>
          <w:b/>
        </w:rPr>
        <w:t xml:space="preserve"> </w:t>
      </w: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  <w:sectPr w:rsidR="00572E9E" w:rsidSect="00FF136E">
          <w:type w:val="continuous"/>
          <w:pgSz w:w="11906" w:h="16838"/>
          <w:pgMar w:top="284" w:right="566" w:bottom="284" w:left="567" w:header="708" w:footer="708" w:gutter="0"/>
          <w:cols w:sep="1" w:space="709"/>
          <w:docGrid w:linePitch="360"/>
        </w:sectPr>
      </w:pPr>
    </w:p>
    <w:p w:rsidR="00572E9E" w:rsidRDefault="00572E9E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bookmarkStart w:id="0" w:name="_GoBack"/>
      <w:bookmarkEnd w:id="0"/>
    </w:p>
    <w:sectPr w:rsidR="00572E9E" w:rsidSect="006516C1">
      <w:type w:val="continuous"/>
      <w:pgSz w:w="11906" w:h="16838"/>
      <w:pgMar w:top="284" w:right="566" w:bottom="284" w:left="56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72E9E" w:rsidRDefault="00572E9E" w:rsidP="004D7881">
      <w:pPr>
        <w:spacing w:line="240" w:lineRule="auto"/>
      </w:pPr>
      <w:r>
        <w:separator/>
      </w:r>
    </w:p>
  </w:endnote>
  <w:endnote w:type="continuationSeparator" w:id="0">
    <w:p w:rsidR="00572E9E" w:rsidRDefault="00572E9E" w:rsidP="004D7881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Berlin Sans FB Demi">
    <w:altName w:val="Candara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stellar">
    <w:altName w:val="MV Boli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72E9E" w:rsidRDefault="00572E9E" w:rsidP="004D7881">
      <w:pPr>
        <w:spacing w:line="240" w:lineRule="auto"/>
      </w:pPr>
      <w:r>
        <w:separator/>
      </w:r>
    </w:p>
  </w:footnote>
  <w:footnote w:type="continuationSeparator" w:id="0">
    <w:p w:rsidR="00572E9E" w:rsidRDefault="00572E9E" w:rsidP="004D788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3365E"/>
    <w:multiLevelType w:val="hybridMultilevel"/>
    <w:tmpl w:val="E892A5F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23546FD"/>
    <w:multiLevelType w:val="hybridMultilevel"/>
    <w:tmpl w:val="7A08FDE8"/>
    <w:lvl w:ilvl="0" w:tplc="E0F804F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7B1514F"/>
    <w:multiLevelType w:val="hybridMultilevel"/>
    <w:tmpl w:val="51A24C24"/>
    <w:lvl w:ilvl="0" w:tplc="4E4A057A">
      <w:start w:val="1"/>
      <w:numFmt w:val="upperRoman"/>
      <w:lvlText w:val="%1."/>
      <w:lvlJc w:val="righ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8AB2721"/>
    <w:multiLevelType w:val="hybridMultilevel"/>
    <w:tmpl w:val="5F407A78"/>
    <w:lvl w:ilvl="0" w:tplc="041F0001">
      <w:start w:val="22"/>
      <w:numFmt w:val="bullet"/>
      <w:lvlText w:val=""/>
      <w:lvlJc w:val="left"/>
      <w:pPr>
        <w:ind w:left="1069" w:hanging="360"/>
      </w:pPr>
      <w:rPr>
        <w:rFonts w:ascii="Symbol" w:eastAsia="Times New Roman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371AEF"/>
    <w:multiLevelType w:val="hybridMultilevel"/>
    <w:tmpl w:val="EA207FAE"/>
    <w:lvl w:ilvl="0" w:tplc="E0F804F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2FB6886"/>
    <w:multiLevelType w:val="hybridMultilevel"/>
    <w:tmpl w:val="3BD0F25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48316B5"/>
    <w:multiLevelType w:val="hybridMultilevel"/>
    <w:tmpl w:val="879852C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D1C74E4"/>
    <w:multiLevelType w:val="hybridMultilevel"/>
    <w:tmpl w:val="34480CB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1433236"/>
    <w:multiLevelType w:val="hybridMultilevel"/>
    <w:tmpl w:val="E892A5F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3E07999"/>
    <w:multiLevelType w:val="hybridMultilevel"/>
    <w:tmpl w:val="4DB44F8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BFE7A8A"/>
    <w:multiLevelType w:val="hybridMultilevel"/>
    <w:tmpl w:val="A8069C0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2CCD6C3B"/>
    <w:multiLevelType w:val="hybridMultilevel"/>
    <w:tmpl w:val="7A08FDE8"/>
    <w:lvl w:ilvl="0" w:tplc="E0F804F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2DCE067B"/>
    <w:multiLevelType w:val="hybridMultilevel"/>
    <w:tmpl w:val="1A40539E"/>
    <w:lvl w:ilvl="0" w:tplc="56D0C90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15C62BC"/>
    <w:multiLevelType w:val="hybridMultilevel"/>
    <w:tmpl w:val="125CC66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53606C6"/>
    <w:multiLevelType w:val="hybridMultilevel"/>
    <w:tmpl w:val="01BA84B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AF0416B"/>
    <w:multiLevelType w:val="hybridMultilevel"/>
    <w:tmpl w:val="DEFC190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958665E"/>
    <w:multiLevelType w:val="hybridMultilevel"/>
    <w:tmpl w:val="DE24BB04"/>
    <w:lvl w:ilvl="0" w:tplc="407E818A">
      <w:start w:val="1"/>
      <w:numFmt w:val="upperRoman"/>
      <w:lvlText w:val="%1."/>
      <w:lvlJc w:val="righ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53035F49"/>
    <w:multiLevelType w:val="hybridMultilevel"/>
    <w:tmpl w:val="AB10381E"/>
    <w:lvl w:ilvl="0" w:tplc="5DB2D1DC">
      <w:start w:val="3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6934384D"/>
    <w:multiLevelType w:val="hybridMultilevel"/>
    <w:tmpl w:val="5DE6DEAA"/>
    <w:lvl w:ilvl="0" w:tplc="F460C35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AA46445"/>
    <w:multiLevelType w:val="hybridMultilevel"/>
    <w:tmpl w:val="099C02D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B44507A"/>
    <w:multiLevelType w:val="hybridMultilevel"/>
    <w:tmpl w:val="3EB291D6"/>
    <w:lvl w:ilvl="0" w:tplc="630C427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7CE0603F"/>
    <w:multiLevelType w:val="hybridMultilevel"/>
    <w:tmpl w:val="B79A184E"/>
    <w:lvl w:ilvl="0" w:tplc="DA046BB6">
      <w:start w:val="12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F6C2AC7"/>
    <w:multiLevelType w:val="hybridMultilevel"/>
    <w:tmpl w:val="94D8BA8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7FB21C14"/>
    <w:multiLevelType w:val="hybridMultilevel"/>
    <w:tmpl w:val="BA4206E8"/>
    <w:lvl w:ilvl="0" w:tplc="E0F804F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8"/>
  </w:num>
  <w:num w:numId="2">
    <w:abstractNumId w:val="7"/>
  </w:num>
  <w:num w:numId="3">
    <w:abstractNumId w:val="22"/>
  </w:num>
  <w:num w:numId="4">
    <w:abstractNumId w:val="10"/>
  </w:num>
  <w:num w:numId="5">
    <w:abstractNumId w:val="14"/>
  </w:num>
  <w:num w:numId="6">
    <w:abstractNumId w:val="1"/>
  </w:num>
  <w:num w:numId="7">
    <w:abstractNumId w:val="17"/>
  </w:num>
  <w:num w:numId="8">
    <w:abstractNumId w:val="20"/>
  </w:num>
  <w:num w:numId="9">
    <w:abstractNumId w:val="16"/>
  </w:num>
  <w:num w:numId="10">
    <w:abstractNumId w:val="2"/>
  </w:num>
  <w:num w:numId="11">
    <w:abstractNumId w:val="11"/>
  </w:num>
  <w:num w:numId="12">
    <w:abstractNumId w:val="4"/>
  </w:num>
  <w:num w:numId="13">
    <w:abstractNumId w:val="23"/>
  </w:num>
  <w:num w:numId="14">
    <w:abstractNumId w:val="3"/>
  </w:num>
  <w:num w:numId="15">
    <w:abstractNumId w:val="5"/>
  </w:num>
  <w:num w:numId="16">
    <w:abstractNumId w:val="9"/>
  </w:num>
  <w:num w:numId="17">
    <w:abstractNumId w:val="12"/>
  </w:num>
  <w:num w:numId="18">
    <w:abstractNumId w:val="6"/>
  </w:num>
  <w:num w:numId="19">
    <w:abstractNumId w:val="19"/>
  </w:num>
  <w:num w:numId="20">
    <w:abstractNumId w:val="0"/>
  </w:num>
  <w:num w:numId="21">
    <w:abstractNumId w:val="13"/>
  </w:num>
  <w:num w:numId="22">
    <w:abstractNumId w:val="15"/>
  </w:num>
  <w:num w:numId="23">
    <w:abstractNumId w:val="21"/>
  </w:num>
  <w:num w:numId="24">
    <w:abstractNumId w:val="8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28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D6FDD"/>
    <w:rsid w:val="00001538"/>
    <w:rsid w:val="00003763"/>
    <w:rsid w:val="000050D6"/>
    <w:rsid w:val="000056D0"/>
    <w:rsid w:val="00005E35"/>
    <w:rsid w:val="00010C92"/>
    <w:rsid w:val="00011AD5"/>
    <w:rsid w:val="00011BF9"/>
    <w:rsid w:val="00025471"/>
    <w:rsid w:val="00032E51"/>
    <w:rsid w:val="000350DE"/>
    <w:rsid w:val="00035887"/>
    <w:rsid w:val="00044F93"/>
    <w:rsid w:val="00045521"/>
    <w:rsid w:val="00054344"/>
    <w:rsid w:val="000548D0"/>
    <w:rsid w:val="000553EC"/>
    <w:rsid w:val="00055B07"/>
    <w:rsid w:val="00064834"/>
    <w:rsid w:val="00066BDF"/>
    <w:rsid w:val="000735B3"/>
    <w:rsid w:val="000743D5"/>
    <w:rsid w:val="0007488B"/>
    <w:rsid w:val="00076C11"/>
    <w:rsid w:val="00080CD0"/>
    <w:rsid w:val="00082590"/>
    <w:rsid w:val="00084D6E"/>
    <w:rsid w:val="000850AA"/>
    <w:rsid w:val="00090F19"/>
    <w:rsid w:val="000954C0"/>
    <w:rsid w:val="00097377"/>
    <w:rsid w:val="000A60D5"/>
    <w:rsid w:val="000A7D52"/>
    <w:rsid w:val="000B3F32"/>
    <w:rsid w:val="000B4AFD"/>
    <w:rsid w:val="000C3236"/>
    <w:rsid w:val="000C38BD"/>
    <w:rsid w:val="000C3E43"/>
    <w:rsid w:val="000C4B84"/>
    <w:rsid w:val="000C5398"/>
    <w:rsid w:val="000C5A57"/>
    <w:rsid w:val="000D0883"/>
    <w:rsid w:val="000D109F"/>
    <w:rsid w:val="000D342D"/>
    <w:rsid w:val="000D407C"/>
    <w:rsid w:val="000D4260"/>
    <w:rsid w:val="000D7B3C"/>
    <w:rsid w:val="000E0EB8"/>
    <w:rsid w:val="000E4CF8"/>
    <w:rsid w:val="000E7CC1"/>
    <w:rsid w:val="000F24EE"/>
    <w:rsid w:val="000F50BF"/>
    <w:rsid w:val="000F6666"/>
    <w:rsid w:val="000F6822"/>
    <w:rsid w:val="000F7058"/>
    <w:rsid w:val="001008C9"/>
    <w:rsid w:val="00100F7A"/>
    <w:rsid w:val="001062E9"/>
    <w:rsid w:val="00106349"/>
    <w:rsid w:val="001076CF"/>
    <w:rsid w:val="00113929"/>
    <w:rsid w:val="00113A36"/>
    <w:rsid w:val="00116418"/>
    <w:rsid w:val="00116B38"/>
    <w:rsid w:val="0011751C"/>
    <w:rsid w:val="0012161E"/>
    <w:rsid w:val="00121F6A"/>
    <w:rsid w:val="00122D19"/>
    <w:rsid w:val="00123617"/>
    <w:rsid w:val="0012361A"/>
    <w:rsid w:val="0012730F"/>
    <w:rsid w:val="00131DC9"/>
    <w:rsid w:val="00132DB9"/>
    <w:rsid w:val="00134656"/>
    <w:rsid w:val="0013609C"/>
    <w:rsid w:val="00137719"/>
    <w:rsid w:val="00141E99"/>
    <w:rsid w:val="00142490"/>
    <w:rsid w:val="00144696"/>
    <w:rsid w:val="00145DD2"/>
    <w:rsid w:val="001470B2"/>
    <w:rsid w:val="00157771"/>
    <w:rsid w:val="00161545"/>
    <w:rsid w:val="00163DE2"/>
    <w:rsid w:val="00163F62"/>
    <w:rsid w:val="00173737"/>
    <w:rsid w:val="00175646"/>
    <w:rsid w:val="00175F76"/>
    <w:rsid w:val="00180DF9"/>
    <w:rsid w:val="001815DE"/>
    <w:rsid w:val="001818E7"/>
    <w:rsid w:val="0018234D"/>
    <w:rsid w:val="00184FD5"/>
    <w:rsid w:val="00191621"/>
    <w:rsid w:val="001920F3"/>
    <w:rsid w:val="00192E87"/>
    <w:rsid w:val="00194931"/>
    <w:rsid w:val="00197D1B"/>
    <w:rsid w:val="001A0D86"/>
    <w:rsid w:val="001A3EA9"/>
    <w:rsid w:val="001A6878"/>
    <w:rsid w:val="001B1796"/>
    <w:rsid w:val="001B187E"/>
    <w:rsid w:val="001B34BB"/>
    <w:rsid w:val="001B3CDE"/>
    <w:rsid w:val="001B6179"/>
    <w:rsid w:val="001C06A7"/>
    <w:rsid w:val="001C09DB"/>
    <w:rsid w:val="001C7E3F"/>
    <w:rsid w:val="001D1210"/>
    <w:rsid w:val="001D63AB"/>
    <w:rsid w:val="001D69C6"/>
    <w:rsid w:val="001D75A3"/>
    <w:rsid w:val="001D7D83"/>
    <w:rsid w:val="001E1F84"/>
    <w:rsid w:val="001E5450"/>
    <w:rsid w:val="001F1BC7"/>
    <w:rsid w:val="001F4C34"/>
    <w:rsid w:val="001F711C"/>
    <w:rsid w:val="00202036"/>
    <w:rsid w:val="002045B9"/>
    <w:rsid w:val="002053EF"/>
    <w:rsid w:val="00207557"/>
    <w:rsid w:val="00210E42"/>
    <w:rsid w:val="002123D0"/>
    <w:rsid w:val="00212E92"/>
    <w:rsid w:val="00214DDA"/>
    <w:rsid w:val="00216032"/>
    <w:rsid w:val="00216A62"/>
    <w:rsid w:val="0022080A"/>
    <w:rsid w:val="00221E63"/>
    <w:rsid w:val="00221EBB"/>
    <w:rsid w:val="00222407"/>
    <w:rsid w:val="00230F03"/>
    <w:rsid w:val="0023500A"/>
    <w:rsid w:val="00240699"/>
    <w:rsid w:val="002463E5"/>
    <w:rsid w:val="002464D8"/>
    <w:rsid w:val="00246616"/>
    <w:rsid w:val="00250FB9"/>
    <w:rsid w:val="00252151"/>
    <w:rsid w:val="00252B12"/>
    <w:rsid w:val="0025313F"/>
    <w:rsid w:val="0026026D"/>
    <w:rsid w:val="00263666"/>
    <w:rsid w:val="00264A18"/>
    <w:rsid w:val="00272E06"/>
    <w:rsid w:val="00275685"/>
    <w:rsid w:val="00276A06"/>
    <w:rsid w:val="00276CA3"/>
    <w:rsid w:val="002810AC"/>
    <w:rsid w:val="00287CD4"/>
    <w:rsid w:val="002901FA"/>
    <w:rsid w:val="002940B4"/>
    <w:rsid w:val="0029430D"/>
    <w:rsid w:val="00295153"/>
    <w:rsid w:val="00295979"/>
    <w:rsid w:val="0029650F"/>
    <w:rsid w:val="002A154B"/>
    <w:rsid w:val="002A3051"/>
    <w:rsid w:val="002A5068"/>
    <w:rsid w:val="002A606E"/>
    <w:rsid w:val="002A62CD"/>
    <w:rsid w:val="002A6CDA"/>
    <w:rsid w:val="002A7AA7"/>
    <w:rsid w:val="002B1823"/>
    <w:rsid w:val="002B4502"/>
    <w:rsid w:val="002B6471"/>
    <w:rsid w:val="002B6756"/>
    <w:rsid w:val="002C0171"/>
    <w:rsid w:val="002C2252"/>
    <w:rsid w:val="002C64CC"/>
    <w:rsid w:val="002C6584"/>
    <w:rsid w:val="002C7270"/>
    <w:rsid w:val="002C7519"/>
    <w:rsid w:val="002D0210"/>
    <w:rsid w:val="002D7C20"/>
    <w:rsid w:val="002D7E99"/>
    <w:rsid w:val="002E1FF6"/>
    <w:rsid w:val="002E2E54"/>
    <w:rsid w:val="002E4B74"/>
    <w:rsid w:val="002E6684"/>
    <w:rsid w:val="002E7D1C"/>
    <w:rsid w:val="002F03FE"/>
    <w:rsid w:val="002F655A"/>
    <w:rsid w:val="00303DA1"/>
    <w:rsid w:val="00304C68"/>
    <w:rsid w:val="0030531D"/>
    <w:rsid w:val="00312143"/>
    <w:rsid w:val="00314D2D"/>
    <w:rsid w:val="0031513B"/>
    <w:rsid w:val="0031724E"/>
    <w:rsid w:val="0032337E"/>
    <w:rsid w:val="0032531F"/>
    <w:rsid w:val="00332DF5"/>
    <w:rsid w:val="00334869"/>
    <w:rsid w:val="0033488D"/>
    <w:rsid w:val="00334B1E"/>
    <w:rsid w:val="00334B71"/>
    <w:rsid w:val="00340D0E"/>
    <w:rsid w:val="0034422E"/>
    <w:rsid w:val="00345D9E"/>
    <w:rsid w:val="00353778"/>
    <w:rsid w:val="00354406"/>
    <w:rsid w:val="00355CBA"/>
    <w:rsid w:val="00360669"/>
    <w:rsid w:val="0036268D"/>
    <w:rsid w:val="00367C34"/>
    <w:rsid w:val="003708D9"/>
    <w:rsid w:val="0037325A"/>
    <w:rsid w:val="00373F38"/>
    <w:rsid w:val="00374A79"/>
    <w:rsid w:val="00381993"/>
    <w:rsid w:val="00382EC7"/>
    <w:rsid w:val="003877B3"/>
    <w:rsid w:val="00390258"/>
    <w:rsid w:val="00395D83"/>
    <w:rsid w:val="00397D4B"/>
    <w:rsid w:val="003A39E8"/>
    <w:rsid w:val="003A7026"/>
    <w:rsid w:val="003B326A"/>
    <w:rsid w:val="003C046A"/>
    <w:rsid w:val="003C3258"/>
    <w:rsid w:val="003C3A09"/>
    <w:rsid w:val="003D047F"/>
    <w:rsid w:val="003D0923"/>
    <w:rsid w:val="003D0EBB"/>
    <w:rsid w:val="003D2F27"/>
    <w:rsid w:val="003D4B96"/>
    <w:rsid w:val="003D6AF9"/>
    <w:rsid w:val="003E2519"/>
    <w:rsid w:val="003E3D6F"/>
    <w:rsid w:val="003E41C9"/>
    <w:rsid w:val="003E4D7B"/>
    <w:rsid w:val="003E5557"/>
    <w:rsid w:val="003F3B77"/>
    <w:rsid w:val="003F631D"/>
    <w:rsid w:val="003F7C2B"/>
    <w:rsid w:val="00401BBB"/>
    <w:rsid w:val="0040276B"/>
    <w:rsid w:val="0040765F"/>
    <w:rsid w:val="00411EE8"/>
    <w:rsid w:val="0041247B"/>
    <w:rsid w:val="00421F74"/>
    <w:rsid w:val="0042608E"/>
    <w:rsid w:val="00426958"/>
    <w:rsid w:val="00427F7C"/>
    <w:rsid w:val="00432875"/>
    <w:rsid w:val="0043382A"/>
    <w:rsid w:val="00435356"/>
    <w:rsid w:val="0043554A"/>
    <w:rsid w:val="00436EBF"/>
    <w:rsid w:val="00441145"/>
    <w:rsid w:val="00441B0B"/>
    <w:rsid w:val="00442A7A"/>
    <w:rsid w:val="00442E78"/>
    <w:rsid w:val="0044302C"/>
    <w:rsid w:val="00444FEE"/>
    <w:rsid w:val="004451BF"/>
    <w:rsid w:val="0044533F"/>
    <w:rsid w:val="00446684"/>
    <w:rsid w:val="0045048B"/>
    <w:rsid w:val="00451F4C"/>
    <w:rsid w:val="00452989"/>
    <w:rsid w:val="00456E02"/>
    <w:rsid w:val="00457D67"/>
    <w:rsid w:val="00461900"/>
    <w:rsid w:val="004636FC"/>
    <w:rsid w:val="00470216"/>
    <w:rsid w:val="0047371E"/>
    <w:rsid w:val="004740AC"/>
    <w:rsid w:val="004764EE"/>
    <w:rsid w:val="004768CB"/>
    <w:rsid w:val="0048398B"/>
    <w:rsid w:val="00490B17"/>
    <w:rsid w:val="00490D3E"/>
    <w:rsid w:val="004926F2"/>
    <w:rsid w:val="00492F7A"/>
    <w:rsid w:val="0049479E"/>
    <w:rsid w:val="00494CDC"/>
    <w:rsid w:val="00497E26"/>
    <w:rsid w:val="004A1725"/>
    <w:rsid w:val="004A31CE"/>
    <w:rsid w:val="004A3C03"/>
    <w:rsid w:val="004A4359"/>
    <w:rsid w:val="004A4EFD"/>
    <w:rsid w:val="004A5C0E"/>
    <w:rsid w:val="004B2F27"/>
    <w:rsid w:val="004B71E9"/>
    <w:rsid w:val="004B7E37"/>
    <w:rsid w:val="004C4B00"/>
    <w:rsid w:val="004C513B"/>
    <w:rsid w:val="004D2108"/>
    <w:rsid w:val="004D4F18"/>
    <w:rsid w:val="004D56E9"/>
    <w:rsid w:val="004D71F3"/>
    <w:rsid w:val="004D7881"/>
    <w:rsid w:val="004E10F5"/>
    <w:rsid w:val="004E206E"/>
    <w:rsid w:val="004E3621"/>
    <w:rsid w:val="004E4E54"/>
    <w:rsid w:val="004E5B3A"/>
    <w:rsid w:val="004E64E6"/>
    <w:rsid w:val="004E7C57"/>
    <w:rsid w:val="004F1BCC"/>
    <w:rsid w:val="004F2EFF"/>
    <w:rsid w:val="004F4567"/>
    <w:rsid w:val="004F4724"/>
    <w:rsid w:val="004F501A"/>
    <w:rsid w:val="004F5FFE"/>
    <w:rsid w:val="004F6276"/>
    <w:rsid w:val="00500E02"/>
    <w:rsid w:val="00501FC3"/>
    <w:rsid w:val="0050210C"/>
    <w:rsid w:val="005031A2"/>
    <w:rsid w:val="00504AA2"/>
    <w:rsid w:val="0050556B"/>
    <w:rsid w:val="00507BF8"/>
    <w:rsid w:val="00512DDB"/>
    <w:rsid w:val="00517D05"/>
    <w:rsid w:val="0052117A"/>
    <w:rsid w:val="005216BA"/>
    <w:rsid w:val="00521F07"/>
    <w:rsid w:val="00523698"/>
    <w:rsid w:val="00525788"/>
    <w:rsid w:val="00526638"/>
    <w:rsid w:val="00533194"/>
    <w:rsid w:val="005343C1"/>
    <w:rsid w:val="00535F84"/>
    <w:rsid w:val="00540649"/>
    <w:rsid w:val="00544430"/>
    <w:rsid w:val="00544FE4"/>
    <w:rsid w:val="0055051B"/>
    <w:rsid w:val="005509BB"/>
    <w:rsid w:val="00555AC1"/>
    <w:rsid w:val="00561739"/>
    <w:rsid w:val="00562FD8"/>
    <w:rsid w:val="00571104"/>
    <w:rsid w:val="00572E9E"/>
    <w:rsid w:val="0057629A"/>
    <w:rsid w:val="0057783A"/>
    <w:rsid w:val="00580B8E"/>
    <w:rsid w:val="00582048"/>
    <w:rsid w:val="00582214"/>
    <w:rsid w:val="00584EC0"/>
    <w:rsid w:val="005850B1"/>
    <w:rsid w:val="00585376"/>
    <w:rsid w:val="0059592A"/>
    <w:rsid w:val="0059618B"/>
    <w:rsid w:val="005A4457"/>
    <w:rsid w:val="005A4A97"/>
    <w:rsid w:val="005A568C"/>
    <w:rsid w:val="005A5B08"/>
    <w:rsid w:val="005B01C9"/>
    <w:rsid w:val="005B1937"/>
    <w:rsid w:val="005C347B"/>
    <w:rsid w:val="005C3A53"/>
    <w:rsid w:val="005C61D6"/>
    <w:rsid w:val="005D0518"/>
    <w:rsid w:val="005D1BA5"/>
    <w:rsid w:val="005D4A52"/>
    <w:rsid w:val="005D77A9"/>
    <w:rsid w:val="005E0C69"/>
    <w:rsid w:val="005E1D85"/>
    <w:rsid w:val="005E4920"/>
    <w:rsid w:val="005E4D04"/>
    <w:rsid w:val="005E4E12"/>
    <w:rsid w:val="005E7B15"/>
    <w:rsid w:val="005F06C8"/>
    <w:rsid w:val="005F1A32"/>
    <w:rsid w:val="005F2888"/>
    <w:rsid w:val="005F5A0D"/>
    <w:rsid w:val="005F6264"/>
    <w:rsid w:val="00604691"/>
    <w:rsid w:val="00604BA0"/>
    <w:rsid w:val="00605BF6"/>
    <w:rsid w:val="00607A0F"/>
    <w:rsid w:val="00610421"/>
    <w:rsid w:val="0061056D"/>
    <w:rsid w:val="00610777"/>
    <w:rsid w:val="00610949"/>
    <w:rsid w:val="0061185C"/>
    <w:rsid w:val="00611F70"/>
    <w:rsid w:val="00613491"/>
    <w:rsid w:val="006174E7"/>
    <w:rsid w:val="00620EBD"/>
    <w:rsid w:val="00621814"/>
    <w:rsid w:val="0062481A"/>
    <w:rsid w:val="006318ED"/>
    <w:rsid w:val="00632D4D"/>
    <w:rsid w:val="00640476"/>
    <w:rsid w:val="00640ECF"/>
    <w:rsid w:val="006446C5"/>
    <w:rsid w:val="006516C1"/>
    <w:rsid w:val="00652585"/>
    <w:rsid w:val="006538DD"/>
    <w:rsid w:val="00653C1F"/>
    <w:rsid w:val="00657372"/>
    <w:rsid w:val="00657B7F"/>
    <w:rsid w:val="006601FE"/>
    <w:rsid w:val="00661476"/>
    <w:rsid w:val="006616F4"/>
    <w:rsid w:val="0066293C"/>
    <w:rsid w:val="006641E3"/>
    <w:rsid w:val="00664899"/>
    <w:rsid w:val="00665967"/>
    <w:rsid w:val="00666749"/>
    <w:rsid w:val="00671970"/>
    <w:rsid w:val="006749C2"/>
    <w:rsid w:val="00674CD1"/>
    <w:rsid w:val="00675961"/>
    <w:rsid w:val="00676E6A"/>
    <w:rsid w:val="00682671"/>
    <w:rsid w:val="00684F85"/>
    <w:rsid w:val="00685AB1"/>
    <w:rsid w:val="006A1FA8"/>
    <w:rsid w:val="006B0243"/>
    <w:rsid w:val="006B167A"/>
    <w:rsid w:val="006B4D4B"/>
    <w:rsid w:val="006B5930"/>
    <w:rsid w:val="006B609A"/>
    <w:rsid w:val="006B7499"/>
    <w:rsid w:val="006C419B"/>
    <w:rsid w:val="006C7F2D"/>
    <w:rsid w:val="006D02F5"/>
    <w:rsid w:val="006D0986"/>
    <w:rsid w:val="006D0A9B"/>
    <w:rsid w:val="006D0F2D"/>
    <w:rsid w:val="006D1408"/>
    <w:rsid w:val="006D6FDD"/>
    <w:rsid w:val="006E2822"/>
    <w:rsid w:val="006E47EE"/>
    <w:rsid w:val="006E7153"/>
    <w:rsid w:val="006F1901"/>
    <w:rsid w:val="006F3439"/>
    <w:rsid w:val="006F59F7"/>
    <w:rsid w:val="00701C29"/>
    <w:rsid w:val="00704BDE"/>
    <w:rsid w:val="0070549C"/>
    <w:rsid w:val="007055F4"/>
    <w:rsid w:val="007079EB"/>
    <w:rsid w:val="0071110C"/>
    <w:rsid w:val="007132A9"/>
    <w:rsid w:val="007144B2"/>
    <w:rsid w:val="007158E5"/>
    <w:rsid w:val="0071740D"/>
    <w:rsid w:val="0072095B"/>
    <w:rsid w:val="007213A8"/>
    <w:rsid w:val="00722215"/>
    <w:rsid w:val="0072300F"/>
    <w:rsid w:val="00724E44"/>
    <w:rsid w:val="007263B6"/>
    <w:rsid w:val="0073123F"/>
    <w:rsid w:val="00731F64"/>
    <w:rsid w:val="00732A0A"/>
    <w:rsid w:val="00743999"/>
    <w:rsid w:val="007509C9"/>
    <w:rsid w:val="0075127D"/>
    <w:rsid w:val="0075268A"/>
    <w:rsid w:val="0075429B"/>
    <w:rsid w:val="007549A0"/>
    <w:rsid w:val="00757192"/>
    <w:rsid w:val="007606A7"/>
    <w:rsid w:val="00762338"/>
    <w:rsid w:val="007629F4"/>
    <w:rsid w:val="0077394B"/>
    <w:rsid w:val="0077424E"/>
    <w:rsid w:val="007752B5"/>
    <w:rsid w:val="00782FFB"/>
    <w:rsid w:val="0078573F"/>
    <w:rsid w:val="00785EDD"/>
    <w:rsid w:val="00786AFB"/>
    <w:rsid w:val="00791045"/>
    <w:rsid w:val="00791CC5"/>
    <w:rsid w:val="00792ED8"/>
    <w:rsid w:val="00796430"/>
    <w:rsid w:val="007A0227"/>
    <w:rsid w:val="007A2C18"/>
    <w:rsid w:val="007B1951"/>
    <w:rsid w:val="007B6AB6"/>
    <w:rsid w:val="007D2EEA"/>
    <w:rsid w:val="007D7284"/>
    <w:rsid w:val="007E00EB"/>
    <w:rsid w:val="007E0E2D"/>
    <w:rsid w:val="007E1C6B"/>
    <w:rsid w:val="007E4367"/>
    <w:rsid w:val="007E5A7D"/>
    <w:rsid w:val="007F082E"/>
    <w:rsid w:val="007F1B0D"/>
    <w:rsid w:val="007F2A7A"/>
    <w:rsid w:val="007F2C82"/>
    <w:rsid w:val="007F6C7C"/>
    <w:rsid w:val="007F73C3"/>
    <w:rsid w:val="00800BD9"/>
    <w:rsid w:val="00805E57"/>
    <w:rsid w:val="00806536"/>
    <w:rsid w:val="00807BA9"/>
    <w:rsid w:val="00811A94"/>
    <w:rsid w:val="0082479B"/>
    <w:rsid w:val="008250E9"/>
    <w:rsid w:val="00827F39"/>
    <w:rsid w:val="00830CFD"/>
    <w:rsid w:val="00832C96"/>
    <w:rsid w:val="00836F4B"/>
    <w:rsid w:val="0083748A"/>
    <w:rsid w:val="008423F6"/>
    <w:rsid w:val="00843574"/>
    <w:rsid w:val="00845CE0"/>
    <w:rsid w:val="00846ACC"/>
    <w:rsid w:val="00846F36"/>
    <w:rsid w:val="00850AC8"/>
    <w:rsid w:val="00854B46"/>
    <w:rsid w:val="00854DAB"/>
    <w:rsid w:val="008575F3"/>
    <w:rsid w:val="00860019"/>
    <w:rsid w:val="00867339"/>
    <w:rsid w:val="00872DC6"/>
    <w:rsid w:val="00883D80"/>
    <w:rsid w:val="00883F48"/>
    <w:rsid w:val="008905C0"/>
    <w:rsid w:val="00897B01"/>
    <w:rsid w:val="008A200A"/>
    <w:rsid w:val="008A368C"/>
    <w:rsid w:val="008A4B2E"/>
    <w:rsid w:val="008A5105"/>
    <w:rsid w:val="008A6609"/>
    <w:rsid w:val="008B42F9"/>
    <w:rsid w:val="008C0B25"/>
    <w:rsid w:val="008C5E12"/>
    <w:rsid w:val="008D13EC"/>
    <w:rsid w:val="008D2854"/>
    <w:rsid w:val="008D4FEA"/>
    <w:rsid w:val="008E073A"/>
    <w:rsid w:val="008E7059"/>
    <w:rsid w:val="008E7336"/>
    <w:rsid w:val="008F0BB1"/>
    <w:rsid w:val="008F0D76"/>
    <w:rsid w:val="008F1B39"/>
    <w:rsid w:val="008F2118"/>
    <w:rsid w:val="008F33E2"/>
    <w:rsid w:val="008F3CA5"/>
    <w:rsid w:val="008F3EED"/>
    <w:rsid w:val="009019BD"/>
    <w:rsid w:val="009021BC"/>
    <w:rsid w:val="00902882"/>
    <w:rsid w:val="00903F49"/>
    <w:rsid w:val="00905BBA"/>
    <w:rsid w:val="00907A0C"/>
    <w:rsid w:val="00907B44"/>
    <w:rsid w:val="0091114E"/>
    <w:rsid w:val="00912069"/>
    <w:rsid w:val="009124BE"/>
    <w:rsid w:val="0091295F"/>
    <w:rsid w:val="00922A9C"/>
    <w:rsid w:val="0092417E"/>
    <w:rsid w:val="00925075"/>
    <w:rsid w:val="009256BB"/>
    <w:rsid w:val="00931157"/>
    <w:rsid w:val="00934EBF"/>
    <w:rsid w:val="00935237"/>
    <w:rsid w:val="0094200E"/>
    <w:rsid w:val="00950099"/>
    <w:rsid w:val="0095222B"/>
    <w:rsid w:val="00952F43"/>
    <w:rsid w:val="00966B27"/>
    <w:rsid w:val="0097225F"/>
    <w:rsid w:val="009741E4"/>
    <w:rsid w:val="009758CA"/>
    <w:rsid w:val="00977F89"/>
    <w:rsid w:val="009814D6"/>
    <w:rsid w:val="00984513"/>
    <w:rsid w:val="00985245"/>
    <w:rsid w:val="00991E71"/>
    <w:rsid w:val="00992600"/>
    <w:rsid w:val="0099280B"/>
    <w:rsid w:val="0099553E"/>
    <w:rsid w:val="00997E5A"/>
    <w:rsid w:val="009A4635"/>
    <w:rsid w:val="009A5433"/>
    <w:rsid w:val="009A66DA"/>
    <w:rsid w:val="009A69FC"/>
    <w:rsid w:val="009A7757"/>
    <w:rsid w:val="009B1A15"/>
    <w:rsid w:val="009B21D6"/>
    <w:rsid w:val="009B4488"/>
    <w:rsid w:val="009B54D2"/>
    <w:rsid w:val="009B6F4E"/>
    <w:rsid w:val="009C2E8E"/>
    <w:rsid w:val="009C653A"/>
    <w:rsid w:val="009D45DA"/>
    <w:rsid w:val="009D53DC"/>
    <w:rsid w:val="009D64D6"/>
    <w:rsid w:val="009D6C02"/>
    <w:rsid w:val="009D7C4F"/>
    <w:rsid w:val="009E409F"/>
    <w:rsid w:val="009E42CA"/>
    <w:rsid w:val="009E4482"/>
    <w:rsid w:val="009F151A"/>
    <w:rsid w:val="009F48FA"/>
    <w:rsid w:val="00A006A1"/>
    <w:rsid w:val="00A01167"/>
    <w:rsid w:val="00A04FED"/>
    <w:rsid w:val="00A058A6"/>
    <w:rsid w:val="00A05AFD"/>
    <w:rsid w:val="00A1042A"/>
    <w:rsid w:val="00A11E00"/>
    <w:rsid w:val="00A13F2C"/>
    <w:rsid w:val="00A14E44"/>
    <w:rsid w:val="00A155BB"/>
    <w:rsid w:val="00A16723"/>
    <w:rsid w:val="00A17B08"/>
    <w:rsid w:val="00A2318B"/>
    <w:rsid w:val="00A243FA"/>
    <w:rsid w:val="00A25EAE"/>
    <w:rsid w:val="00A2633A"/>
    <w:rsid w:val="00A32A2C"/>
    <w:rsid w:val="00A35BD0"/>
    <w:rsid w:val="00A37B2D"/>
    <w:rsid w:val="00A425C3"/>
    <w:rsid w:val="00A4513A"/>
    <w:rsid w:val="00A45A07"/>
    <w:rsid w:val="00A5451E"/>
    <w:rsid w:val="00A546D2"/>
    <w:rsid w:val="00A54FD8"/>
    <w:rsid w:val="00A562B3"/>
    <w:rsid w:val="00A63833"/>
    <w:rsid w:val="00A72460"/>
    <w:rsid w:val="00A738F0"/>
    <w:rsid w:val="00A77151"/>
    <w:rsid w:val="00A774EF"/>
    <w:rsid w:val="00A80E15"/>
    <w:rsid w:val="00A84D9C"/>
    <w:rsid w:val="00A85ECB"/>
    <w:rsid w:val="00A86457"/>
    <w:rsid w:val="00A87B2A"/>
    <w:rsid w:val="00A90709"/>
    <w:rsid w:val="00A93136"/>
    <w:rsid w:val="00AA0B05"/>
    <w:rsid w:val="00AA2EC0"/>
    <w:rsid w:val="00AA39BA"/>
    <w:rsid w:val="00AA4B69"/>
    <w:rsid w:val="00AA4D78"/>
    <w:rsid w:val="00AA652E"/>
    <w:rsid w:val="00AA6579"/>
    <w:rsid w:val="00AB0CEB"/>
    <w:rsid w:val="00AB26EE"/>
    <w:rsid w:val="00AB5F28"/>
    <w:rsid w:val="00AB6780"/>
    <w:rsid w:val="00AB74DF"/>
    <w:rsid w:val="00AB7ADB"/>
    <w:rsid w:val="00AC2480"/>
    <w:rsid w:val="00AC75CC"/>
    <w:rsid w:val="00AC7E45"/>
    <w:rsid w:val="00AD0FDF"/>
    <w:rsid w:val="00AE1139"/>
    <w:rsid w:val="00AE1CBD"/>
    <w:rsid w:val="00AE244E"/>
    <w:rsid w:val="00AE2BDB"/>
    <w:rsid w:val="00AF7E70"/>
    <w:rsid w:val="00B01158"/>
    <w:rsid w:val="00B021A7"/>
    <w:rsid w:val="00B06F2F"/>
    <w:rsid w:val="00B07840"/>
    <w:rsid w:val="00B10835"/>
    <w:rsid w:val="00B14CBE"/>
    <w:rsid w:val="00B16D0E"/>
    <w:rsid w:val="00B17375"/>
    <w:rsid w:val="00B228F1"/>
    <w:rsid w:val="00B2300F"/>
    <w:rsid w:val="00B24530"/>
    <w:rsid w:val="00B25054"/>
    <w:rsid w:val="00B2758D"/>
    <w:rsid w:val="00B27D64"/>
    <w:rsid w:val="00B31B87"/>
    <w:rsid w:val="00B31FD7"/>
    <w:rsid w:val="00B325FA"/>
    <w:rsid w:val="00B3266A"/>
    <w:rsid w:val="00B3789E"/>
    <w:rsid w:val="00B41DA5"/>
    <w:rsid w:val="00B42610"/>
    <w:rsid w:val="00B44465"/>
    <w:rsid w:val="00B5317F"/>
    <w:rsid w:val="00B5761A"/>
    <w:rsid w:val="00B61C7D"/>
    <w:rsid w:val="00B626C9"/>
    <w:rsid w:val="00B66C1D"/>
    <w:rsid w:val="00B7339C"/>
    <w:rsid w:val="00B76758"/>
    <w:rsid w:val="00B76CD0"/>
    <w:rsid w:val="00B80BD1"/>
    <w:rsid w:val="00B826E0"/>
    <w:rsid w:val="00B827C2"/>
    <w:rsid w:val="00B82BD9"/>
    <w:rsid w:val="00B834EC"/>
    <w:rsid w:val="00B83896"/>
    <w:rsid w:val="00B85A9C"/>
    <w:rsid w:val="00B90881"/>
    <w:rsid w:val="00B90D97"/>
    <w:rsid w:val="00B93C9E"/>
    <w:rsid w:val="00B95735"/>
    <w:rsid w:val="00BA5AD9"/>
    <w:rsid w:val="00BA7B51"/>
    <w:rsid w:val="00BA7CAE"/>
    <w:rsid w:val="00BB027B"/>
    <w:rsid w:val="00BB0A2F"/>
    <w:rsid w:val="00BB5E16"/>
    <w:rsid w:val="00BB6485"/>
    <w:rsid w:val="00BC07F7"/>
    <w:rsid w:val="00BC199E"/>
    <w:rsid w:val="00BC67E7"/>
    <w:rsid w:val="00BC7FA7"/>
    <w:rsid w:val="00BD1123"/>
    <w:rsid w:val="00BD1BD5"/>
    <w:rsid w:val="00BD54B9"/>
    <w:rsid w:val="00BD78F7"/>
    <w:rsid w:val="00BE09F2"/>
    <w:rsid w:val="00BE2495"/>
    <w:rsid w:val="00BE3217"/>
    <w:rsid w:val="00BE5D11"/>
    <w:rsid w:val="00C03034"/>
    <w:rsid w:val="00C03C1E"/>
    <w:rsid w:val="00C0482D"/>
    <w:rsid w:val="00C073AB"/>
    <w:rsid w:val="00C104D2"/>
    <w:rsid w:val="00C1065B"/>
    <w:rsid w:val="00C12F0D"/>
    <w:rsid w:val="00C13498"/>
    <w:rsid w:val="00C2067C"/>
    <w:rsid w:val="00C239F1"/>
    <w:rsid w:val="00C25853"/>
    <w:rsid w:val="00C2617C"/>
    <w:rsid w:val="00C306D9"/>
    <w:rsid w:val="00C34E97"/>
    <w:rsid w:val="00C35487"/>
    <w:rsid w:val="00C35A62"/>
    <w:rsid w:val="00C35C4C"/>
    <w:rsid w:val="00C418D3"/>
    <w:rsid w:val="00C45373"/>
    <w:rsid w:val="00C50FEE"/>
    <w:rsid w:val="00C57CB8"/>
    <w:rsid w:val="00C60864"/>
    <w:rsid w:val="00C64D70"/>
    <w:rsid w:val="00C659E6"/>
    <w:rsid w:val="00C67F02"/>
    <w:rsid w:val="00C722C4"/>
    <w:rsid w:val="00C72FB1"/>
    <w:rsid w:val="00C74945"/>
    <w:rsid w:val="00C77357"/>
    <w:rsid w:val="00C83944"/>
    <w:rsid w:val="00C848D7"/>
    <w:rsid w:val="00C908A8"/>
    <w:rsid w:val="00C971C4"/>
    <w:rsid w:val="00CA099E"/>
    <w:rsid w:val="00CA1092"/>
    <w:rsid w:val="00CA134C"/>
    <w:rsid w:val="00CA67D2"/>
    <w:rsid w:val="00CB1FB8"/>
    <w:rsid w:val="00CB5FD7"/>
    <w:rsid w:val="00CC1D83"/>
    <w:rsid w:val="00CC4366"/>
    <w:rsid w:val="00CC4476"/>
    <w:rsid w:val="00CC62DD"/>
    <w:rsid w:val="00CC68AA"/>
    <w:rsid w:val="00CC78B8"/>
    <w:rsid w:val="00CD238D"/>
    <w:rsid w:val="00CD444B"/>
    <w:rsid w:val="00CD44FD"/>
    <w:rsid w:val="00CD4DDF"/>
    <w:rsid w:val="00CD5BFC"/>
    <w:rsid w:val="00CD6378"/>
    <w:rsid w:val="00CD7A56"/>
    <w:rsid w:val="00CE261E"/>
    <w:rsid w:val="00CE2F68"/>
    <w:rsid w:val="00CE48F9"/>
    <w:rsid w:val="00CF0197"/>
    <w:rsid w:val="00CF4A29"/>
    <w:rsid w:val="00D02954"/>
    <w:rsid w:val="00D02C95"/>
    <w:rsid w:val="00D03AA0"/>
    <w:rsid w:val="00D04874"/>
    <w:rsid w:val="00D0582E"/>
    <w:rsid w:val="00D0598D"/>
    <w:rsid w:val="00D104CF"/>
    <w:rsid w:val="00D10DB8"/>
    <w:rsid w:val="00D14AD4"/>
    <w:rsid w:val="00D21BCE"/>
    <w:rsid w:val="00D21FE5"/>
    <w:rsid w:val="00D302B1"/>
    <w:rsid w:val="00D30D31"/>
    <w:rsid w:val="00D3389D"/>
    <w:rsid w:val="00D34293"/>
    <w:rsid w:val="00D3504A"/>
    <w:rsid w:val="00D44003"/>
    <w:rsid w:val="00D46ED9"/>
    <w:rsid w:val="00D472A8"/>
    <w:rsid w:val="00D567A2"/>
    <w:rsid w:val="00D570A2"/>
    <w:rsid w:val="00D6022A"/>
    <w:rsid w:val="00D61F56"/>
    <w:rsid w:val="00D70033"/>
    <w:rsid w:val="00D77B8F"/>
    <w:rsid w:val="00D84A83"/>
    <w:rsid w:val="00D84B73"/>
    <w:rsid w:val="00D9037D"/>
    <w:rsid w:val="00D90D4C"/>
    <w:rsid w:val="00D927D6"/>
    <w:rsid w:val="00D931D5"/>
    <w:rsid w:val="00D93617"/>
    <w:rsid w:val="00D945D2"/>
    <w:rsid w:val="00D95E9D"/>
    <w:rsid w:val="00D96D23"/>
    <w:rsid w:val="00D97129"/>
    <w:rsid w:val="00D977E7"/>
    <w:rsid w:val="00DA0FFE"/>
    <w:rsid w:val="00DA2C50"/>
    <w:rsid w:val="00DB2621"/>
    <w:rsid w:val="00DB37F7"/>
    <w:rsid w:val="00DB77CC"/>
    <w:rsid w:val="00DB7AC7"/>
    <w:rsid w:val="00DC0A4D"/>
    <w:rsid w:val="00DC127F"/>
    <w:rsid w:val="00DC2547"/>
    <w:rsid w:val="00DC5CEC"/>
    <w:rsid w:val="00DC6019"/>
    <w:rsid w:val="00DC678F"/>
    <w:rsid w:val="00DD017A"/>
    <w:rsid w:val="00DD2249"/>
    <w:rsid w:val="00DD23FD"/>
    <w:rsid w:val="00DD316E"/>
    <w:rsid w:val="00DD6FDD"/>
    <w:rsid w:val="00DE01F5"/>
    <w:rsid w:val="00DE0305"/>
    <w:rsid w:val="00DE0395"/>
    <w:rsid w:val="00DE0FF6"/>
    <w:rsid w:val="00DE2927"/>
    <w:rsid w:val="00DE2EB7"/>
    <w:rsid w:val="00DE505C"/>
    <w:rsid w:val="00DE7298"/>
    <w:rsid w:val="00DF0150"/>
    <w:rsid w:val="00DF12A9"/>
    <w:rsid w:val="00DF3909"/>
    <w:rsid w:val="00DF7797"/>
    <w:rsid w:val="00E018F7"/>
    <w:rsid w:val="00E01B74"/>
    <w:rsid w:val="00E02126"/>
    <w:rsid w:val="00E129FA"/>
    <w:rsid w:val="00E25387"/>
    <w:rsid w:val="00E25CA8"/>
    <w:rsid w:val="00E2679D"/>
    <w:rsid w:val="00E32983"/>
    <w:rsid w:val="00E33730"/>
    <w:rsid w:val="00E33A3F"/>
    <w:rsid w:val="00E3456D"/>
    <w:rsid w:val="00E3527B"/>
    <w:rsid w:val="00E413C1"/>
    <w:rsid w:val="00E4299E"/>
    <w:rsid w:val="00E51DA6"/>
    <w:rsid w:val="00E60023"/>
    <w:rsid w:val="00E60B2D"/>
    <w:rsid w:val="00E6197D"/>
    <w:rsid w:val="00E61CE6"/>
    <w:rsid w:val="00E655A6"/>
    <w:rsid w:val="00E655B4"/>
    <w:rsid w:val="00E6577C"/>
    <w:rsid w:val="00E660E2"/>
    <w:rsid w:val="00E665EF"/>
    <w:rsid w:val="00E666BE"/>
    <w:rsid w:val="00E67CDF"/>
    <w:rsid w:val="00E76897"/>
    <w:rsid w:val="00E81281"/>
    <w:rsid w:val="00E814C9"/>
    <w:rsid w:val="00E8158D"/>
    <w:rsid w:val="00E82899"/>
    <w:rsid w:val="00E83405"/>
    <w:rsid w:val="00E85CEC"/>
    <w:rsid w:val="00E86132"/>
    <w:rsid w:val="00E87F44"/>
    <w:rsid w:val="00E91918"/>
    <w:rsid w:val="00E92D6F"/>
    <w:rsid w:val="00E936D5"/>
    <w:rsid w:val="00E9731F"/>
    <w:rsid w:val="00EA0574"/>
    <w:rsid w:val="00EA381C"/>
    <w:rsid w:val="00EA6668"/>
    <w:rsid w:val="00EB3882"/>
    <w:rsid w:val="00EB5FE2"/>
    <w:rsid w:val="00EB72F7"/>
    <w:rsid w:val="00EC0C35"/>
    <w:rsid w:val="00EC1A71"/>
    <w:rsid w:val="00EC20A7"/>
    <w:rsid w:val="00EC276F"/>
    <w:rsid w:val="00EC6946"/>
    <w:rsid w:val="00EC7E3B"/>
    <w:rsid w:val="00ED233C"/>
    <w:rsid w:val="00ED5A77"/>
    <w:rsid w:val="00ED79AD"/>
    <w:rsid w:val="00EE103C"/>
    <w:rsid w:val="00EE549D"/>
    <w:rsid w:val="00EE66CB"/>
    <w:rsid w:val="00EE690F"/>
    <w:rsid w:val="00EF204A"/>
    <w:rsid w:val="00EF3C3F"/>
    <w:rsid w:val="00EF3E6A"/>
    <w:rsid w:val="00EF494C"/>
    <w:rsid w:val="00EF7C56"/>
    <w:rsid w:val="00F00AB3"/>
    <w:rsid w:val="00F04128"/>
    <w:rsid w:val="00F063C9"/>
    <w:rsid w:val="00F06AF0"/>
    <w:rsid w:val="00F1257C"/>
    <w:rsid w:val="00F1586D"/>
    <w:rsid w:val="00F20649"/>
    <w:rsid w:val="00F2457E"/>
    <w:rsid w:val="00F24D4A"/>
    <w:rsid w:val="00F31550"/>
    <w:rsid w:val="00F3202E"/>
    <w:rsid w:val="00F334CC"/>
    <w:rsid w:val="00F33879"/>
    <w:rsid w:val="00F35CF1"/>
    <w:rsid w:val="00F35FBA"/>
    <w:rsid w:val="00F41398"/>
    <w:rsid w:val="00F42395"/>
    <w:rsid w:val="00F4260A"/>
    <w:rsid w:val="00F428A7"/>
    <w:rsid w:val="00F43119"/>
    <w:rsid w:val="00F445C9"/>
    <w:rsid w:val="00F45197"/>
    <w:rsid w:val="00F45CB9"/>
    <w:rsid w:val="00F624BD"/>
    <w:rsid w:val="00F64D91"/>
    <w:rsid w:val="00F70A75"/>
    <w:rsid w:val="00F76FD6"/>
    <w:rsid w:val="00F83F4E"/>
    <w:rsid w:val="00F85202"/>
    <w:rsid w:val="00F86A3A"/>
    <w:rsid w:val="00F91CBE"/>
    <w:rsid w:val="00F92B48"/>
    <w:rsid w:val="00F93F5B"/>
    <w:rsid w:val="00F94C5B"/>
    <w:rsid w:val="00FA0608"/>
    <w:rsid w:val="00FA1487"/>
    <w:rsid w:val="00FA39D6"/>
    <w:rsid w:val="00FA4F11"/>
    <w:rsid w:val="00FA6AF3"/>
    <w:rsid w:val="00FB020B"/>
    <w:rsid w:val="00FB047A"/>
    <w:rsid w:val="00FB0833"/>
    <w:rsid w:val="00FB21B9"/>
    <w:rsid w:val="00FB220B"/>
    <w:rsid w:val="00FB5B12"/>
    <w:rsid w:val="00FC34F9"/>
    <w:rsid w:val="00FC49FF"/>
    <w:rsid w:val="00FC5D4F"/>
    <w:rsid w:val="00FC637B"/>
    <w:rsid w:val="00FC677A"/>
    <w:rsid w:val="00FC6808"/>
    <w:rsid w:val="00FC6E2D"/>
    <w:rsid w:val="00FD07D6"/>
    <w:rsid w:val="00FD17DA"/>
    <w:rsid w:val="00FD35CB"/>
    <w:rsid w:val="00FD52C6"/>
    <w:rsid w:val="00FD615D"/>
    <w:rsid w:val="00FD6D0B"/>
    <w:rsid w:val="00FF136E"/>
    <w:rsid w:val="00FF5A71"/>
    <w:rsid w:val="00FF6504"/>
    <w:rsid w:val="00FF69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0A9B"/>
    <w:pPr>
      <w:spacing w:line="240" w:lineRule="exact"/>
      <w:jc w:val="both"/>
    </w:pPr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DD6FD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D6FDD"/>
    <w:rPr>
      <w:rFonts w:ascii="Tahoma" w:hAnsi="Tahoma" w:cs="Tahoma"/>
      <w:sz w:val="16"/>
      <w:szCs w:val="16"/>
      <w:lang w:eastAsia="tr-TR"/>
    </w:rPr>
  </w:style>
  <w:style w:type="paragraph" w:styleId="ListParagraph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BookTitle">
    <w:name w:val="Book Title"/>
    <w:basedOn w:val="DefaultParagraphFont"/>
    <w:uiPriority w:val="99"/>
    <w:qFormat/>
    <w:rsid w:val="00854DAB"/>
    <w:rPr>
      <w:rFonts w:cs="Times New Roman"/>
      <w:b/>
      <w:bCs/>
      <w:smallCaps/>
      <w:spacing w:val="5"/>
    </w:rPr>
  </w:style>
  <w:style w:type="character" w:styleId="SubtleReference">
    <w:name w:val="Subtle Reference"/>
    <w:basedOn w:val="DefaultParagraphFont"/>
    <w:uiPriority w:val="99"/>
    <w:qFormat/>
    <w:rsid w:val="00950099"/>
    <w:rPr>
      <w:rFonts w:cs="Times New Roman"/>
      <w:smallCaps/>
      <w:color w:val="C0504D"/>
      <w:u w:val="single"/>
    </w:rPr>
  </w:style>
  <w:style w:type="character" w:styleId="IntenseReference">
    <w:name w:val="Intense Reference"/>
    <w:basedOn w:val="DefaultParagraphFont"/>
    <w:uiPriority w:val="99"/>
    <w:qFormat/>
    <w:rsid w:val="00950099"/>
    <w:rPr>
      <w:rFonts w:cs="Times New Roman"/>
      <w:b/>
      <w:bCs/>
      <w:smallCaps/>
      <w:color w:val="C0504D"/>
      <w:spacing w:val="5"/>
      <w:u w:val="single"/>
    </w:rPr>
  </w:style>
  <w:style w:type="paragraph" w:styleId="NoSpacing">
    <w:name w:val="No Spacing"/>
    <w:uiPriority w:val="99"/>
    <w:qFormat/>
    <w:rsid w:val="00950099"/>
    <w:pPr>
      <w:spacing w:line="240" w:lineRule="exact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Style1">
    <w:name w:val="Style1"/>
    <w:basedOn w:val="Normal"/>
    <w:uiPriority w:val="99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DefaultParagraphFont"/>
    <w:uiPriority w:val="99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eGrid">
    <w:name w:val="Table Grid"/>
    <w:basedOn w:val="TableNormal"/>
    <w:uiPriority w:val="99"/>
    <w:rsid w:val="00F4260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MediumShading2-Accent3">
    <w:name w:val="Medium Shading 2 Accent 3"/>
    <w:basedOn w:val="TableNormal"/>
    <w:uiPriority w:val="99"/>
    <w:rsid w:val="005509BB"/>
    <w:rPr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99"/>
    <w:rsid w:val="005509BB"/>
    <w:rPr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99"/>
    <w:rsid w:val="005509BB"/>
    <w:rPr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99"/>
    <w:rsid w:val="005509BB"/>
    <w:rPr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99"/>
    <w:rsid w:val="005509BB"/>
    <w:rPr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2-Accent3">
    <w:name w:val="Medium List 2 Accent 3"/>
    <w:basedOn w:val="TableNormal"/>
    <w:uiPriority w:val="99"/>
    <w:rsid w:val="005509BB"/>
    <w:rPr>
      <w:rFonts w:ascii="Cambria" w:eastAsia="Times New Roman" w:hAnsi="Cambria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9BBB5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9BBB59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9BBB5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E6EED5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MediumList1-Accent3">
    <w:name w:val="Medium List 1 Accent 3"/>
    <w:basedOn w:val="TableNormal"/>
    <w:uiPriority w:val="99"/>
    <w:rsid w:val="005509BB"/>
    <w:rPr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9BBB59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band1Vert">
      <w:rPr>
        <w:rFonts w:cs="Times New Roman"/>
      </w:rPr>
      <w:tblPr/>
      <w:tcPr>
        <w:shd w:val="clear" w:color="auto" w:fill="E6EED5"/>
      </w:tcPr>
    </w:tblStylePr>
    <w:tblStylePr w:type="band1Horz">
      <w:rPr>
        <w:rFonts w:cs="Times New Roman"/>
      </w:rPr>
      <w:tblPr/>
      <w:tcPr>
        <w:shd w:val="clear" w:color="auto" w:fill="E6EED5"/>
      </w:tcPr>
    </w:tblStylePr>
  </w:style>
  <w:style w:type="table" w:styleId="DarkList-Accent2">
    <w:name w:val="Dark List Accent 2"/>
    <w:basedOn w:val="TableNormal"/>
    <w:uiPriority w:val="99"/>
    <w:rsid w:val="005509BB"/>
    <w:rPr>
      <w:color w:val="FFFFFF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943634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ColorfulGrid-Accent2">
    <w:name w:val="Colorful Grid Accent 2"/>
    <w:basedOn w:val="TableNormal"/>
    <w:uiPriority w:val="99"/>
    <w:rsid w:val="005509BB"/>
    <w:rPr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/>
    </w:tcPr>
    <w:tblStylePr w:type="firstRow">
      <w:rPr>
        <w:rFonts w:cs="Times New Roman"/>
        <w:b/>
        <w:bCs/>
      </w:rPr>
      <w:tblPr/>
      <w:tcPr>
        <w:shd w:val="clear" w:color="auto" w:fill="E5B8B7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E5B8B7"/>
      </w:tcPr>
    </w:tblStylePr>
    <w:tblStylePr w:type="firstCol">
      <w:rPr>
        <w:rFonts w:cs="Times New Roman"/>
        <w:color w:val="FFFFFF"/>
      </w:rPr>
      <w:tblPr/>
      <w:tcPr>
        <w:shd w:val="clear" w:color="auto" w:fill="943634"/>
      </w:tcPr>
    </w:tblStylePr>
    <w:tblStylePr w:type="lastCol">
      <w:rPr>
        <w:rFonts w:cs="Times New Roman"/>
        <w:color w:val="FFFFFF"/>
      </w:rPr>
      <w:tblPr/>
      <w:tcPr>
        <w:shd w:val="clear" w:color="auto" w:fill="943634"/>
      </w:tcPr>
    </w:tblStylePr>
    <w:tblStylePr w:type="band1Vert">
      <w:rPr>
        <w:rFonts w:cs="Times New Roman"/>
      </w:rPr>
      <w:tblPr/>
      <w:tcPr>
        <w:shd w:val="clear" w:color="auto" w:fill="DFA7A6"/>
      </w:tcPr>
    </w:tblStylePr>
    <w:tblStylePr w:type="band1Horz">
      <w:rPr>
        <w:rFonts w:cs="Times New Roman"/>
      </w:rPr>
      <w:tblPr/>
      <w:tcPr>
        <w:shd w:val="clear" w:color="auto" w:fill="DFA7A6"/>
      </w:tcPr>
    </w:tblStylePr>
  </w:style>
  <w:style w:type="table" w:styleId="MediumGrid1-Accent4">
    <w:name w:val="Medium Grid 1 Accent 4"/>
    <w:basedOn w:val="TableNormal"/>
    <w:uiPriority w:val="99"/>
    <w:rsid w:val="005509BB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  <w:insideV w:val="single" w:sz="8" w:space="0" w:color="9F8AB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9F8AB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BFB1D0"/>
      </w:tcPr>
    </w:tblStylePr>
    <w:tblStylePr w:type="band1Horz">
      <w:rPr>
        <w:rFonts w:cs="Times New Roman"/>
      </w:rPr>
      <w:tblPr/>
      <w:tcPr>
        <w:shd w:val="clear" w:color="auto" w:fill="BFB1D0"/>
      </w:tcPr>
    </w:tblStylePr>
  </w:style>
  <w:style w:type="table" w:customStyle="1" w:styleId="OrtaKlavuz1-Vurgu11">
    <w:name w:val="Orta Kılavuz 1 - Vurgu 11"/>
    <w:uiPriority w:val="99"/>
    <w:rsid w:val="00E33A3F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A7BFDE"/>
      </w:tcPr>
    </w:tblStylePr>
    <w:tblStylePr w:type="band1Horz">
      <w:rPr>
        <w:rFonts w:cs="Times New Roman"/>
      </w:rPr>
      <w:tblPr/>
      <w:tcPr>
        <w:shd w:val="clear" w:color="auto" w:fill="A7BFDE"/>
      </w:tcPr>
    </w:tblStylePr>
  </w:style>
  <w:style w:type="table" w:styleId="MediumGrid1-Accent1">
    <w:name w:val="Medium Grid 1 Accent 1"/>
    <w:basedOn w:val="TableNormal"/>
    <w:uiPriority w:val="99"/>
    <w:rsid w:val="00E33A3F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A7BFDE"/>
      </w:tcPr>
    </w:tblStylePr>
    <w:tblStylePr w:type="band1Horz">
      <w:rPr>
        <w:rFonts w:cs="Times New Roman"/>
      </w:rPr>
      <w:tblPr/>
      <w:tcPr>
        <w:shd w:val="clear" w:color="auto" w:fill="A7BFDE"/>
      </w:tcPr>
    </w:tblStylePr>
  </w:style>
  <w:style w:type="table" w:styleId="MediumGrid1-Accent6">
    <w:name w:val="Medium Grid 1 Accent 6"/>
    <w:basedOn w:val="TableNormal"/>
    <w:uiPriority w:val="99"/>
    <w:rsid w:val="00B93C9E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FBCAA2"/>
      </w:tcPr>
    </w:tblStylePr>
    <w:tblStylePr w:type="band1Horz">
      <w:rPr>
        <w:rFonts w:cs="Times New Roman"/>
      </w:rPr>
      <w:tblPr/>
      <w:tcPr>
        <w:shd w:val="clear" w:color="auto" w:fill="FBCAA2"/>
      </w:tcPr>
    </w:tblStylePr>
  </w:style>
  <w:style w:type="table" w:styleId="MediumList1-Accent6">
    <w:name w:val="Medium List 1 Accent 6"/>
    <w:basedOn w:val="TableNormal"/>
    <w:uiPriority w:val="99"/>
    <w:rsid w:val="00076C11"/>
    <w:rPr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F79646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band1Vert">
      <w:rPr>
        <w:rFonts w:cs="Times New Roman"/>
      </w:rPr>
      <w:tblPr/>
      <w:tcPr>
        <w:shd w:val="clear" w:color="auto" w:fill="FDE4D0"/>
      </w:tcPr>
    </w:tblStylePr>
    <w:tblStylePr w:type="band1Horz">
      <w:rPr>
        <w:rFonts w:cs="Times New Roman"/>
      </w:rPr>
      <w:tblPr/>
      <w:tcPr>
        <w:shd w:val="clear" w:color="auto" w:fill="FDE4D0"/>
      </w:tcPr>
    </w:tblStylePr>
  </w:style>
  <w:style w:type="table" w:styleId="MediumGrid1-Accent3">
    <w:name w:val="Medium Grid 1 Accent 3"/>
    <w:basedOn w:val="TableNormal"/>
    <w:uiPriority w:val="99"/>
    <w:rsid w:val="00076C11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CDDDAC"/>
      </w:tcPr>
    </w:tblStylePr>
    <w:tblStylePr w:type="band1Horz">
      <w:rPr>
        <w:rFonts w:cs="Times New Roman"/>
      </w:rPr>
      <w:tblPr/>
      <w:tcPr>
        <w:shd w:val="clear" w:color="auto" w:fill="CDDDAC"/>
      </w:tcPr>
    </w:tblStylePr>
  </w:style>
  <w:style w:type="table" w:customStyle="1" w:styleId="OrtaKlavuz1-Vurgu12">
    <w:name w:val="Orta Kılavuz 1 - Vurgu 12"/>
    <w:uiPriority w:val="99"/>
    <w:rsid w:val="00456E02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A7BFDE"/>
      </w:tcPr>
    </w:tblStylePr>
    <w:tblStylePr w:type="band1Horz">
      <w:rPr>
        <w:rFonts w:cs="Times New Roman"/>
      </w:rPr>
      <w:tblPr/>
      <w:tcPr>
        <w:shd w:val="clear" w:color="auto" w:fill="A7BFDE"/>
      </w:tcPr>
    </w:tblStylePr>
  </w:style>
  <w:style w:type="table" w:styleId="MediumGrid1-Accent5">
    <w:name w:val="Medium Grid 1 Accent 5"/>
    <w:basedOn w:val="TableNormal"/>
    <w:uiPriority w:val="99"/>
    <w:rsid w:val="00456E02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shd w:val="clear" w:color="auto" w:fill="A5D5E2"/>
      </w:tcPr>
    </w:tblStylePr>
  </w:style>
  <w:style w:type="character" w:styleId="PlaceholderText">
    <w:name w:val="Placeholder Text"/>
    <w:basedOn w:val="DefaultParagraphFont"/>
    <w:uiPriority w:val="99"/>
    <w:semiHidden/>
    <w:rsid w:val="004A3C03"/>
    <w:rPr>
      <w:rFonts w:cs="Times New Roman"/>
      <w:color w:val="808080"/>
    </w:rPr>
  </w:style>
  <w:style w:type="table" w:styleId="ColorfulShading-Accent3">
    <w:name w:val="Colorful Shading Accent 3"/>
    <w:basedOn w:val="TableNormal"/>
    <w:uiPriority w:val="99"/>
    <w:rsid w:val="00555AC1"/>
    <w:rPr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8064A2"/>
        <w:left w:val="single" w:sz="4" w:space="0" w:color="9BBB59"/>
        <w:bottom w:val="single" w:sz="4" w:space="0" w:color="9BBB59"/>
        <w:right w:val="single" w:sz="4" w:space="0" w:color="9BBB59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5E7530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5E7530"/>
          <w:insideV w:val="nil"/>
        </w:tcBorders>
        <w:shd w:val="clear" w:color="auto" w:fill="5E7530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rPr>
        <w:rFonts w:cs="Times New Roman"/>
      </w:rPr>
      <w:tblPr/>
      <w:tcPr>
        <w:shd w:val="clear" w:color="auto" w:fill="D6E3BC"/>
      </w:tcPr>
    </w:tblStylePr>
    <w:tblStylePr w:type="band1Horz">
      <w:rPr>
        <w:rFonts w:cs="Times New Roman"/>
      </w:rPr>
      <w:tblPr/>
      <w:tcPr>
        <w:shd w:val="clear" w:color="auto" w:fill="CDDDAC"/>
      </w:tcPr>
    </w:tblStylePr>
  </w:style>
  <w:style w:type="table" w:styleId="ColorfulGrid-Accent6">
    <w:name w:val="Colorful Grid Accent 6"/>
    <w:basedOn w:val="TableNormal"/>
    <w:uiPriority w:val="99"/>
    <w:rsid w:val="006C7F2D"/>
    <w:rPr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/>
    </w:tcPr>
    <w:tblStylePr w:type="firstRow">
      <w:rPr>
        <w:rFonts w:cs="Times New Roman"/>
        <w:b/>
        <w:bCs/>
      </w:rPr>
      <w:tblPr/>
      <w:tcPr>
        <w:shd w:val="clear" w:color="auto" w:fill="FBD4B4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FBD4B4"/>
      </w:tcPr>
    </w:tblStylePr>
    <w:tblStylePr w:type="firstCol">
      <w:rPr>
        <w:rFonts w:cs="Times New Roman"/>
        <w:color w:val="FFFFFF"/>
      </w:rPr>
      <w:tblPr/>
      <w:tcPr>
        <w:shd w:val="clear" w:color="auto" w:fill="E36C0A"/>
      </w:tcPr>
    </w:tblStylePr>
    <w:tblStylePr w:type="lastCol">
      <w:rPr>
        <w:rFonts w:cs="Times New Roman"/>
        <w:color w:val="FFFFFF"/>
      </w:rPr>
      <w:tblPr/>
      <w:tcPr>
        <w:shd w:val="clear" w:color="auto" w:fill="E36C0A"/>
      </w:tcPr>
    </w:tblStylePr>
    <w:tblStylePr w:type="band1Vert">
      <w:rPr>
        <w:rFonts w:cs="Times New Roman"/>
      </w:rPr>
      <w:tblPr/>
      <w:tcPr>
        <w:shd w:val="clear" w:color="auto" w:fill="FBCAA2"/>
      </w:tcPr>
    </w:tblStylePr>
    <w:tblStylePr w:type="band1Horz">
      <w:rPr>
        <w:rFonts w:cs="Times New Roman"/>
      </w:rPr>
      <w:tblPr/>
      <w:tcPr>
        <w:shd w:val="clear" w:color="auto" w:fill="FBCAA2"/>
      </w:tcPr>
    </w:tblStylePr>
  </w:style>
  <w:style w:type="table" w:styleId="ColorfulGrid-Accent5">
    <w:name w:val="Colorful Grid Accent 5"/>
    <w:basedOn w:val="TableNormal"/>
    <w:uiPriority w:val="99"/>
    <w:rsid w:val="006C7F2D"/>
    <w:rPr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/>
    </w:tcPr>
    <w:tblStylePr w:type="firstRow">
      <w:rPr>
        <w:rFonts w:cs="Times New Roman"/>
        <w:b/>
        <w:bCs/>
      </w:rPr>
      <w:tblPr/>
      <w:tcPr>
        <w:shd w:val="clear" w:color="auto" w:fill="B6DDE8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B6DDE8"/>
      </w:tcPr>
    </w:tblStylePr>
    <w:tblStylePr w:type="firstCol">
      <w:rPr>
        <w:rFonts w:cs="Times New Roman"/>
        <w:color w:val="FFFFFF"/>
      </w:rPr>
      <w:tblPr/>
      <w:tcPr>
        <w:shd w:val="clear" w:color="auto" w:fill="31849B"/>
      </w:tcPr>
    </w:tblStylePr>
    <w:tblStylePr w:type="lastCol">
      <w:rPr>
        <w:rFonts w:cs="Times New Roman"/>
        <w:color w:val="FFFFFF"/>
      </w:rPr>
      <w:tblPr/>
      <w:tcPr>
        <w:shd w:val="clear" w:color="auto" w:fill="31849B"/>
      </w:tc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shd w:val="clear" w:color="auto" w:fill="A5D5E2"/>
      </w:tcPr>
    </w:tblStylePr>
  </w:style>
  <w:style w:type="table" w:styleId="MediumGrid2-Accent5">
    <w:name w:val="Medium Grid 2 Accent 5"/>
    <w:basedOn w:val="TableNormal"/>
    <w:uiPriority w:val="99"/>
    <w:rsid w:val="006C7F2D"/>
    <w:rPr>
      <w:rFonts w:ascii="Cambria" w:eastAsia="Times New Roman" w:hAnsi="Cambria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rFonts w:cs="Times New Roman"/>
        <w:b/>
        <w:bCs/>
        <w:color w:val="000000"/>
      </w:rPr>
      <w:tblPr/>
      <w:tcPr>
        <w:shd w:val="clear" w:color="auto" w:fill="EDF6F9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tcBorders>
          <w:insideH w:val="single" w:sz="6" w:space="0" w:color="4BACC6"/>
          <w:insideV w:val="single" w:sz="6" w:space="0" w:color="4BACC6"/>
        </w:tcBorders>
        <w:shd w:val="clear" w:color="auto" w:fill="A5D5E2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LightGrid-Accent3">
    <w:name w:val="Light Grid Accent 3"/>
    <w:basedOn w:val="TableNormal"/>
    <w:uiPriority w:val="99"/>
    <w:rsid w:val="00032E51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styleId="LightShading-Accent1">
    <w:name w:val="Light Shading Accent 1"/>
    <w:basedOn w:val="TableNormal"/>
    <w:uiPriority w:val="99"/>
    <w:rsid w:val="00492F7A"/>
    <w:rPr>
      <w:color w:val="365F9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LightShading-Accent3">
    <w:name w:val="Light Shading Accent 3"/>
    <w:basedOn w:val="TableNormal"/>
    <w:uiPriority w:val="99"/>
    <w:rsid w:val="00492F7A"/>
    <w:rPr>
      <w:color w:val="76923C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LightGrid-Accent2">
    <w:name w:val="Light Grid Accent 2"/>
    <w:basedOn w:val="TableNormal"/>
    <w:uiPriority w:val="99"/>
    <w:rsid w:val="00492F7A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LightList">
    <w:name w:val="Light List"/>
    <w:basedOn w:val="TableNormal"/>
    <w:uiPriority w:val="99"/>
    <w:rsid w:val="0032337E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styleId="LightList-Accent1">
    <w:name w:val="Light List Accent 1"/>
    <w:basedOn w:val="TableNormal"/>
    <w:uiPriority w:val="99"/>
    <w:rsid w:val="0032337E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LightList-Accent2">
    <w:name w:val="Light List Accent 2"/>
    <w:basedOn w:val="TableNormal"/>
    <w:uiPriority w:val="99"/>
    <w:rsid w:val="0032337E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table" w:styleId="LightGrid-Accent6">
    <w:name w:val="Light Grid Accent 6"/>
    <w:basedOn w:val="TableNormal"/>
    <w:uiPriority w:val="99"/>
    <w:rsid w:val="0032337E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styleId="MediumShading1-Accent5">
    <w:name w:val="Medium Shading 1 Accent 5"/>
    <w:basedOn w:val="TableNormal"/>
    <w:uiPriority w:val="99"/>
    <w:rsid w:val="00872DC6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2EAF1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MediumGrid2-Accent3">
    <w:name w:val="Medium Grid 2 Accent 3"/>
    <w:basedOn w:val="TableNormal"/>
    <w:uiPriority w:val="99"/>
    <w:rsid w:val="00A45A07"/>
    <w:rPr>
      <w:rFonts w:ascii="Cambria" w:eastAsia="Times New Roman" w:hAnsi="Cambria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rFonts w:cs="Times New Roman"/>
        <w:b/>
        <w:bCs/>
        <w:color w:val="000000"/>
      </w:rPr>
      <w:tblPr/>
      <w:tcPr>
        <w:shd w:val="clear" w:color="auto" w:fill="F5F8EE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rPr>
        <w:rFonts w:cs="Times New Roman"/>
      </w:rPr>
      <w:tblPr/>
      <w:tcPr>
        <w:shd w:val="clear" w:color="auto" w:fill="CDDDAC"/>
      </w:tcPr>
    </w:tblStylePr>
    <w:tblStylePr w:type="band1Horz">
      <w:rPr>
        <w:rFonts w:cs="Times New Roman"/>
      </w:rPr>
      <w:tblPr/>
      <w:tcPr>
        <w:tcBorders>
          <w:insideH w:val="single" w:sz="6" w:space="0" w:color="9BBB59"/>
          <w:insideV w:val="single" w:sz="6" w:space="0" w:color="9BBB59"/>
        </w:tcBorders>
        <w:shd w:val="clear" w:color="auto" w:fill="CDDDAC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LightList-Accent4">
    <w:name w:val="Light List Accent 4"/>
    <w:basedOn w:val="TableNormal"/>
    <w:uiPriority w:val="99"/>
    <w:rsid w:val="00F41398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MediumGrid1-Accent2">
    <w:name w:val="Medium Grid 1 Accent 2"/>
    <w:basedOn w:val="TableNormal"/>
    <w:uiPriority w:val="99"/>
    <w:rsid w:val="00F41398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CF7B7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FA7A6"/>
      </w:tcPr>
    </w:tblStylePr>
    <w:tblStylePr w:type="band1Horz">
      <w:rPr>
        <w:rFonts w:cs="Times New Roman"/>
      </w:rPr>
      <w:tblPr/>
      <w:tcPr>
        <w:shd w:val="clear" w:color="auto" w:fill="DFA7A6"/>
      </w:tcPr>
    </w:tblStylePr>
  </w:style>
  <w:style w:type="character" w:styleId="Hyperlink">
    <w:name w:val="Hyperlink"/>
    <w:basedOn w:val="DefaultParagraphFont"/>
    <w:uiPriority w:val="99"/>
    <w:rsid w:val="004E4E54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5794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4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58</TotalTime>
  <Pages>5</Pages>
  <Words>1093</Words>
  <Characters>6232</Characters>
  <Application>Microsoft Office Outlook</Application>
  <DocSecurity>0</DocSecurity>
  <Lines>0</Lines>
  <Paragraphs>0</Paragraphs>
  <ScaleCrop>false</ScaleCrop>
  <Company>by olmez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Xp</dc:creator>
  <cp:keywords>www.sorubak.com</cp:keywords>
  <dc:description/>
  <cp:lastModifiedBy>edanur</cp:lastModifiedBy>
  <cp:revision>7</cp:revision>
  <cp:lastPrinted>2011-12-30T10:46:00Z</cp:lastPrinted>
  <dcterms:created xsi:type="dcterms:W3CDTF">2012-12-13T01:11:00Z</dcterms:created>
  <dcterms:modified xsi:type="dcterms:W3CDTF">2014-12-01T16:27:00Z</dcterms:modified>
</cp:coreProperties>
</file>