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679EE" w:rsidRPr="006C7BD9" w:rsidRDefault="005679EE" w:rsidP="00A114C9">
      <w:pPr>
        <w:ind w:left="180" w:right="-288"/>
        <w:jc w:val="center"/>
        <w:rPr>
          <w:rFonts w:ascii="Calibri" w:hAnsi="Calibri"/>
          <w:b/>
          <w:sz w:val="22"/>
          <w:szCs w:val="22"/>
        </w:rPr>
      </w:pPr>
      <w:r>
        <w:rPr>
          <w:rFonts w:ascii="Calibri" w:hAnsi="Calibri"/>
          <w:b/>
          <w:sz w:val="22"/>
          <w:szCs w:val="22"/>
        </w:rPr>
        <w:t>2014-2015 EĞİTİM ÖĞRETİM YILI PİRÖMERLİ ORTA</w:t>
      </w:r>
      <w:r w:rsidRPr="006C7BD9">
        <w:rPr>
          <w:rFonts w:ascii="Calibri" w:hAnsi="Calibri"/>
          <w:b/>
          <w:sz w:val="22"/>
          <w:szCs w:val="22"/>
        </w:rPr>
        <w:t>OKULU  5. SINIF SOSYAL BİLGİLER DERSİ 1. DÖNEM 1. YAZILI SINAVI</w:t>
      </w:r>
    </w:p>
    <w:p w:rsidR="005679EE" w:rsidRPr="006C7BD9" w:rsidRDefault="005679EE" w:rsidP="00A114C9">
      <w:pPr>
        <w:ind w:right="-288"/>
        <w:rPr>
          <w:rFonts w:ascii="Calibri" w:hAnsi="Calibri"/>
          <w:b/>
          <w:sz w:val="22"/>
          <w:szCs w:val="22"/>
        </w:rPr>
      </w:pPr>
      <w:r w:rsidRPr="006C7BD9">
        <w:rPr>
          <w:rFonts w:ascii="Calibri" w:hAnsi="Calibri"/>
          <w:b/>
          <w:sz w:val="22"/>
          <w:szCs w:val="22"/>
        </w:rPr>
        <w:t xml:space="preserve">Adı-Soyadı:                                                                                                                                                     </w:t>
      </w:r>
    </w:p>
    <w:p w:rsidR="005679EE" w:rsidRPr="006C7BD9" w:rsidRDefault="005679EE" w:rsidP="002C387D">
      <w:pPr>
        <w:ind w:right="-288"/>
        <w:rPr>
          <w:rFonts w:ascii="Calibri" w:hAnsi="Calibri"/>
          <w:b/>
          <w:sz w:val="22"/>
          <w:szCs w:val="22"/>
        </w:rPr>
      </w:pPr>
      <w:r w:rsidRPr="006C7BD9">
        <w:rPr>
          <w:rFonts w:ascii="Calibri" w:hAnsi="Calibri"/>
          <w:b/>
          <w:sz w:val="22"/>
          <w:szCs w:val="22"/>
        </w:rPr>
        <w:t>Sınıf-No:</w:t>
      </w:r>
    </w:p>
    <w:p w:rsidR="005679EE" w:rsidRPr="006C7BD9" w:rsidRDefault="005679EE" w:rsidP="00424D8B">
      <w:pPr>
        <w:rPr>
          <w:rFonts w:ascii="Calibri" w:hAnsi="Calibri"/>
          <w:b/>
          <w:sz w:val="22"/>
          <w:szCs w:val="22"/>
          <w:u w:val="single"/>
        </w:rPr>
      </w:pPr>
      <w:r w:rsidRPr="006C7BD9">
        <w:rPr>
          <w:rFonts w:ascii="Calibri" w:hAnsi="Calibri"/>
          <w:b/>
          <w:sz w:val="22"/>
          <w:szCs w:val="22"/>
        </w:rPr>
        <w:t xml:space="preserve">A-   Aşağıdaki tabloda listelenen bilgileri </w:t>
      </w:r>
      <w:r w:rsidRPr="006C7BD9">
        <w:rPr>
          <w:rFonts w:ascii="Calibri" w:hAnsi="Calibri"/>
          <w:sz w:val="22"/>
          <w:szCs w:val="22"/>
          <w:u w:val="single"/>
        </w:rPr>
        <w:t>grup, kurum, kalabalık</w:t>
      </w:r>
      <w:r w:rsidRPr="006C7BD9">
        <w:rPr>
          <w:rFonts w:ascii="Calibri" w:hAnsi="Calibri"/>
          <w:b/>
          <w:sz w:val="22"/>
          <w:szCs w:val="22"/>
        </w:rPr>
        <w:t xml:space="preserve"> olarak işaretleyiniz. (    </w:t>
      </w:r>
      <w:r>
        <w:rPr>
          <w:rFonts w:ascii="Calibri" w:hAnsi="Calibri"/>
          <w:b/>
          <w:sz w:val="22"/>
          <w:szCs w:val="22"/>
        </w:rPr>
        <w:t>10</w:t>
      </w:r>
      <w:r w:rsidRPr="006C7BD9">
        <w:rPr>
          <w:rFonts w:ascii="Calibri" w:hAnsi="Calibri"/>
          <w:b/>
          <w:sz w:val="22"/>
          <w:szCs w:val="22"/>
        </w:rPr>
        <w:t xml:space="preserve">   Puan)</w:t>
      </w:r>
    </w:p>
    <w:p w:rsidR="005679EE" w:rsidRPr="006C7BD9" w:rsidRDefault="005679EE" w:rsidP="00424D8B">
      <w:pPr>
        <w:ind w:left="360"/>
        <w:rPr>
          <w:rFonts w:ascii="Calibri" w:hAnsi="Calibri"/>
          <w:b/>
          <w:sz w:val="22"/>
          <w:szCs w:val="22"/>
        </w:rPr>
      </w:pPr>
    </w:p>
    <w:tbl>
      <w:tblPr>
        <w:tblW w:w="0" w:type="auto"/>
        <w:tblInd w:w="18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237"/>
        <w:gridCol w:w="1232"/>
        <w:gridCol w:w="1214"/>
        <w:gridCol w:w="1403"/>
      </w:tblGrid>
      <w:tr w:rsidR="005679EE" w:rsidRPr="006C7BD9" w:rsidTr="00966B63">
        <w:trPr>
          <w:trHeight w:val="469"/>
        </w:trPr>
        <w:tc>
          <w:tcPr>
            <w:tcW w:w="3237" w:type="dxa"/>
          </w:tcPr>
          <w:p w:rsidR="005679EE" w:rsidRPr="006C7BD9" w:rsidRDefault="005679EE" w:rsidP="00966B63">
            <w:pPr>
              <w:jc w:val="center"/>
              <w:rPr>
                <w:rFonts w:ascii="Calibri" w:hAnsi="Calibri"/>
                <w:b/>
              </w:rPr>
            </w:pPr>
            <w:r w:rsidRPr="006C7BD9">
              <w:rPr>
                <w:rFonts w:ascii="Calibri" w:hAnsi="Calibri"/>
                <w:b/>
                <w:sz w:val="22"/>
                <w:szCs w:val="22"/>
              </w:rPr>
              <w:t>Bilgi</w:t>
            </w:r>
          </w:p>
        </w:tc>
        <w:tc>
          <w:tcPr>
            <w:tcW w:w="1232" w:type="dxa"/>
          </w:tcPr>
          <w:p w:rsidR="005679EE" w:rsidRPr="006C7BD9" w:rsidRDefault="005679EE" w:rsidP="00966B63">
            <w:pPr>
              <w:jc w:val="center"/>
              <w:rPr>
                <w:rFonts w:ascii="Calibri" w:hAnsi="Calibri"/>
                <w:b/>
              </w:rPr>
            </w:pPr>
            <w:r w:rsidRPr="006C7BD9">
              <w:rPr>
                <w:rFonts w:ascii="Calibri" w:hAnsi="Calibri"/>
                <w:b/>
                <w:sz w:val="22"/>
                <w:szCs w:val="22"/>
              </w:rPr>
              <w:t>Grup</w:t>
            </w:r>
          </w:p>
        </w:tc>
        <w:tc>
          <w:tcPr>
            <w:tcW w:w="1214" w:type="dxa"/>
          </w:tcPr>
          <w:p w:rsidR="005679EE" w:rsidRPr="006C7BD9" w:rsidRDefault="005679EE" w:rsidP="00966B63">
            <w:pPr>
              <w:jc w:val="center"/>
              <w:rPr>
                <w:rFonts w:ascii="Calibri" w:hAnsi="Calibri"/>
                <w:b/>
              </w:rPr>
            </w:pPr>
            <w:r w:rsidRPr="006C7BD9">
              <w:rPr>
                <w:rFonts w:ascii="Calibri" w:hAnsi="Calibri"/>
                <w:b/>
                <w:sz w:val="22"/>
                <w:szCs w:val="22"/>
              </w:rPr>
              <w:t>Kurum</w:t>
            </w:r>
          </w:p>
        </w:tc>
        <w:tc>
          <w:tcPr>
            <w:tcW w:w="1403" w:type="dxa"/>
          </w:tcPr>
          <w:p w:rsidR="005679EE" w:rsidRPr="006C7BD9" w:rsidRDefault="005679EE" w:rsidP="00966B63">
            <w:pPr>
              <w:jc w:val="center"/>
              <w:rPr>
                <w:rFonts w:ascii="Calibri" w:hAnsi="Calibri"/>
                <w:b/>
              </w:rPr>
            </w:pPr>
            <w:r w:rsidRPr="006C7BD9">
              <w:rPr>
                <w:rFonts w:ascii="Calibri" w:hAnsi="Calibri"/>
                <w:b/>
                <w:sz w:val="22"/>
                <w:szCs w:val="22"/>
              </w:rPr>
              <w:t xml:space="preserve"> Kalabalık</w:t>
            </w:r>
          </w:p>
        </w:tc>
      </w:tr>
      <w:tr w:rsidR="005679EE" w:rsidRPr="006C7BD9" w:rsidTr="00966B63">
        <w:trPr>
          <w:trHeight w:val="227"/>
        </w:trPr>
        <w:tc>
          <w:tcPr>
            <w:tcW w:w="3237" w:type="dxa"/>
          </w:tcPr>
          <w:p w:rsidR="005679EE" w:rsidRPr="006C7BD9" w:rsidRDefault="005679EE" w:rsidP="00966B63">
            <w:pPr>
              <w:rPr>
                <w:rFonts w:ascii="Calibri" w:hAnsi="Calibri"/>
              </w:rPr>
            </w:pPr>
            <w:r w:rsidRPr="006C7BD9">
              <w:rPr>
                <w:rFonts w:ascii="Calibri" w:hAnsi="Calibri"/>
                <w:sz w:val="22"/>
                <w:szCs w:val="22"/>
              </w:rPr>
              <w:t>Pazar alışverişi yapanlar</w:t>
            </w:r>
          </w:p>
        </w:tc>
        <w:tc>
          <w:tcPr>
            <w:tcW w:w="1232" w:type="dxa"/>
          </w:tcPr>
          <w:p w:rsidR="005679EE" w:rsidRPr="006C7BD9" w:rsidRDefault="005679EE" w:rsidP="00966B63">
            <w:pPr>
              <w:jc w:val="center"/>
              <w:rPr>
                <w:rFonts w:ascii="Calibri" w:hAnsi="Calibri"/>
                <w:b/>
              </w:rPr>
            </w:pPr>
          </w:p>
        </w:tc>
        <w:tc>
          <w:tcPr>
            <w:tcW w:w="1214" w:type="dxa"/>
          </w:tcPr>
          <w:p w:rsidR="005679EE" w:rsidRPr="006C7BD9" w:rsidRDefault="005679EE" w:rsidP="00966B63">
            <w:pPr>
              <w:jc w:val="center"/>
              <w:rPr>
                <w:rFonts w:ascii="Calibri" w:hAnsi="Calibri"/>
                <w:b/>
              </w:rPr>
            </w:pPr>
          </w:p>
        </w:tc>
        <w:tc>
          <w:tcPr>
            <w:tcW w:w="1403" w:type="dxa"/>
          </w:tcPr>
          <w:p w:rsidR="005679EE" w:rsidRPr="006C7BD9" w:rsidRDefault="005679EE" w:rsidP="00966B63">
            <w:pPr>
              <w:jc w:val="center"/>
              <w:rPr>
                <w:rFonts w:ascii="Calibri" w:hAnsi="Calibri"/>
                <w:b/>
              </w:rPr>
            </w:pPr>
          </w:p>
        </w:tc>
      </w:tr>
      <w:tr w:rsidR="005679EE" w:rsidRPr="006C7BD9" w:rsidTr="00966B63">
        <w:trPr>
          <w:trHeight w:val="242"/>
        </w:trPr>
        <w:tc>
          <w:tcPr>
            <w:tcW w:w="3237" w:type="dxa"/>
          </w:tcPr>
          <w:p w:rsidR="005679EE" w:rsidRPr="006C7BD9" w:rsidRDefault="005679EE" w:rsidP="00966B63">
            <w:pPr>
              <w:rPr>
                <w:rFonts w:ascii="Calibri" w:hAnsi="Calibri"/>
              </w:rPr>
            </w:pPr>
            <w:r w:rsidRPr="006C7BD9">
              <w:rPr>
                <w:rFonts w:ascii="Calibri" w:hAnsi="Calibri"/>
                <w:sz w:val="22"/>
                <w:szCs w:val="22"/>
              </w:rPr>
              <w:t>Okul bahçesinde voleybol oynayan öğrenciler</w:t>
            </w:r>
          </w:p>
        </w:tc>
        <w:tc>
          <w:tcPr>
            <w:tcW w:w="1232" w:type="dxa"/>
          </w:tcPr>
          <w:p w:rsidR="005679EE" w:rsidRPr="006C7BD9" w:rsidRDefault="005679EE" w:rsidP="00966B63">
            <w:pPr>
              <w:jc w:val="center"/>
              <w:rPr>
                <w:rFonts w:ascii="Calibri" w:hAnsi="Calibri"/>
                <w:b/>
              </w:rPr>
            </w:pPr>
          </w:p>
        </w:tc>
        <w:tc>
          <w:tcPr>
            <w:tcW w:w="1214" w:type="dxa"/>
          </w:tcPr>
          <w:p w:rsidR="005679EE" w:rsidRPr="006C7BD9" w:rsidRDefault="005679EE" w:rsidP="00966B63">
            <w:pPr>
              <w:jc w:val="center"/>
              <w:rPr>
                <w:rFonts w:ascii="Calibri" w:hAnsi="Calibri"/>
                <w:b/>
              </w:rPr>
            </w:pPr>
          </w:p>
        </w:tc>
        <w:tc>
          <w:tcPr>
            <w:tcW w:w="1403" w:type="dxa"/>
          </w:tcPr>
          <w:p w:rsidR="005679EE" w:rsidRPr="006C7BD9" w:rsidRDefault="005679EE" w:rsidP="00966B63">
            <w:pPr>
              <w:jc w:val="center"/>
              <w:rPr>
                <w:rFonts w:ascii="Calibri" w:hAnsi="Calibri"/>
                <w:b/>
              </w:rPr>
            </w:pPr>
          </w:p>
        </w:tc>
      </w:tr>
      <w:tr w:rsidR="005679EE" w:rsidRPr="006C7BD9" w:rsidTr="00966B63">
        <w:trPr>
          <w:trHeight w:val="227"/>
        </w:trPr>
        <w:tc>
          <w:tcPr>
            <w:tcW w:w="3237" w:type="dxa"/>
          </w:tcPr>
          <w:p w:rsidR="005679EE" w:rsidRPr="006C7BD9" w:rsidRDefault="005679EE" w:rsidP="00966B63">
            <w:pPr>
              <w:rPr>
                <w:rFonts w:ascii="Calibri" w:hAnsi="Calibri"/>
              </w:rPr>
            </w:pPr>
            <w:r w:rsidRPr="006C7BD9">
              <w:rPr>
                <w:rFonts w:ascii="Calibri" w:hAnsi="Calibri"/>
                <w:sz w:val="22"/>
                <w:szCs w:val="22"/>
              </w:rPr>
              <w:t>Piknik yapan insanlar</w:t>
            </w:r>
          </w:p>
        </w:tc>
        <w:tc>
          <w:tcPr>
            <w:tcW w:w="1232" w:type="dxa"/>
          </w:tcPr>
          <w:p w:rsidR="005679EE" w:rsidRPr="006C7BD9" w:rsidRDefault="005679EE" w:rsidP="00966B63">
            <w:pPr>
              <w:jc w:val="center"/>
              <w:rPr>
                <w:rFonts w:ascii="Calibri" w:hAnsi="Calibri"/>
                <w:b/>
              </w:rPr>
            </w:pPr>
          </w:p>
        </w:tc>
        <w:tc>
          <w:tcPr>
            <w:tcW w:w="1214" w:type="dxa"/>
          </w:tcPr>
          <w:p w:rsidR="005679EE" w:rsidRPr="006C7BD9" w:rsidRDefault="005679EE" w:rsidP="00966B63">
            <w:pPr>
              <w:jc w:val="center"/>
              <w:rPr>
                <w:rFonts w:ascii="Calibri" w:hAnsi="Calibri"/>
                <w:b/>
              </w:rPr>
            </w:pPr>
          </w:p>
        </w:tc>
        <w:tc>
          <w:tcPr>
            <w:tcW w:w="1403" w:type="dxa"/>
          </w:tcPr>
          <w:p w:rsidR="005679EE" w:rsidRPr="006C7BD9" w:rsidRDefault="005679EE" w:rsidP="00966B63">
            <w:pPr>
              <w:jc w:val="center"/>
              <w:rPr>
                <w:rFonts w:ascii="Calibri" w:hAnsi="Calibri"/>
                <w:b/>
              </w:rPr>
            </w:pPr>
          </w:p>
        </w:tc>
      </w:tr>
      <w:tr w:rsidR="005679EE" w:rsidRPr="006C7BD9" w:rsidTr="00966B63">
        <w:trPr>
          <w:trHeight w:val="242"/>
        </w:trPr>
        <w:tc>
          <w:tcPr>
            <w:tcW w:w="3237" w:type="dxa"/>
          </w:tcPr>
          <w:p w:rsidR="005679EE" w:rsidRPr="006C7BD9" w:rsidRDefault="005679EE" w:rsidP="00966B63">
            <w:pPr>
              <w:rPr>
                <w:rFonts w:ascii="Calibri" w:hAnsi="Calibri"/>
              </w:rPr>
            </w:pPr>
            <w:r w:rsidRPr="006C7BD9">
              <w:rPr>
                <w:rFonts w:ascii="Calibri" w:hAnsi="Calibri"/>
                <w:sz w:val="22"/>
                <w:szCs w:val="22"/>
              </w:rPr>
              <w:t>5. sınıfda okuyan öğrenciler</w:t>
            </w:r>
          </w:p>
        </w:tc>
        <w:tc>
          <w:tcPr>
            <w:tcW w:w="1232" w:type="dxa"/>
          </w:tcPr>
          <w:p w:rsidR="005679EE" w:rsidRPr="006C7BD9" w:rsidRDefault="005679EE" w:rsidP="00966B63">
            <w:pPr>
              <w:jc w:val="center"/>
              <w:rPr>
                <w:rFonts w:ascii="Calibri" w:hAnsi="Calibri"/>
                <w:b/>
              </w:rPr>
            </w:pPr>
          </w:p>
        </w:tc>
        <w:tc>
          <w:tcPr>
            <w:tcW w:w="1214" w:type="dxa"/>
          </w:tcPr>
          <w:p w:rsidR="005679EE" w:rsidRPr="006C7BD9" w:rsidRDefault="005679EE" w:rsidP="00966B63">
            <w:pPr>
              <w:jc w:val="center"/>
              <w:rPr>
                <w:rFonts w:ascii="Calibri" w:hAnsi="Calibri"/>
                <w:b/>
              </w:rPr>
            </w:pPr>
          </w:p>
        </w:tc>
        <w:tc>
          <w:tcPr>
            <w:tcW w:w="1403" w:type="dxa"/>
          </w:tcPr>
          <w:p w:rsidR="005679EE" w:rsidRPr="006C7BD9" w:rsidRDefault="005679EE" w:rsidP="00966B63">
            <w:pPr>
              <w:jc w:val="center"/>
              <w:rPr>
                <w:rFonts w:ascii="Calibri" w:hAnsi="Calibri"/>
                <w:b/>
              </w:rPr>
            </w:pPr>
          </w:p>
        </w:tc>
      </w:tr>
      <w:tr w:rsidR="005679EE" w:rsidRPr="006C7BD9" w:rsidTr="00966B63">
        <w:trPr>
          <w:trHeight w:val="227"/>
        </w:trPr>
        <w:tc>
          <w:tcPr>
            <w:tcW w:w="3237" w:type="dxa"/>
          </w:tcPr>
          <w:p w:rsidR="005679EE" w:rsidRPr="006C7BD9" w:rsidRDefault="005679EE" w:rsidP="00966B63">
            <w:pPr>
              <w:rPr>
                <w:rFonts w:ascii="Calibri" w:hAnsi="Calibri"/>
              </w:rPr>
            </w:pPr>
            <w:r w:rsidRPr="006C7BD9">
              <w:rPr>
                <w:rFonts w:ascii="Calibri" w:hAnsi="Calibri"/>
                <w:sz w:val="22"/>
                <w:szCs w:val="22"/>
              </w:rPr>
              <w:t>Hastane</w:t>
            </w:r>
          </w:p>
        </w:tc>
        <w:tc>
          <w:tcPr>
            <w:tcW w:w="1232" w:type="dxa"/>
          </w:tcPr>
          <w:p w:rsidR="005679EE" w:rsidRPr="006C7BD9" w:rsidRDefault="005679EE" w:rsidP="00966B63">
            <w:pPr>
              <w:jc w:val="center"/>
              <w:rPr>
                <w:rFonts w:ascii="Calibri" w:hAnsi="Calibri"/>
                <w:b/>
              </w:rPr>
            </w:pPr>
          </w:p>
        </w:tc>
        <w:tc>
          <w:tcPr>
            <w:tcW w:w="1214" w:type="dxa"/>
          </w:tcPr>
          <w:p w:rsidR="005679EE" w:rsidRPr="006C7BD9" w:rsidRDefault="005679EE" w:rsidP="00966B63">
            <w:pPr>
              <w:jc w:val="center"/>
              <w:rPr>
                <w:rFonts w:ascii="Calibri" w:hAnsi="Calibri"/>
                <w:b/>
              </w:rPr>
            </w:pPr>
          </w:p>
        </w:tc>
        <w:tc>
          <w:tcPr>
            <w:tcW w:w="1403" w:type="dxa"/>
          </w:tcPr>
          <w:p w:rsidR="005679EE" w:rsidRPr="006C7BD9" w:rsidRDefault="005679EE" w:rsidP="00966B63">
            <w:pPr>
              <w:jc w:val="center"/>
              <w:rPr>
                <w:rFonts w:ascii="Calibri" w:hAnsi="Calibri"/>
                <w:b/>
              </w:rPr>
            </w:pPr>
          </w:p>
        </w:tc>
      </w:tr>
    </w:tbl>
    <w:p w:rsidR="005679EE" w:rsidRPr="006C7BD9" w:rsidRDefault="005679EE" w:rsidP="006C7BD9">
      <w:pPr>
        <w:rPr>
          <w:rFonts w:ascii="Calibri" w:hAnsi="Calibri"/>
          <w:b/>
          <w:sz w:val="22"/>
          <w:szCs w:val="22"/>
        </w:rPr>
      </w:pPr>
      <w:r w:rsidRPr="006C7BD9">
        <w:rPr>
          <w:rFonts w:ascii="Calibri" w:hAnsi="Calibri"/>
          <w:b/>
          <w:sz w:val="22"/>
          <w:szCs w:val="22"/>
        </w:rPr>
        <w:t>B-   Aşağıdaki verilen resimlerin altına DOĞAL GÜZELLİK mi TARİHİ GÜZELLİK mi olduğunu</w:t>
      </w:r>
      <w:r>
        <w:rPr>
          <w:rFonts w:ascii="Calibri" w:hAnsi="Calibri"/>
          <w:b/>
          <w:sz w:val="22"/>
          <w:szCs w:val="22"/>
        </w:rPr>
        <w:t xml:space="preserve"> altına yazınız.(  6</w:t>
      </w:r>
      <w:r w:rsidRPr="006C7BD9">
        <w:rPr>
          <w:rFonts w:ascii="Calibri" w:hAnsi="Calibri"/>
          <w:b/>
          <w:sz w:val="22"/>
          <w:szCs w:val="22"/>
        </w:rPr>
        <w:t xml:space="preserve">   PUAN)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3156"/>
        <w:gridCol w:w="3071"/>
        <w:gridCol w:w="3156"/>
      </w:tblGrid>
      <w:tr w:rsidR="005679EE" w:rsidRPr="006C7BD9" w:rsidTr="006C7BD9">
        <w:tc>
          <w:tcPr>
            <w:tcW w:w="3156" w:type="dxa"/>
          </w:tcPr>
          <w:p w:rsidR="005679EE" w:rsidRPr="006C7BD9" w:rsidRDefault="005679EE" w:rsidP="00966B63">
            <w:pPr>
              <w:rPr>
                <w:rFonts w:ascii="Calibri" w:hAnsi="Calibri"/>
              </w:rPr>
            </w:pPr>
            <w:r w:rsidRPr="006C7BD9">
              <w:rPr>
                <w:rFonts w:ascii="Calibri" w:hAnsi="Calibri"/>
                <w:sz w:val="22"/>
                <w:szCs w:val="22"/>
              </w:rPr>
              <w:t>SELİMİYE CAMİİ</w:t>
            </w:r>
          </w:p>
          <w:p w:rsidR="005679EE" w:rsidRPr="006C7BD9" w:rsidRDefault="005679EE" w:rsidP="00966B63">
            <w:pPr>
              <w:rPr>
                <w:rFonts w:ascii="Calibri" w:hAnsi="Calibri"/>
              </w:rPr>
            </w:pPr>
            <w:r w:rsidRPr="00261A52">
              <w:rPr>
                <w:rFonts w:ascii="Calibri" w:hAnsi="Calibri" w:cs="Arial"/>
                <w:noProof/>
                <w:sz w:val="22"/>
                <w:szCs w:val="22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l_fi" o:spid="_x0000_i1025" type="#_x0000_t75" alt="http://www.resimseli.net/data/media/25/resimseli.net-edirne_selimiye_cami.jpg" style="width:120.75pt;height:81.75pt;visibility:visible">
                  <v:imagedata r:id="rId7" o:title=""/>
                </v:shape>
              </w:pict>
            </w:r>
          </w:p>
        </w:tc>
        <w:tc>
          <w:tcPr>
            <w:tcW w:w="3071" w:type="dxa"/>
          </w:tcPr>
          <w:p w:rsidR="005679EE" w:rsidRPr="006C7BD9" w:rsidRDefault="005679EE" w:rsidP="00966B63">
            <w:pPr>
              <w:jc w:val="center"/>
              <w:rPr>
                <w:rFonts w:ascii="Calibri" w:hAnsi="Calibri"/>
              </w:rPr>
            </w:pPr>
            <w:r w:rsidRPr="006C7BD9">
              <w:rPr>
                <w:rFonts w:ascii="Calibri" w:hAnsi="Calibri"/>
                <w:sz w:val="22"/>
                <w:szCs w:val="22"/>
              </w:rPr>
              <w:t>TOPKAPI SARAYI</w:t>
            </w:r>
          </w:p>
          <w:p w:rsidR="005679EE" w:rsidRPr="006C7BD9" w:rsidRDefault="005679EE" w:rsidP="00966B63">
            <w:pPr>
              <w:jc w:val="center"/>
              <w:rPr>
                <w:rFonts w:ascii="Calibri" w:hAnsi="Calibri"/>
              </w:rPr>
            </w:pPr>
            <w:r w:rsidRPr="00261A52">
              <w:rPr>
                <w:rFonts w:ascii="Calibri" w:hAnsi="Calibri" w:cs="Arial"/>
                <w:noProof/>
                <w:sz w:val="22"/>
                <w:szCs w:val="22"/>
              </w:rPr>
              <w:pict>
                <v:shape id="_x0000_i1026" type="#_x0000_t75" alt="http://istanbul.gov.tr/Portals/Istanbul/newimg/topkapisaray%C4%B13.jpg" style="width:126pt;height:84.75pt;visibility:visible">
                  <v:imagedata r:id="rId8" o:title=""/>
                </v:shape>
              </w:pict>
            </w:r>
          </w:p>
        </w:tc>
        <w:tc>
          <w:tcPr>
            <w:tcW w:w="3156" w:type="dxa"/>
          </w:tcPr>
          <w:p w:rsidR="005679EE" w:rsidRPr="006C7BD9" w:rsidRDefault="005679EE" w:rsidP="00966B63">
            <w:pPr>
              <w:rPr>
                <w:rFonts w:ascii="Calibri" w:hAnsi="Calibri"/>
              </w:rPr>
            </w:pPr>
            <w:r w:rsidRPr="006C7BD9">
              <w:rPr>
                <w:rFonts w:ascii="Calibri" w:hAnsi="Calibri"/>
                <w:sz w:val="22"/>
                <w:szCs w:val="22"/>
              </w:rPr>
              <w:t>PAMUKKALE TRAVERTENLERİ</w:t>
            </w:r>
          </w:p>
          <w:p w:rsidR="005679EE" w:rsidRPr="006C7BD9" w:rsidRDefault="005679EE" w:rsidP="00966B63">
            <w:pPr>
              <w:rPr>
                <w:rFonts w:ascii="Calibri" w:hAnsi="Calibri"/>
              </w:rPr>
            </w:pPr>
            <w:r w:rsidRPr="00261A52">
              <w:rPr>
                <w:rFonts w:ascii="Calibri" w:hAnsi="Calibri" w:cs="Arial"/>
                <w:noProof/>
                <w:sz w:val="22"/>
                <w:szCs w:val="22"/>
              </w:rPr>
              <w:pict>
                <v:shape id="_x0000_i1027" type="#_x0000_t75" alt="http://www.tepecamping.com/icerikResimler/14_970307311_46274.jpg" style="width:137.25pt;height:85.5pt;visibility:visible">
                  <v:imagedata r:id="rId9" o:title=""/>
                </v:shape>
              </w:pict>
            </w:r>
          </w:p>
        </w:tc>
      </w:tr>
      <w:tr w:rsidR="005679EE" w:rsidRPr="006C7BD9" w:rsidTr="006C7BD9">
        <w:tc>
          <w:tcPr>
            <w:tcW w:w="3156" w:type="dxa"/>
          </w:tcPr>
          <w:p w:rsidR="005679EE" w:rsidRPr="006C7BD9" w:rsidRDefault="005679EE" w:rsidP="00966B63">
            <w:pPr>
              <w:rPr>
                <w:rFonts w:ascii="Calibri" w:hAnsi="Calibri" w:cs="Arial"/>
                <w:noProof/>
              </w:rPr>
            </w:pPr>
          </w:p>
        </w:tc>
        <w:tc>
          <w:tcPr>
            <w:tcW w:w="3071" w:type="dxa"/>
          </w:tcPr>
          <w:p w:rsidR="005679EE" w:rsidRPr="006C7BD9" w:rsidRDefault="005679EE" w:rsidP="00966B63">
            <w:pPr>
              <w:rPr>
                <w:rFonts w:ascii="Calibri" w:hAnsi="Calibri" w:cs="Arial"/>
                <w:noProof/>
              </w:rPr>
            </w:pPr>
          </w:p>
        </w:tc>
        <w:tc>
          <w:tcPr>
            <w:tcW w:w="3156" w:type="dxa"/>
          </w:tcPr>
          <w:p w:rsidR="005679EE" w:rsidRPr="006C7BD9" w:rsidRDefault="005679EE" w:rsidP="00966B63">
            <w:pPr>
              <w:rPr>
                <w:rFonts w:ascii="Calibri" w:hAnsi="Calibri"/>
                <w:noProof/>
                <w:color w:val="0000FF"/>
              </w:rPr>
            </w:pPr>
          </w:p>
        </w:tc>
      </w:tr>
      <w:tr w:rsidR="005679EE" w:rsidRPr="006C7BD9" w:rsidTr="006C7BD9">
        <w:tc>
          <w:tcPr>
            <w:tcW w:w="3156" w:type="dxa"/>
          </w:tcPr>
          <w:p w:rsidR="005679EE" w:rsidRPr="006C7BD9" w:rsidRDefault="005679EE" w:rsidP="00966B63">
            <w:pPr>
              <w:rPr>
                <w:rFonts w:ascii="Calibri" w:hAnsi="Calibri"/>
              </w:rPr>
            </w:pPr>
            <w:r w:rsidRPr="006C7BD9">
              <w:rPr>
                <w:rFonts w:ascii="Calibri" w:hAnsi="Calibri"/>
                <w:sz w:val="22"/>
                <w:szCs w:val="22"/>
              </w:rPr>
              <w:t>VAN GÖLÜ</w:t>
            </w:r>
          </w:p>
          <w:p w:rsidR="005679EE" w:rsidRPr="006C7BD9" w:rsidRDefault="005679EE" w:rsidP="00966B63">
            <w:pPr>
              <w:rPr>
                <w:rFonts w:ascii="Calibri" w:hAnsi="Calibri"/>
              </w:rPr>
            </w:pPr>
            <w:r w:rsidRPr="00261A52">
              <w:rPr>
                <w:rFonts w:ascii="Calibri" w:hAnsi="Calibri" w:cs="Arial"/>
                <w:noProof/>
                <w:sz w:val="22"/>
                <w:szCs w:val="22"/>
              </w:rPr>
              <w:pict>
                <v:shape id="_x0000_i1028" type="#_x0000_t75" alt="http://upload.wikimedia.org/wikipedia/commons/thumb/4/42/Van1_20_modified.jpg/300px-Van1_20_modified.jpg" style="width:2in;height:87pt;visibility:visible">
                  <v:imagedata r:id="rId10" o:title=""/>
                </v:shape>
              </w:pict>
            </w:r>
          </w:p>
        </w:tc>
        <w:tc>
          <w:tcPr>
            <w:tcW w:w="3071" w:type="dxa"/>
          </w:tcPr>
          <w:p w:rsidR="005679EE" w:rsidRPr="006C7BD9" w:rsidRDefault="005679EE" w:rsidP="00966B63">
            <w:pPr>
              <w:rPr>
                <w:rFonts w:ascii="Calibri" w:hAnsi="Calibri"/>
              </w:rPr>
            </w:pPr>
            <w:r w:rsidRPr="006C7BD9">
              <w:rPr>
                <w:rFonts w:ascii="Calibri" w:hAnsi="Calibri"/>
                <w:sz w:val="22"/>
                <w:szCs w:val="22"/>
              </w:rPr>
              <w:t>KAPADOKYA</w:t>
            </w:r>
          </w:p>
          <w:p w:rsidR="005679EE" w:rsidRPr="006C7BD9" w:rsidRDefault="005679EE" w:rsidP="00966B63">
            <w:pPr>
              <w:rPr>
                <w:rFonts w:ascii="Calibri" w:hAnsi="Calibri"/>
              </w:rPr>
            </w:pPr>
            <w:r w:rsidRPr="00261A52">
              <w:rPr>
                <w:rFonts w:ascii="Calibri" w:hAnsi="Calibri" w:cs="Arial"/>
                <w:noProof/>
                <w:sz w:val="22"/>
                <w:szCs w:val="22"/>
              </w:rPr>
              <w:pict>
                <v:shape id="_x0000_i1029" type="#_x0000_t75" alt="http://www.muliturizm.com/site/images/stories/kapadokya.jpg" style="width:141pt;height:81pt;visibility:visible">
                  <v:imagedata r:id="rId11" o:title=""/>
                </v:shape>
              </w:pict>
            </w:r>
          </w:p>
        </w:tc>
        <w:tc>
          <w:tcPr>
            <w:tcW w:w="3156" w:type="dxa"/>
          </w:tcPr>
          <w:p w:rsidR="005679EE" w:rsidRPr="006C7BD9" w:rsidRDefault="005679EE" w:rsidP="00966B63">
            <w:pPr>
              <w:rPr>
                <w:rFonts w:ascii="Calibri" w:hAnsi="Calibri"/>
              </w:rPr>
            </w:pPr>
            <w:r w:rsidRPr="006C7BD9">
              <w:rPr>
                <w:rFonts w:ascii="Calibri" w:hAnsi="Calibri"/>
                <w:sz w:val="22"/>
                <w:szCs w:val="22"/>
              </w:rPr>
              <w:t>SÜMELA MANASTIRI</w:t>
            </w:r>
          </w:p>
          <w:p w:rsidR="005679EE" w:rsidRPr="006C7BD9" w:rsidRDefault="005679EE" w:rsidP="00966B63">
            <w:pPr>
              <w:rPr>
                <w:rFonts w:ascii="Calibri" w:hAnsi="Calibri"/>
              </w:rPr>
            </w:pPr>
            <w:hyperlink r:id="rId12" w:history="1">
              <w:r w:rsidRPr="00261A52">
                <w:rPr>
                  <w:rFonts w:ascii="Calibri" w:hAnsi="Calibri"/>
                  <w:noProof/>
                  <w:color w:val="0000FF"/>
                  <w:sz w:val="22"/>
                  <w:szCs w:val="22"/>
                </w:rPr>
                <w:pict>
                  <v:shape id="Resim 16" o:spid="_x0000_i1030" type="#_x0000_t75" alt="7 Trabzon Sumela Manastırı tatil,resimler,ulaşım bilgileri" href="http://www.ucuztatilyeri.net/wp-content/uploads/2009/07/7.j" style="width:144.75pt;height:88.5pt;flip:y;visibility:visible" o:button="t">
                    <v:fill o:detectmouseclick="t"/>
                    <v:imagedata r:id="rId13" o:title=""/>
                  </v:shape>
                </w:pict>
              </w:r>
            </w:hyperlink>
          </w:p>
        </w:tc>
      </w:tr>
      <w:tr w:rsidR="005679EE" w:rsidRPr="006C7BD9" w:rsidTr="006C7BD9">
        <w:tc>
          <w:tcPr>
            <w:tcW w:w="3156" w:type="dxa"/>
          </w:tcPr>
          <w:p w:rsidR="005679EE" w:rsidRPr="006C7BD9" w:rsidRDefault="005679EE" w:rsidP="00966B63">
            <w:pPr>
              <w:rPr>
                <w:rFonts w:ascii="Calibri" w:hAnsi="Calibri"/>
              </w:rPr>
            </w:pPr>
          </w:p>
        </w:tc>
        <w:tc>
          <w:tcPr>
            <w:tcW w:w="3071" w:type="dxa"/>
          </w:tcPr>
          <w:p w:rsidR="005679EE" w:rsidRPr="006C7BD9" w:rsidRDefault="005679EE" w:rsidP="00966B63">
            <w:pPr>
              <w:rPr>
                <w:rFonts w:ascii="Calibri" w:hAnsi="Calibri"/>
              </w:rPr>
            </w:pPr>
          </w:p>
        </w:tc>
        <w:tc>
          <w:tcPr>
            <w:tcW w:w="3156" w:type="dxa"/>
          </w:tcPr>
          <w:p w:rsidR="005679EE" w:rsidRPr="006C7BD9" w:rsidRDefault="005679EE" w:rsidP="00966B63">
            <w:pPr>
              <w:rPr>
                <w:rFonts w:ascii="Calibri" w:hAnsi="Calibri"/>
              </w:rPr>
            </w:pPr>
          </w:p>
        </w:tc>
      </w:tr>
    </w:tbl>
    <w:p w:rsidR="005679EE" w:rsidRPr="006C7BD9" w:rsidRDefault="005679EE" w:rsidP="006C7BD9">
      <w:pPr>
        <w:pStyle w:val="ListParagraph"/>
        <w:ind w:left="0"/>
        <w:rPr>
          <w:b/>
        </w:rPr>
      </w:pPr>
      <w:r>
        <w:rPr>
          <w:b/>
        </w:rPr>
        <w:t>C</w:t>
      </w:r>
      <w:r w:rsidRPr="006C7BD9">
        <w:rPr>
          <w:b/>
        </w:rPr>
        <w:t>-</w:t>
      </w:r>
      <w:r>
        <w:rPr>
          <w:b/>
        </w:rPr>
        <w:t xml:space="preserve">    </w:t>
      </w:r>
      <w:r w:rsidRPr="006C7BD9">
        <w:rPr>
          <w:b/>
        </w:rPr>
        <w:t xml:space="preserve">Yandaki tabloda yer alan bayramlarımız aşağıda uygun yerlere yazınız. </w:t>
      </w:r>
      <w:r>
        <w:rPr>
          <w:b/>
        </w:rPr>
        <w:t xml:space="preserve"> (</w:t>
      </w:r>
      <w:r w:rsidRPr="006C7BD9">
        <w:rPr>
          <w:b/>
        </w:rPr>
        <w:t xml:space="preserve"> </w:t>
      </w:r>
      <w:r>
        <w:rPr>
          <w:b/>
        </w:rPr>
        <w:t xml:space="preserve"> 8     PUAN)</w:t>
      </w:r>
    </w:p>
    <w:p w:rsidR="005679EE" w:rsidRPr="006C7BD9" w:rsidRDefault="005679EE" w:rsidP="006C7BD9">
      <w:pPr>
        <w:rPr>
          <w:rFonts w:ascii="Calibri" w:hAnsi="Calibri"/>
          <w:b/>
          <w:i/>
          <w:sz w:val="22"/>
          <w:szCs w:val="22"/>
        </w:rPr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026" type="#_x0000_t202" style="position:absolute;margin-left:400.35pt;margin-top:9.5pt;width:138.8pt;height:137.05pt;z-index:2516515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">
            <v:textbox>
              <w:txbxContent>
                <w:p w:rsidR="005679EE" w:rsidRPr="00F009E6" w:rsidRDefault="005679EE" w:rsidP="006C7BD9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*</w:t>
                  </w:r>
                  <w:r w:rsidRPr="00F009E6">
                    <w:rPr>
                      <w:sz w:val="20"/>
                      <w:szCs w:val="20"/>
                    </w:rPr>
                    <w:t>29 Ekim Cumhuriyet Bayramı</w:t>
                  </w:r>
                </w:p>
                <w:p w:rsidR="005679EE" w:rsidRPr="00F009E6" w:rsidRDefault="005679EE" w:rsidP="006C7BD9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*</w:t>
                  </w:r>
                  <w:r w:rsidRPr="00F009E6">
                    <w:rPr>
                      <w:sz w:val="20"/>
                      <w:szCs w:val="20"/>
                    </w:rPr>
                    <w:t>Ramazan Bayramı</w:t>
                  </w:r>
                </w:p>
                <w:p w:rsidR="005679EE" w:rsidRPr="00F009E6" w:rsidRDefault="005679EE" w:rsidP="006C7BD9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*</w:t>
                  </w:r>
                  <w:r w:rsidRPr="00F009E6">
                    <w:rPr>
                      <w:sz w:val="20"/>
                      <w:szCs w:val="20"/>
                    </w:rPr>
                    <w:t>Nevruz Bayramı</w:t>
                  </w:r>
                </w:p>
                <w:p w:rsidR="005679EE" w:rsidRPr="00F009E6" w:rsidRDefault="005679EE" w:rsidP="006C7BD9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*</w:t>
                  </w:r>
                  <w:r w:rsidRPr="00F009E6">
                    <w:rPr>
                      <w:sz w:val="20"/>
                      <w:szCs w:val="20"/>
                    </w:rPr>
                    <w:t>23 Nisan Ulusal Egemenlik ve Çocuk Bayramı</w:t>
                  </w:r>
                </w:p>
                <w:p w:rsidR="005679EE" w:rsidRPr="00F009E6" w:rsidRDefault="005679EE" w:rsidP="006C7BD9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*</w:t>
                  </w:r>
                  <w:r w:rsidRPr="00F009E6">
                    <w:rPr>
                      <w:sz w:val="20"/>
                      <w:szCs w:val="20"/>
                    </w:rPr>
                    <w:t>Kurban Bayramı</w:t>
                  </w:r>
                </w:p>
                <w:p w:rsidR="005679EE" w:rsidRPr="00F009E6" w:rsidRDefault="005679EE" w:rsidP="006C7BD9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*</w:t>
                  </w:r>
                  <w:r w:rsidRPr="00F009E6">
                    <w:rPr>
                      <w:sz w:val="20"/>
                      <w:szCs w:val="20"/>
                    </w:rPr>
                    <w:t>19 Mayıs Gençlik ve Spor Bayramı</w:t>
                  </w:r>
                </w:p>
                <w:p w:rsidR="005679EE" w:rsidRPr="00F009E6" w:rsidRDefault="005679EE" w:rsidP="006C7BD9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*</w:t>
                  </w:r>
                  <w:r w:rsidRPr="00F009E6">
                    <w:rPr>
                      <w:sz w:val="20"/>
                      <w:szCs w:val="20"/>
                    </w:rPr>
                    <w:t>Hıdrellez</w:t>
                  </w:r>
                </w:p>
                <w:p w:rsidR="005679EE" w:rsidRPr="00F009E6" w:rsidRDefault="005679EE" w:rsidP="006C7BD9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*</w:t>
                  </w:r>
                  <w:r w:rsidRPr="00F009E6">
                    <w:rPr>
                      <w:sz w:val="20"/>
                      <w:szCs w:val="20"/>
                    </w:rPr>
                    <w:t>30 Ağustos Zafer Bayramı</w:t>
                  </w:r>
                </w:p>
                <w:p w:rsidR="005679EE" w:rsidRPr="00D639E1" w:rsidRDefault="005679EE" w:rsidP="006C7BD9"/>
              </w:txbxContent>
            </v:textbox>
          </v:shape>
        </w:pict>
      </w:r>
      <w:r w:rsidRPr="006C7BD9">
        <w:rPr>
          <w:rFonts w:ascii="Calibri" w:hAnsi="Calibri"/>
          <w:b/>
          <w:i/>
          <w:sz w:val="22"/>
          <w:szCs w:val="22"/>
        </w:rPr>
        <w:t>Dini Bayramlarımız</w:t>
      </w:r>
      <w:r w:rsidRPr="006C7BD9">
        <w:rPr>
          <w:rFonts w:ascii="Calibri" w:hAnsi="Calibri"/>
          <w:b/>
          <w:i/>
          <w:sz w:val="22"/>
          <w:szCs w:val="22"/>
        </w:rPr>
        <w:tab/>
      </w:r>
      <w:r w:rsidRPr="006C7BD9">
        <w:rPr>
          <w:rFonts w:ascii="Calibri" w:hAnsi="Calibri"/>
          <w:b/>
          <w:i/>
          <w:sz w:val="22"/>
          <w:szCs w:val="22"/>
        </w:rPr>
        <w:tab/>
        <w:t>Milli Bayramlarımız        Mevsimlik Bayramlarımız</w:t>
      </w:r>
    </w:p>
    <w:p w:rsidR="005679EE" w:rsidRDefault="005679EE" w:rsidP="006C7BD9">
      <w:pPr>
        <w:rPr>
          <w:rFonts w:ascii="Calibri" w:hAnsi="Calibri"/>
          <w:sz w:val="22"/>
          <w:szCs w:val="22"/>
        </w:rPr>
      </w:pPr>
      <w:r w:rsidRPr="00261A52">
        <w:rPr>
          <w:rFonts w:ascii="Calibri" w:hAnsi="Calibri"/>
          <w:noProof/>
          <w:sz w:val="22"/>
          <w:szCs w:val="22"/>
        </w:rPr>
        <w:pict>
          <v:shape id="Resim 99" o:spid="_x0000_i1031" type="#_x0000_t75" style="width:314.25pt;height:43.5pt;visibility:visible">
            <v:imagedata r:id="rId14" o:title=""/>
          </v:shape>
        </w:pict>
      </w:r>
    </w:p>
    <w:p w:rsidR="005679EE" w:rsidRDefault="005679EE" w:rsidP="006C7BD9">
      <w:pPr>
        <w:rPr>
          <w:rFonts w:ascii="Calibri" w:hAnsi="Calibri"/>
          <w:sz w:val="22"/>
          <w:szCs w:val="22"/>
        </w:rPr>
      </w:pPr>
    </w:p>
    <w:p w:rsidR="005679EE" w:rsidRDefault="005679EE" w:rsidP="006C7BD9">
      <w:pPr>
        <w:rPr>
          <w:rFonts w:ascii="Calibri" w:hAnsi="Calibri"/>
          <w:sz w:val="22"/>
          <w:szCs w:val="22"/>
        </w:rPr>
      </w:pPr>
    </w:p>
    <w:p w:rsidR="005679EE" w:rsidRDefault="005679EE" w:rsidP="00DD0737">
      <w:pPr>
        <w:pStyle w:val="NoSpacing"/>
        <w:tabs>
          <w:tab w:val="left" w:pos="3964"/>
        </w:tabs>
        <w:ind w:left="720"/>
        <w:jc w:val="center"/>
      </w:pPr>
      <w:hyperlink r:id="rId15" w:history="1">
        <w:r w:rsidRPr="0009549E">
          <w:rPr>
            <w:rStyle w:val="Hyperlink"/>
            <w:sz w:val="28"/>
            <w:szCs w:val="28"/>
          </w:rPr>
          <w:t>www.sorubak.com</w:t>
        </w:r>
      </w:hyperlink>
      <w:r>
        <w:t xml:space="preserve"> </w:t>
      </w:r>
    </w:p>
    <w:p w:rsidR="005679EE" w:rsidRDefault="005679EE" w:rsidP="006C7BD9">
      <w:pPr>
        <w:rPr>
          <w:rFonts w:ascii="Calibri" w:hAnsi="Calibri"/>
          <w:sz w:val="22"/>
          <w:szCs w:val="22"/>
        </w:rPr>
      </w:pPr>
    </w:p>
    <w:p w:rsidR="005679EE" w:rsidRDefault="005679EE" w:rsidP="006C7BD9">
      <w:pPr>
        <w:rPr>
          <w:rFonts w:ascii="Calibri" w:hAnsi="Calibri"/>
          <w:sz w:val="22"/>
          <w:szCs w:val="22"/>
        </w:rPr>
      </w:pPr>
    </w:p>
    <w:p w:rsidR="005679EE" w:rsidRDefault="005679EE" w:rsidP="006C7BD9">
      <w:pPr>
        <w:rPr>
          <w:rFonts w:ascii="Calibri" w:hAnsi="Calibri"/>
          <w:sz w:val="22"/>
          <w:szCs w:val="22"/>
        </w:rPr>
      </w:pPr>
    </w:p>
    <w:p w:rsidR="005679EE" w:rsidRDefault="005679EE" w:rsidP="006C7BD9">
      <w:pPr>
        <w:rPr>
          <w:rFonts w:ascii="Calibri" w:hAnsi="Calibri"/>
          <w:sz w:val="22"/>
          <w:szCs w:val="22"/>
        </w:rPr>
      </w:pPr>
    </w:p>
    <w:p w:rsidR="005679EE" w:rsidRPr="009330C8" w:rsidRDefault="005679EE" w:rsidP="009330C8">
      <w:pPr>
        <w:rPr>
          <w:rFonts w:ascii="Calibri" w:hAnsi="Calibri"/>
          <w:b/>
          <w:sz w:val="22"/>
          <w:szCs w:val="22"/>
        </w:rPr>
      </w:pPr>
      <w:r w:rsidRPr="009330C8">
        <w:rPr>
          <w:rFonts w:ascii="Calibri" w:hAnsi="Calibri"/>
          <w:b/>
          <w:sz w:val="22"/>
          <w:szCs w:val="22"/>
        </w:rPr>
        <w:t>D-  Aşağıda verilen cümleler doğru ise karşısındaki paranteze “D” yanlışsa “Y” yazınız.</w:t>
      </w:r>
      <w:r>
        <w:rPr>
          <w:rFonts w:ascii="Calibri" w:hAnsi="Calibri"/>
          <w:b/>
          <w:sz w:val="22"/>
          <w:szCs w:val="22"/>
        </w:rPr>
        <w:t xml:space="preserve"> (   5    PUAN)</w:t>
      </w:r>
    </w:p>
    <w:p w:rsidR="005679EE" w:rsidRPr="009330C8" w:rsidRDefault="005679EE" w:rsidP="009330C8">
      <w:pPr>
        <w:pStyle w:val="ListParagraph"/>
        <w:numPr>
          <w:ilvl w:val="0"/>
          <w:numId w:val="2"/>
        </w:numPr>
      </w:pPr>
      <w:r w:rsidRPr="009330C8">
        <w:t>Kurumlar uzun süreli gruplardır. (  ………….     )</w:t>
      </w:r>
    </w:p>
    <w:p w:rsidR="005679EE" w:rsidRPr="009330C8" w:rsidRDefault="005679EE" w:rsidP="009330C8">
      <w:pPr>
        <w:pStyle w:val="ListParagraph"/>
        <w:numPr>
          <w:ilvl w:val="0"/>
          <w:numId w:val="2"/>
        </w:numPr>
      </w:pPr>
      <w:r w:rsidRPr="009330C8">
        <w:t>Kalabalıklarda bir amaç vardır.  (…………..)</w:t>
      </w:r>
    </w:p>
    <w:p w:rsidR="005679EE" w:rsidRPr="009330C8" w:rsidRDefault="005679EE" w:rsidP="009330C8">
      <w:pPr>
        <w:pStyle w:val="ListParagraph"/>
        <w:numPr>
          <w:ilvl w:val="0"/>
          <w:numId w:val="2"/>
        </w:numPr>
      </w:pPr>
      <w:r w:rsidRPr="009330C8">
        <w:t>Çocuk hakları sözleşmesine göre her insan 15 Yaşına kadar çocuktur. (……..)</w:t>
      </w:r>
    </w:p>
    <w:p w:rsidR="005679EE" w:rsidRPr="009330C8" w:rsidRDefault="005679EE" w:rsidP="009330C8">
      <w:pPr>
        <w:pStyle w:val="ListParagraph"/>
        <w:numPr>
          <w:ilvl w:val="0"/>
          <w:numId w:val="2"/>
        </w:numPr>
      </w:pPr>
      <w:r w:rsidRPr="009330C8">
        <w:t>Oy vermek hem hakkımız hem de sorumluluğumuzdur. (………….)</w:t>
      </w:r>
    </w:p>
    <w:p w:rsidR="005679EE" w:rsidRDefault="005679EE" w:rsidP="002C387D">
      <w:pPr>
        <w:pStyle w:val="ListParagraph"/>
        <w:numPr>
          <w:ilvl w:val="0"/>
          <w:numId w:val="2"/>
        </w:numPr>
      </w:pPr>
      <w:r w:rsidRPr="009330C8">
        <w:t>Bir insan birden fazla role sahip olabilir. (………………..)</w:t>
      </w:r>
      <w:r>
        <w:t xml:space="preserve">                                                                                                        </w:t>
      </w:r>
    </w:p>
    <w:p w:rsidR="005679EE" w:rsidRPr="0062148D" w:rsidRDefault="005679EE" w:rsidP="002C387D">
      <w:pPr>
        <w:rPr>
          <w:rFonts w:ascii="Calibri" w:hAnsi="Calibri"/>
          <w:b/>
          <w:u w:val="single"/>
        </w:rPr>
      </w:pPr>
      <w:r>
        <w:rPr>
          <w:rFonts w:ascii="Calibri" w:hAnsi="Calibri"/>
          <w:b/>
        </w:rPr>
        <w:t xml:space="preserve">E- Ülkemizde son yıllarda eski küçük hastahanelerin yıkılıp, yerlerine büyük ve moden şehir </w:t>
      </w:r>
      <w:r>
        <w:rPr>
          <w:rFonts w:ascii="Calibri" w:hAnsi="Calibri"/>
          <w:b/>
          <w:sz w:val="22"/>
          <w:szCs w:val="22"/>
        </w:rPr>
        <w:t xml:space="preserve">(   17    PUAN) </w:t>
      </w:r>
      <w:r>
        <w:rPr>
          <w:rFonts w:ascii="Calibri" w:hAnsi="Calibri"/>
          <w:b/>
        </w:rPr>
        <w:t xml:space="preserve">hastahanelerinin yapılması hangi ATATÜRK İLKELERİ kapsamında gerçekleştirilmektedir? </w:t>
      </w:r>
      <w:r w:rsidRPr="0062148D">
        <w:rPr>
          <w:rFonts w:ascii="Calibri" w:hAnsi="Calibri"/>
          <w:b/>
          <w:u w:val="single"/>
        </w:rPr>
        <w:t>(cevabı 3 tane)</w:t>
      </w:r>
    </w:p>
    <w:p w:rsidR="005679EE" w:rsidRDefault="005679EE" w:rsidP="002C387D">
      <w:pPr>
        <w:rPr>
          <w:rFonts w:ascii="Calibri" w:hAnsi="Calibri"/>
          <w:b/>
        </w:rPr>
      </w:pPr>
      <w:r>
        <w:rPr>
          <w:rFonts w:ascii="Calibri" w:hAnsi="Calibri"/>
          <w:b/>
        </w:rPr>
        <w:t>***                                                           ***                                                       ***</w:t>
      </w:r>
    </w:p>
    <w:p w:rsidR="005679EE" w:rsidRPr="002C387D" w:rsidRDefault="005679EE" w:rsidP="002C387D">
      <w:pPr>
        <w:rPr>
          <w:rFonts w:ascii="Calibri" w:hAnsi="Calibri"/>
          <w:sz w:val="22"/>
          <w:szCs w:val="22"/>
        </w:rPr>
      </w:pPr>
      <w:r>
        <w:rPr>
          <w:rFonts w:ascii="Calibri" w:hAnsi="Calibri"/>
          <w:b/>
          <w:sz w:val="22"/>
          <w:szCs w:val="22"/>
        </w:rPr>
        <w:t>F</w:t>
      </w:r>
      <w:r w:rsidRPr="002C387D">
        <w:rPr>
          <w:rFonts w:ascii="Calibri" w:hAnsi="Calibri"/>
          <w:b/>
          <w:sz w:val="22"/>
          <w:szCs w:val="22"/>
        </w:rPr>
        <w:t xml:space="preserve">-    Aşağıdaki resimlerde yer alan KÜLTÜREL DEĞERLERİMİZİN hangi alanla ilgili olduğunu altındaki kutucuktan yararlanarak resimlerin altına yazınız. (   </w:t>
      </w:r>
      <w:r>
        <w:rPr>
          <w:rFonts w:ascii="Calibri" w:hAnsi="Calibri"/>
          <w:b/>
          <w:sz w:val="22"/>
          <w:szCs w:val="22"/>
        </w:rPr>
        <w:t>4</w:t>
      </w:r>
      <w:r w:rsidRPr="002C387D">
        <w:rPr>
          <w:rFonts w:ascii="Calibri" w:hAnsi="Calibri"/>
          <w:b/>
          <w:sz w:val="22"/>
          <w:szCs w:val="22"/>
        </w:rPr>
        <w:t xml:space="preserve">   PUAN)</w:t>
      </w:r>
    </w:p>
    <w:tbl>
      <w:tblPr>
        <w:tblW w:w="87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2268"/>
        <w:gridCol w:w="2268"/>
        <w:gridCol w:w="2126"/>
        <w:gridCol w:w="2079"/>
      </w:tblGrid>
      <w:tr w:rsidR="005679EE" w:rsidRPr="007F0C7A" w:rsidTr="00966B63">
        <w:trPr>
          <w:trHeight w:val="2364"/>
        </w:trPr>
        <w:tc>
          <w:tcPr>
            <w:tcW w:w="2268" w:type="dxa"/>
          </w:tcPr>
          <w:p w:rsidR="005679EE" w:rsidRPr="007F0C7A" w:rsidRDefault="005679EE" w:rsidP="00966B63">
            <w:pPr>
              <w:jc w:val="center"/>
            </w:pPr>
            <w:r w:rsidRPr="007F0C7A">
              <w:object w:dxaOrig="3525" w:dyaOrig="3105">
                <v:shape id="_x0000_i1032" type="#_x0000_t75" style="width:104.25pt;height:94.5pt" o:ole="">
                  <v:imagedata r:id="rId16" o:title=""/>
                </v:shape>
                <o:OLEObject Type="Embed" ProgID="Paint.Picture" ShapeID="_x0000_i1032" DrawAspect="Content" ObjectID="_1477759411" r:id="rId17"/>
              </w:object>
            </w:r>
          </w:p>
        </w:tc>
        <w:tc>
          <w:tcPr>
            <w:tcW w:w="2268" w:type="dxa"/>
          </w:tcPr>
          <w:p w:rsidR="005679EE" w:rsidRPr="007F0C7A" w:rsidRDefault="005679EE" w:rsidP="00966B63">
            <w:r w:rsidRPr="007F0C7A">
              <w:object w:dxaOrig="2625" w:dyaOrig="2400">
                <v:shape id="_x0000_i1033" type="#_x0000_t75" style="width:105pt;height:94.5pt" o:ole="">
                  <v:imagedata r:id="rId18" o:title=""/>
                </v:shape>
                <o:OLEObject Type="Embed" ProgID="Paint.Picture" ShapeID="_x0000_i1033" DrawAspect="Content" ObjectID="_1477759412" r:id="rId19"/>
              </w:object>
            </w:r>
          </w:p>
        </w:tc>
        <w:tc>
          <w:tcPr>
            <w:tcW w:w="2126" w:type="dxa"/>
          </w:tcPr>
          <w:p w:rsidR="005679EE" w:rsidRPr="007F0C7A" w:rsidRDefault="005679EE" w:rsidP="00966B63">
            <w:r w:rsidRPr="007F0C7A">
              <w:object w:dxaOrig="3330" w:dyaOrig="3840">
                <v:shape id="_x0000_i1034" type="#_x0000_t75" style="width:96.75pt;height:93.75pt" o:ole="">
                  <v:imagedata r:id="rId20" o:title=""/>
                </v:shape>
                <o:OLEObject Type="Embed" ProgID="Paint.Picture" ShapeID="_x0000_i1034" DrawAspect="Content" ObjectID="_1477759413" r:id="rId21"/>
              </w:object>
            </w:r>
          </w:p>
        </w:tc>
        <w:tc>
          <w:tcPr>
            <w:tcW w:w="2079" w:type="dxa"/>
          </w:tcPr>
          <w:p w:rsidR="005679EE" w:rsidRPr="007F0C7A" w:rsidRDefault="005679EE" w:rsidP="00966B63">
            <w:r>
              <w:rPr>
                <w:noProof/>
              </w:rPr>
              <w:pict>
                <v:shape id="Text Box 1101" o:spid="_x0000_s1027" type="#_x0000_t202" style="position:absolute;margin-left:105.6pt;margin-top:3.8pt;width:111.15pt;height:152.9pt;z-index:25165875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">
                  <v:textbox style="mso-fit-shape-to-text:t">
                    <w:txbxContent>
                      <w:p w:rsidR="005679EE" w:rsidRPr="00CF54B7" w:rsidRDefault="005679EE" w:rsidP="00017C54">
                        <w:pPr>
                          <w:jc w:val="center"/>
                          <w:rPr>
                            <w:i/>
                          </w:rPr>
                        </w:pPr>
                        <w:r>
                          <w:rPr>
                            <w:i/>
                          </w:rPr>
                          <w:t>*</w:t>
                        </w:r>
                        <w:r w:rsidRPr="00CF54B7">
                          <w:rPr>
                            <w:i/>
                          </w:rPr>
                          <w:t>EVLERİMİZ</w:t>
                        </w:r>
                      </w:p>
                      <w:p w:rsidR="005679EE" w:rsidRPr="00CF54B7" w:rsidRDefault="005679EE" w:rsidP="00017C54">
                        <w:pPr>
                          <w:jc w:val="center"/>
                          <w:rPr>
                            <w:i/>
                          </w:rPr>
                        </w:pPr>
                        <w:r w:rsidRPr="00CF54B7">
                          <w:rPr>
                            <w:i/>
                          </w:rPr>
                          <w:t>ELSANATLARIMIZ</w:t>
                        </w:r>
                      </w:p>
                      <w:p w:rsidR="005679EE" w:rsidRPr="00CF54B7" w:rsidRDefault="005679EE" w:rsidP="00017C54">
                        <w:pPr>
                          <w:jc w:val="center"/>
                          <w:rPr>
                            <w:i/>
                          </w:rPr>
                        </w:pPr>
                        <w:r>
                          <w:rPr>
                            <w:i/>
                          </w:rPr>
                          <w:t>*</w:t>
                        </w:r>
                        <w:r w:rsidRPr="00CF54B7">
                          <w:rPr>
                            <w:i/>
                          </w:rPr>
                          <w:t>YEMEKLERİMİZ</w:t>
                        </w:r>
                      </w:p>
                      <w:p w:rsidR="005679EE" w:rsidRDefault="005679EE" w:rsidP="00017C54">
                        <w:pPr>
                          <w:jc w:val="center"/>
                          <w:rPr>
                            <w:i/>
                          </w:rPr>
                        </w:pPr>
                        <w:r>
                          <w:rPr>
                            <w:i/>
                          </w:rPr>
                          <w:t>*HALK</w:t>
                        </w:r>
                      </w:p>
                      <w:p w:rsidR="005679EE" w:rsidRPr="00CF54B7" w:rsidRDefault="005679EE" w:rsidP="00017C54">
                        <w:pPr>
                          <w:jc w:val="center"/>
                          <w:rPr>
                            <w:i/>
                          </w:rPr>
                        </w:pPr>
                        <w:r w:rsidRPr="00CF54B7">
                          <w:rPr>
                            <w:i/>
                          </w:rPr>
                          <w:t>OYUNLARIMIZ</w:t>
                        </w:r>
                      </w:p>
                    </w:txbxContent>
                  </v:textbox>
                </v:shape>
              </w:pict>
            </w:r>
            <w:r w:rsidRPr="007F0C7A">
              <w:object w:dxaOrig="2970" w:dyaOrig="3360">
                <v:shape id="_x0000_i1035" type="#_x0000_t75" style="width:96.75pt;height:93.75pt" o:ole="">
                  <v:imagedata r:id="rId22" o:title=""/>
                </v:shape>
                <o:OLEObject Type="Embed" ProgID="Paint.Picture" ShapeID="_x0000_i1035" DrawAspect="Content" ObjectID="_1477759414" r:id="rId23"/>
              </w:object>
            </w:r>
          </w:p>
        </w:tc>
      </w:tr>
    </w:tbl>
    <w:p w:rsidR="005679EE" w:rsidRPr="00017C54" w:rsidRDefault="005679EE" w:rsidP="00017C54">
      <w:pPr>
        <w:rPr>
          <w:b/>
        </w:rPr>
      </w:pPr>
    </w:p>
    <w:p w:rsidR="005679EE" w:rsidRPr="00373762" w:rsidRDefault="005679EE" w:rsidP="00373762">
      <w:pPr>
        <w:rPr>
          <w:rFonts w:ascii="Calibri" w:hAnsi="Calibri"/>
          <w:b/>
          <w:sz w:val="22"/>
          <w:szCs w:val="22"/>
        </w:rPr>
      </w:pPr>
      <w:r>
        <w:rPr>
          <w:rFonts w:ascii="Calibri" w:hAnsi="Calibri"/>
          <w:b/>
          <w:sz w:val="22"/>
          <w:szCs w:val="22"/>
        </w:rPr>
        <w:t>G</w:t>
      </w:r>
      <w:r w:rsidRPr="00373762">
        <w:rPr>
          <w:rFonts w:ascii="Calibri" w:hAnsi="Calibri"/>
          <w:b/>
          <w:sz w:val="22"/>
          <w:szCs w:val="22"/>
        </w:rPr>
        <w:t>-</w:t>
      </w:r>
      <w:r>
        <w:rPr>
          <w:rFonts w:ascii="Calibri" w:hAnsi="Calibri"/>
          <w:b/>
          <w:sz w:val="22"/>
          <w:szCs w:val="22"/>
        </w:rPr>
        <w:t xml:space="preserve">   </w:t>
      </w:r>
      <w:r w:rsidRPr="00373762">
        <w:rPr>
          <w:rFonts w:ascii="Calibri" w:hAnsi="Calibri"/>
          <w:b/>
          <w:sz w:val="22"/>
          <w:szCs w:val="22"/>
        </w:rPr>
        <w:t xml:space="preserve"> Aşağıdaki boşluklara, verilen kelimelerden uygun olanı yazınız. </w:t>
      </w:r>
      <w:r>
        <w:rPr>
          <w:rFonts w:ascii="Calibri" w:hAnsi="Calibri"/>
          <w:b/>
          <w:sz w:val="22"/>
          <w:szCs w:val="22"/>
        </w:rPr>
        <w:t xml:space="preserve">(   10  </w:t>
      </w:r>
      <w:r w:rsidRPr="00373762">
        <w:rPr>
          <w:rFonts w:ascii="Calibri" w:hAnsi="Calibri"/>
          <w:b/>
          <w:sz w:val="22"/>
          <w:szCs w:val="22"/>
        </w:rPr>
        <w:t xml:space="preserve"> puan)</w:t>
      </w:r>
    </w:p>
    <w:p w:rsidR="005679EE" w:rsidRPr="00373762" w:rsidRDefault="005679EE" w:rsidP="00657559">
      <w:pPr>
        <w:rPr>
          <w:rFonts w:ascii="Calibri" w:hAnsi="Calibri"/>
          <w:sz w:val="22"/>
          <w:szCs w:val="22"/>
        </w:rPr>
      </w:pPr>
      <w:r>
        <w:rPr>
          <w:noProof/>
        </w:rPr>
        <w:pict>
          <v:roundrect id="AutoShape 1106" o:spid="_x0000_s1028" style="position:absolute;margin-left:427.65pt;margin-top:9.7pt;width:60.75pt;height:24.1pt;z-index:25166387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" filled="f" strokeweight="1pt">
            <v:shadow on="t" color="#d8d8d8" opacity=".5" offset="6pt,6pt"/>
            <v:textbox>
              <w:txbxContent>
                <w:p w:rsidR="005679EE" w:rsidRPr="009B733C" w:rsidRDefault="005679EE" w:rsidP="00373762">
                  <w:pPr>
                    <w:rPr>
                      <w:b/>
                      <w:sz w:val="22"/>
                      <w:szCs w:val="22"/>
                    </w:rPr>
                  </w:pPr>
                  <w:r>
                    <w:rPr>
                      <w:b/>
                      <w:sz w:val="22"/>
                      <w:szCs w:val="22"/>
                    </w:rPr>
                    <w:t>a</w:t>
                  </w:r>
                  <w:r w:rsidRPr="009B733C">
                    <w:rPr>
                      <w:b/>
                      <w:sz w:val="22"/>
                      <w:szCs w:val="22"/>
                    </w:rPr>
                    <w:t>ile</w:t>
                  </w:r>
                  <w:r>
                    <w:rPr>
                      <w:b/>
                      <w:sz w:val="22"/>
                      <w:szCs w:val="22"/>
                    </w:rPr>
                    <w:t>dir.</w:t>
                  </w:r>
                  <w:r w:rsidRPr="009B733C">
                    <w:rPr>
                      <w:b/>
                      <w:sz w:val="22"/>
                      <w:szCs w:val="22"/>
                    </w:rPr>
                    <w:tab/>
                  </w:r>
                </w:p>
              </w:txbxContent>
            </v:textbox>
          </v:roundrect>
        </w:pict>
      </w:r>
      <w:r>
        <w:rPr>
          <w:noProof/>
        </w:rPr>
        <w:pict>
          <v:roundrect id="AutoShape 1103" o:spid="_x0000_s1029" style="position:absolute;margin-left:96.9pt;margin-top:11.1pt;width:75.75pt;height:22.7pt;z-index:25166080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" filled="f" strokeweight="1pt">
            <v:shadow on="t" color="#d8d8d8" opacity=".5" offset="6pt,6pt"/>
            <v:textbox>
              <w:txbxContent>
                <w:p w:rsidR="005679EE" w:rsidRPr="00DD41E9" w:rsidRDefault="005679EE" w:rsidP="00373762">
                  <w:pPr>
                    <w:jc w:val="center"/>
                    <w:rPr>
                      <w:b/>
                      <w:sz w:val="22"/>
                      <w:szCs w:val="22"/>
                    </w:rPr>
                  </w:pPr>
                  <w:r>
                    <w:rPr>
                      <w:b/>
                      <w:bCs/>
                      <w:sz w:val="22"/>
                      <w:szCs w:val="22"/>
                    </w:rPr>
                    <w:t>r</w:t>
                  </w:r>
                  <w:r w:rsidRPr="00DD41E9">
                    <w:rPr>
                      <w:b/>
                      <w:bCs/>
                      <w:sz w:val="22"/>
                      <w:szCs w:val="22"/>
                    </w:rPr>
                    <w:t>ol</w:t>
                  </w:r>
                </w:p>
              </w:txbxContent>
            </v:textbox>
          </v:roundrect>
        </w:pict>
      </w:r>
      <w:r>
        <w:rPr>
          <w:noProof/>
        </w:rPr>
        <w:pict>
          <v:roundrect id="AutoShape 1105" o:spid="_x0000_s1030" style="position:absolute;margin-left:329.4pt;margin-top:9.7pt;width:81.75pt;height:24.1pt;z-index:25166284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" filled="f" strokeweight="1pt">
            <v:shadow on="t" color="#d8d8d8" opacity=".5" offset="6pt,6pt"/>
            <v:textbox>
              <w:txbxContent>
                <w:p w:rsidR="005679EE" w:rsidRPr="009B733C" w:rsidRDefault="005679EE" w:rsidP="00373762">
                  <w:pPr>
                    <w:rPr>
                      <w:sz w:val="22"/>
                      <w:szCs w:val="22"/>
                    </w:rPr>
                  </w:pPr>
                  <w:r w:rsidRPr="009B733C">
                    <w:rPr>
                      <w:b/>
                      <w:bCs/>
                      <w:sz w:val="22"/>
                      <w:szCs w:val="22"/>
                    </w:rPr>
                    <w:t>doğal varlık</w:t>
                  </w:r>
                </w:p>
              </w:txbxContent>
            </v:textbox>
          </v:roundrect>
        </w:pict>
      </w:r>
      <w:r>
        <w:rPr>
          <w:noProof/>
        </w:rPr>
        <w:pict>
          <v:roundrect id="AutoShape 1104" o:spid="_x0000_s1031" style="position:absolute;margin-left:210.9pt;margin-top:11.1pt;width:99.75pt;height:22.7pt;z-index:25166182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" filled="f" strokeweight="1pt">
            <v:shadow on="t" color="#d8d8d8" opacity=".5" offset="6pt,6pt"/>
            <v:textbox>
              <w:txbxContent>
                <w:p w:rsidR="005679EE" w:rsidRPr="006C181F" w:rsidRDefault="005679EE" w:rsidP="00373762">
                  <w:pPr>
                    <w:rPr>
                      <w:rFonts w:ascii="Comic Sans MS" w:hAnsi="Comic Sans MS"/>
                      <w:b/>
                      <w:sz w:val="22"/>
                      <w:szCs w:val="22"/>
                    </w:rPr>
                  </w:pPr>
                  <w:r>
                    <w:rPr>
                      <w:b/>
                      <w:sz w:val="22"/>
                      <w:szCs w:val="22"/>
                    </w:rPr>
                    <w:t>t</w:t>
                  </w:r>
                  <w:r w:rsidRPr="006C181F">
                    <w:rPr>
                      <w:b/>
                      <w:sz w:val="22"/>
                      <w:szCs w:val="22"/>
                    </w:rPr>
                    <w:t xml:space="preserve">arihi nesne </w:t>
                  </w:r>
                </w:p>
              </w:txbxContent>
            </v:textbox>
          </v:roundrect>
        </w:pict>
      </w:r>
      <w:r>
        <w:rPr>
          <w:noProof/>
        </w:rPr>
        <w:pict>
          <v:roundrect id="AutoShape 1102" o:spid="_x0000_s1032" style="position:absolute;margin-left:0;margin-top:11.1pt;width:75pt;height:24.1pt;z-index:25165977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" filled="f" strokeweight="1pt">
            <v:shadow on="t" color="#d8d8d8" opacity=".5" offset="6pt,6pt"/>
            <v:textbox>
              <w:txbxContent>
                <w:p w:rsidR="005679EE" w:rsidRPr="006C181F" w:rsidRDefault="005679EE" w:rsidP="00373762">
                  <w:pPr>
                    <w:rPr>
                      <w:b/>
                      <w:sz w:val="22"/>
                      <w:szCs w:val="22"/>
                    </w:rPr>
                  </w:pPr>
                  <w:r w:rsidRPr="006C181F">
                    <w:rPr>
                      <w:b/>
                      <w:sz w:val="22"/>
                      <w:szCs w:val="22"/>
                    </w:rPr>
                    <w:t>Erzurum</w:t>
                  </w:r>
                </w:p>
              </w:txbxContent>
            </v:textbox>
          </v:roundrect>
        </w:pict>
      </w:r>
    </w:p>
    <w:p w:rsidR="005679EE" w:rsidRPr="00373762" w:rsidRDefault="005679EE" w:rsidP="00373762">
      <w:pPr>
        <w:tabs>
          <w:tab w:val="left" w:pos="4995"/>
          <w:tab w:val="left" w:pos="7020"/>
          <w:tab w:val="left" w:pos="8595"/>
          <w:tab w:val="left" w:pos="9255"/>
        </w:tabs>
        <w:ind w:left="360"/>
        <w:rPr>
          <w:rFonts w:ascii="Calibri" w:hAnsi="Calibri"/>
          <w:sz w:val="22"/>
          <w:szCs w:val="22"/>
        </w:rPr>
      </w:pPr>
      <w:r w:rsidRPr="00373762">
        <w:rPr>
          <w:rFonts w:ascii="Calibri" w:hAnsi="Calibri"/>
          <w:sz w:val="22"/>
          <w:szCs w:val="22"/>
        </w:rPr>
        <w:tab/>
      </w:r>
      <w:r w:rsidRPr="00373762">
        <w:rPr>
          <w:rFonts w:ascii="Calibri" w:hAnsi="Calibri"/>
          <w:sz w:val="22"/>
          <w:szCs w:val="22"/>
        </w:rPr>
        <w:tab/>
      </w:r>
      <w:r w:rsidRPr="00373762">
        <w:rPr>
          <w:rFonts w:ascii="Calibri" w:hAnsi="Calibri"/>
          <w:sz w:val="22"/>
          <w:szCs w:val="22"/>
        </w:rPr>
        <w:tab/>
      </w:r>
      <w:r w:rsidRPr="00373762">
        <w:rPr>
          <w:rFonts w:ascii="Calibri" w:hAnsi="Calibri"/>
          <w:sz w:val="22"/>
          <w:szCs w:val="22"/>
        </w:rPr>
        <w:tab/>
      </w:r>
    </w:p>
    <w:p w:rsidR="005679EE" w:rsidRPr="00373762" w:rsidRDefault="005679EE" w:rsidP="00373762">
      <w:pPr>
        <w:ind w:left="360"/>
        <w:rPr>
          <w:rFonts w:ascii="Calibri" w:hAnsi="Calibri"/>
          <w:sz w:val="22"/>
          <w:szCs w:val="22"/>
        </w:rPr>
      </w:pPr>
    </w:p>
    <w:p w:rsidR="005679EE" w:rsidRPr="00373762" w:rsidRDefault="005679EE" w:rsidP="00373762">
      <w:pPr>
        <w:numPr>
          <w:ilvl w:val="0"/>
          <w:numId w:val="3"/>
        </w:numPr>
        <w:tabs>
          <w:tab w:val="clear" w:pos="1440"/>
          <w:tab w:val="num" w:pos="426"/>
        </w:tabs>
        <w:spacing w:line="276" w:lineRule="auto"/>
        <w:ind w:left="284" w:hanging="284"/>
        <w:rPr>
          <w:rFonts w:ascii="Calibri" w:hAnsi="Calibri"/>
          <w:sz w:val="22"/>
          <w:szCs w:val="22"/>
        </w:rPr>
      </w:pPr>
      <w:r w:rsidRPr="00373762">
        <w:rPr>
          <w:rFonts w:ascii="Calibri" w:hAnsi="Calibri"/>
          <w:sz w:val="22"/>
          <w:szCs w:val="22"/>
        </w:rPr>
        <w:t xml:space="preserve"> Bireylerin bulundukları grup içinde üstlendikleri görevlere …………………… denir.</w:t>
      </w:r>
    </w:p>
    <w:p w:rsidR="005679EE" w:rsidRPr="00373762" w:rsidRDefault="005679EE" w:rsidP="00373762">
      <w:pPr>
        <w:numPr>
          <w:ilvl w:val="0"/>
          <w:numId w:val="3"/>
        </w:numPr>
        <w:tabs>
          <w:tab w:val="clear" w:pos="1440"/>
          <w:tab w:val="num" w:pos="426"/>
        </w:tabs>
        <w:spacing w:line="276" w:lineRule="auto"/>
        <w:ind w:left="284" w:hanging="284"/>
        <w:rPr>
          <w:rFonts w:ascii="Calibri" w:hAnsi="Calibri"/>
          <w:sz w:val="22"/>
          <w:szCs w:val="22"/>
        </w:rPr>
      </w:pPr>
      <w:r w:rsidRPr="00373762">
        <w:rPr>
          <w:rFonts w:ascii="Calibri" w:hAnsi="Calibri"/>
          <w:sz w:val="22"/>
          <w:szCs w:val="22"/>
        </w:rPr>
        <w:t>Oltu taşından yapılan takı ve süs eşyaları ……….….…………. ilimizde yapılır.</w:t>
      </w:r>
    </w:p>
    <w:p w:rsidR="005679EE" w:rsidRPr="00373762" w:rsidRDefault="005679EE" w:rsidP="00373762">
      <w:pPr>
        <w:numPr>
          <w:ilvl w:val="0"/>
          <w:numId w:val="3"/>
        </w:numPr>
        <w:tabs>
          <w:tab w:val="clear" w:pos="1440"/>
          <w:tab w:val="num" w:pos="426"/>
        </w:tabs>
        <w:spacing w:line="276" w:lineRule="auto"/>
        <w:ind w:left="284" w:hanging="284"/>
        <w:rPr>
          <w:rFonts w:ascii="Calibri" w:hAnsi="Calibri"/>
          <w:sz w:val="22"/>
          <w:szCs w:val="22"/>
        </w:rPr>
      </w:pPr>
      <w:r w:rsidRPr="00373762">
        <w:rPr>
          <w:rFonts w:ascii="Calibri" w:hAnsi="Calibri"/>
          <w:sz w:val="22"/>
          <w:szCs w:val="22"/>
        </w:rPr>
        <w:t xml:space="preserve"> </w:t>
      </w:r>
      <w:r w:rsidRPr="00373762">
        <w:rPr>
          <w:rFonts w:ascii="Calibri" w:hAnsi="Calibri"/>
          <w:spacing w:val="-5"/>
          <w:sz w:val="22"/>
          <w:szCs w:val="22"/>
        </w:rPr>
        <w:t>Doğada insan eli değmeden oluşan ve gezilip görülebilecek özelliği olan unsurlara ……………………………… denir</w:t>
      </w:r>
    </w:p>
    <w:p w:rsidR="005679EE" w:rsidRPr="00373762" w:rsidRDefault="005679EE" w:rsidP="00373762">
      <w:pPr>
        <w:numPr>
          <w:ilvl w:val="0"/>
          <w:numId w:val="3"/>
        </w:numPr>
        <w:tabs>
          <w:tab w:val="clear" w:pos="1440"/>
          <w:tab w:val="num" w:pos="426"/>
        </w:tabs>
        <w:spacing w:after="120"/>
        <w:ind w:left="426" w:hanging="426"/>
        <w:rPr>
          <w:rFonts w:ascii="Calibri" w:hAnsi="Calibri"/>
          <w:sz w:val="22"/>
          <w:szCs w:val="22"/>
        </w:rPr>
      </w:pPr>
      <w:r w:rsidRPr="00373762">
        <w:rPr>
          <w:rFonts w:ascii="Calibri" w:hAnsi="Calibri"/>
          <w:sz w:val="22"/>
          <w:szCs w:val="22"/>
        </w:rPr>
        <w:t>Toplumun temeli ve en önemli grubu..........................................</w:t>
      </w:r>
    </w:p>
    <w:p w:rsidR="005679EE" w:rsidRPr="00657559" w:rsidRDefault="005679EE" w:rsidP="00373762">
      <w:pPr>
        <w:numPr>
          <w:ilvl w:val="0"/>
          <w:numId w:val="3"/>
        </w:numPr>
        <w:tabs>
          <w:tab w:val="clear" w:pos="1440"/>
          <w:tab w:val="num" w:pos="426"/>
        </w:tabs>
        <w:spacing w:after="120"/>
        <w:ind w:left="426" w:hanging="426"/>
        <w:rPr>
          <w:rFonts w:ascii="Calibri" w:hAnsi="Calibri"/>
          <w:sz w:val="22"/>
          <w:szCs w:val="22"/>
        </w:rPr>
      </w:pPr>
      <w:r w:rsidRPr="00373762">
        <w:rPr>
          <w:rFonts w:ascii="Calibri" w:hAnsi="Calibri"/>
          <w:sz w:val="22"/>
          <w:szCs w:val="22"/>
        </w:rPr>
        <w:t>Geçmişte yaşamış insanlarım günlük hayatta kullandıkları kap,kacak,para v.s eşyalara ………………………..denir.</w:t>
      </w:r>
    </w:p>
    <w:p w:rsidR="005679EE" w:rsidRPr="00373762" w:rsidRDefault="005679EE" w:rsidP="00373762">
      <w:pPr>
        <w:tabs>
          <w:tab w:val="left" w:pos="0"/>
        </w:tabs>
        <w:rPr>
          <w:rFonts w:ascii="Calibri" w:hAnsi="Calibri"/>
          <w:b/>
          <w:sz w:val="22"/>
          <w:szCs w:val="22"/>
        </w:rPr>
      </w:pPr>
      <w:r>
        <w:rPr>
          <w:rFonts w:ascii="Calibri" w:hAnsi="Calibri"/>
          <w:b/>
          <w:sz w:val="22"/>
          <w:szCs w:val="22"/>
        </w:rPr>
        <w:t>H</w:t>
      </w:r>
      <w:r w:rsidRPr="00373762">
        <w:rPr>
          <w:rFonts w:ascii="Calibri" w:hAnsi="Calibri"/>
          <w:b/>
          <w:sz w:val="22"/>
          <w:szCs w:val="22"/>
        </w:rPr>
        <w:t xml:space="preserve">-   </w:t>
      </w:r>
      <w:r w:rsidRPr="00373762">
        <w:rPr>
          <w:rFonts w:ascii="Calibri" w:hAnsi="Calibri"/>
          <w:b/>
          <w:bCs/>
          <w:sz w:val="22"/>
          <w:szCs w:val="22"/>
        </w:rPr>
        <w:t xml:space="preserve">Aşağıdaki boşluklara </w:t>
      </w:r>
      <w:r w:rsidRPr="00373762">
        <w:rPr>
          <w:rFonts w:ascii="Calibri" w:hAnsi="Calibri"/>
          <w:b/>
          <w:sz w:val="22"/>
          <w:szCs w:val="22"/>
          <w:u w:val="single"/>
        </w:rPr>
        <w:t>Ailemize</w:t>
      </w:r>
      <w:r>
        <w:rPr>
          <w:rFonts w:ascii="Calibri" w:hAnsi="Calibri"/>
          <w:b/>
          <w:sz w:val="22"/>
          <w:szCs w:val="22"/>
          <w:u w:val="single"/>
        </w:rPr>
        <w:t xml:space="preserve"> ve Okulumuza</w:t>
      </w:r>
      <w:r w:rsidRPr="00373762">
        <w:rPr>
          <w:rFonts w:ascii="Calibri" w:hAnsi="Calibri"/>
          <w:b/>
          <w:sz w:val="22"/>
          <w:szCs w:val="22"/>
        </w:rPr>
        <w:t xml:space="preserve"> k</w:t>
      </w:r>
      <w:r>
        <w:rPr>
          <w:rFonts w:ascii="Calibri" w:hAnsi="Calibri"/>
          <w:b/>
          <w:sz w:val="22"/>
          <w:szCs w:val="22"/>
        </w:rPr>
        <w:t>arşı sorumluluklarımız nelerdir</w:t>
      </w:r>
      <w:r w:rsidRPr="00373762">
        <w:rPr>
          <w:rFonts w:ascii="Calibri" w:hAnsi="Calibri"/>
          <w:b/>
          <w:sz w:val="22"/>
          <w:szCs w:val="22"/>
        </w:rPr>
        <w:t xml:space="preserve"> </w:t>
      </w:r>
      <w:r w:rsidRPr="00373762">
        <w:rPr>
          <w:rFonts w:ascii="Calibri" w:hAnsi="Calibri"/>
          <w:b/>
          <w:bCs/>
          <w:sz w:val="22"/>
          <w:szCs w:val="22"/>
        </w:rPr>
        <w:t>5 madde</w:t>
      </w:r>
      <w:r>
        <w:rPr>
          <w:rFonts w:ascii="Calibri" w:hAnsi="Calibri"/>
          <w:b/>
          <w:bCs/>
          <w:sz w:val="22"/>
          <w:szCs w:val="22"/>
        </w:rPr>
        <w:t xml:space="preserve"> yazınız?</w:t>
      </w:r>
      <w:r w:rsidRPr="00373762">
        <w:rPr>
          <w:rFonts w:ascii="Calibri" w:hAnsi="Calibri"/>
          <w:b/>
          <w:sz w:val="22"/>
          <w:szCs w:val="22"/>
        </w:rPr>
        <w:t xml:space="preserve"> </w:t>
      </w:r>
      <w:r>
        <w:rPr>
          <w:rFonts w:ascii="Calibri" w:hAnsi="Calibri"/>
          <w:b/>
          <w:sz w:val="22"/>
          <w:szCs w:val="22"/>
        </w:rPr>
        <w:t xml:space="preserve">(   10    </w:t>
      </w:r>
      <w:r w:rsidRPr="00373762">
        <w:rPr>
          <w:rFonts w:ascii="Calibri" w:hAnsi="Calibri"/>
          <w:b/>
          <w:sz w:val="22"/>
          <w:szCs w:val="22"/>
        </w:rPr>
        <w:t xml:space="preserve"> puan)</w:t>
      </w:r>
    </w:p>
    <w:tbl>
      <w:tblPr>
        <w:tblpPr w:leftFromText="141" w:rightFromText="141" w:vertAnchor="text" w:horzAnchor="page" w:tblpXSpec="center" w:tblpY="86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694"/>
      </w:tblGrid>
      <w:tr w:rsidR="005679EE" w:rsidRPr="00373762" w:rsidTr="00966B63">
        <w:trPr>
          <w:trHeight w:val="263"/>
        </w:trPr>
        <w:tc>
          <w:tcPr>
            <w:tcW w:w="9694" w:type="dxa"/>
          </w:tcPr>
          <w:p w:rsidR="005679EE" w:rsidRPr="00373762" w:rsidRDefault="005679EE" w:rsidP="00373762">
            <w:pPr>
              <w:numPr>
                <w:ilvl w:val="0"/>
                <w:numId w:val="4"/>
              </w:numPr>
              <w:tabs>
                <w:tab w:val="left" w:pos="426"/>
              </w:tabs>
              <w:ind w:left="0" w:firstLine="0"/>
              <w:rPr>
                <w:rFonts w:ascii="Calibri" w:hAnsi="Calibri"/>
                <w:b/>
              </w:rPr>
            </w:pPr>
            <w:bookmarkStart w:id="0" w:name="_GoBack"/>
            <w:bookmarkEnd w:id="0"/>
          </w:p>
        </w:tc>
      </w:tr>
      <w:tr w:rsidR="005679EE" w:rsidRPr="00373762" w:rsidTr="00966B63">
        <w:trPr>
          <w:trHeight w:val="264"/>
        </w:trPr>
        <w:tc>
          <w:tcPr>
            <w:tcW w:w="9694" w:type="dxa"/>
          </w:tcPr>
          <w:p w:rsidR="005679EE" w:rsidRPr="00373762" w:rsidRDefault="005679EE" w:rsidP="00373762">
            <w:pPr>
              <w:numPr>
                <w:ilvl w:val="0"/>
                <w:numId w:val="4"/>
              </w:numPr>
              <w:tabs>
                <w:tab w:val="left" w:pos="426"/>
              </w:tabs>
              <w:ind w:left="0" w:firstLine="0"/>
              <w:rPr>
                <w:rFonts w:ascii="Calibri" w:hAnsi="Calibri"/>
                <w:b/>
              </w:rPr>
            </w:pPr>
          </w:p>
        </w:tc>
      </w:tr>
      <w:tr w:rsidR="005679EE" w:rsidRPr="00373762" w:rsidTr="00966B63">
        <w:trPr>
          <w:trHeight w:val="263"/>
        </w:trPr>
        <w:tc>
          <w:tcPr>
            <w:tcW w:w="9694" w:type="dxa"/>
          </w:tcPr>
          <w:p w:rsidR="005679EE" w:rsidRPr="00373762" w:rsidRDefault="005679EE" w:rsidP="00373762">
            <w:pPr>
              <w:numPr>
                <w:ilvl w:val="0"/>
                <w:numId w:val="4"/>
              </w:numPr>
              <w:tabs>
                <w:tab w:val="left" w:pos="426"/>
              </w:tabs>
              <w:ind w:left="0" w:firstLine="0"/>
              <w:rPr>
                <w:rFonts w:ascii="Calibri" w:hAnsi="Calibri"/>
                <w:b/>
              </w:rPr>
            </w:pPr>
          </w:p>
        </w:tc>
      </w:tr>
      <w:tr w:rsidR="005679EE" w:rsidRPr="00373762" w:rsidTr="00966B63">
        <w:trPr>
          <w:trHeight w:val="264"/>
        </w:trPr>
        <w:tc>
          <w:tcPr>
            <w:tcW w:w="9694" w:type="dxa"/>
          </w:tcPr>
          <w:p w:rsidR="005679EE" w:rsidRPr="00373762" w:rsidRDefault="005679EE" w:rsidP="00373762">
            <w:pPr>
              <w:numPr>
                <w:ilvl w:val="0"/>
                <w:numId w:val="4"/>
              </w:numPr>
              <w:tabs>
                <w:tab w:val="left" w:pos="426"/>
              </w:tabs>
              <w:ind w:left="0" w:firstLine="0"/>
              <w:rPr>
                <w:rFonts w:ascii="Calibri" w:hAnsi="Calibri"/>
                <w:b/>
              </w:rPr>
            </w:pPr>
          </w:p>
        </w:tc>
      </w:tr>
      <w:tr w:rsidR="005679EE" w:rsidRPr="00373762" w:rsidTr="00966B63">
        <w:trPr>
          <w:trHeight w:val="264"/>
        </w:trPr>
        <w:tc>
          <w:tcPr>
            <w:tcW w:w="9694" w:type="dxa"/>
          </w:tcPr>
          <w:p w:rsidR="005679EE" w:rsidRPr="00373762" w:rsidRDefault="005679EE" w:rsidP="00373762">
            <w:pPr>
              <w:numPr>
                <w:ilvl w:val="0"/>
                <w:numId w:val="4"/>
              </w:numPr>
              <w:tabs>
                <w:tab w:val="left" w:pos="426"/>
              </w:tabs>
              <w:ind w:left="0" w:firstLine="0"/>
              <w:rPr>
                <w:rFonts w:ascii="Calibri" w:hAnsi="Calibri"/>
                <w:b/>
              </w:rPr>
            </w:pPr>
          </w:p>
        </w:tc>
      </w:tr>
    </w:tbl>
    <w:p w:rsidR="005679EE" w:rsidRPr="00657559" w:rsidRDefault="005679EE" w:rsidP="00657559">
      <w:pPr>
        <w:tabs>
          <w:tab w:val="left" w:pos="0"/>
        </w:tabs>
        <w:rPr>
          <w:rFonts w:ascii="Calibri" w:hAnsi="Calibri"/>
          <w:sz w:val="22"/>
          <w:szCs w:val="22"/>
        </w:rPr>
      </w:pPr>
      <w:r>
        <w:rPr>
          <w:rFonts w:ascii="Calibri" w:hAnsi="Calibri"/>
          <w:b/>
          <w:bCs/>
          <w:sz w:val="22"/>
          <w:szCs w:val="22"/>
        </w:rPr>
        <w:t>J</w:t>
      </w:r>
      <w:r w:rsidRPr="006034B9">
        <w:rPr>
          <w:rFonts w:ascii="Calibri" w:hAnsi="Calibri"/>
          <w:b/>
          <w:bCs/>
          <w:sz w:val="22"/>
          <w:szCs w:val="22"/>
        </w:rPr>
        <w:t>-   Aşağıdaki tabloda verilen cümleleri okuyarak “hak”    ve“sorumluluk” kavramlarından uygun olanlara (X) işareti koyunuz.</w:t>
      </w:r>
      <w:r w:rsidRPr="006034B9">
        <w:rPr>
          <w:rFonts w:ascii="Calibri" w:hAnsi="Calibri"/>
          <w:b/>
          <w:sz w:val="22"/>
          <w:szCs w:val="22"/>
        </w:rPr>
        <w:t xml:space="preserve"> </w:t>
      </w:r>
      <w:r>
        <w:rPr>
          <w:rFonts w:ascii="Calibri" w:hAnsi="Calibri"/>
          <w:b/>
          <w:sz w:val="22"/>
          <w:szCs w:val="22"/>
        </w:rPr>
        <w:t xml:space="preserve">(   4   </w:t>
      </w:r>
      <w:r w:rsidRPr="006034B9">
        <w:rPr>
          <w:rFonts w:ascii="Calibri" w:hAnsi="Calibri"/>
          <w:b/>
          <w:sz w:val="22"/>
          <w:szCs w:val="22"/>
        </w:rPr>
        <w:t xml:space="preserve"> puan)</w:t>
      </w:r>
    </w:p>
    <w:tbl>
      <w:tblPr>
        <w:tblW w:w="0" w:type="auto"/>
        <w:jc w:val="center"/>
        <w:tblInd w:w="4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4052"/>
        <w:gridCol w:w="1205"/>
        <w:gridCol w:w="2344"/>
      </w:tblGrid>
      <w:tr w:rsidR="005679EE" w:rsidRPr="006034B9" w:rsidTr="00966B63">
        <w:trPr>
          <w:trHeight w:val="207"/>
          <w:jc w:val="center"/>
        </w:trPr>
        <w:tc>
          <w:tcPr>
            <w:tcW w:w="4052" w:type="dxa"/>
          </w:tcPr>
          <w:p w:rsidR="005679EE" w:rsidRPr="006034B9" w:rsidRDefault="005679EE" w:rsidP="00966B63">
            <w:pPr>
              <w:jc w:val="center"/>
              <w:rPr>
                <w:rFonts w:ascii="Calibri" w:hAnsi="Calibri"/>
                <w:b/>
              </w:rPr>
            </w:pPr>
            <w:r w:rsidRPr="006034B9">
              <w:rPr>
                <w:rFonts w:ascii="Calibri" w:hAnsi="Calibri"/>
                <w:b/>
                <w:sz w:val="22"/>
                <w:szCs w:val="22"/>
              </w:rPr>
              <w:t>CÜMLELER</w:t>
            </w:r>
          </w:p>
        </w:tc>
        <w:tc>
          <w:tcPr>
            <w:tcW w:w="1205" w:type="dxa"/>
          </w:tcPr>
          <w:p w:rsidR="005679EE" w:rsidRPr="006034B9" w:rsidRDefault="005679EE" w:rsidP="00966B63">
            <w:pPr>
              <w:jc w:val="center"/>
              <w:rPr>
                <w:rFonts w:ascii="Calibri" w:hAnsi="Calibri"/>
                <w:b/>
              </w:rPr>
            </w:pPr>
            <w:r w:rsidRPr="006034B9">
              <w:rPr>
                <w:rFonts w:ascii="Calibri" w:hAnsi="Calibri"/>
                <w:b/>
                <w:sz w:val="22"/>
                <w:szCs w:val="22"/>
              </w:rPr>
              <w:t>HAK</w:t>
            </w:r>
          </w:p>
        </w:tc>
        <w:tc>
          <w:tcPr>
            <w:tcW w:w="2344" w:type="dxa"/>
          </w:tcPr>
          <w:p w:rsidR="005679EE" w:rsidRPr="006034B9" w:rsidRDefault="005679EE" w:rsidP="00966B63">
            <w:pPr>
              <w:jc w:val="center"/>
              <w:rPr>
                <w:rFonts w:ascii="Calibri" w:hAnsi="Calibri"/>
                <w:b/>
              </w:rPr>
            </w:pPr>
            <w:r w:rsidRPr="006034B9">
              <w:rPr>
                <w:rFonts w:ascii="Calibri" w:hAnsi="Calibri"/>
                <w:b/>
                <w:sz w:val="22"/>
                <w:szCs w:val="22"/>
              </w:rPr>
              <w:t>SORUMLULUK</w:t>
            </w:r>
          </w:p>
        </w:tc>
      </w:tr>
      <w:tr w:rsidR="005679EE" w:rsidRPr="006034B9" w:rsidTr="00966B63">
        <w:trPr>
          <w:trHeight w:val="223"/>
          <w:jc w:val="center"/>
        </w:trPr>
        <w:tc>
          <w:tcPr>
            <w:tcW w:w="4052" w:type="dxa"/>
          </w:tcPr>
          <w:p w:rsidR="005679EE" w:rsidRPr="006034B9" w:rsidRDefault="005679EE" w:rsidP="00966B63">
            <w:pPr>
              <w:rPr>
                <w:rFonts w:ascii="Calibri" w:hAnsi="Calibri"/>
              </w:rPr>
            </w:pPr>
            <w:r w:rsidRPr="006034B9">
              <w:rPr>
                <w:rFonts w:ascii="Calibri" w:hAnsi="Calibri"/>
                <w:sz w:val="22"/>
                <w:szCs w:val="22"/>
              </w:rPr>
              <w:t>Dersime zamanın da girerim.</w:t>
            </w:r>
          </w:p>
        </w:tc>
        <w:tc>
          <w:tcPr>
            <w:tcW w:w="1205" w:type="dxa"/>
          </w:tcPr>
          <w:p w:rsidR="005679EE" w:rsidRPr="006034B9" w:rsidRDefault="005679EE" w:rsidP="00966B63">
            <w:pPr>
              <w:jc w:val="both"/>
              <w:rPr>
                <w:rFonts w:ascii="Calibri" w:hAnsi="Calibri"/>
              </w:rPr>
            </w:pPr>
          </w:p>
        </w:tc>
        <w:tc>
          <w:tcPr>
            <w:tcW w:w="2344" w:type="dxa"/>
          </w:tcPr>
          <w:p w:rsidR="005679EE" w:rsidRPr="006034B9" w:rsidRDefault="005679EE" w:rsidP="00966B63">
            <w:pPr>
              <w:jc w:val="both"/>
              <w:rPr>
                <w:rFonts w:ascii="Calibri" w:hAnsi="Calibri"/>
              </w:rPr>
            </w:pPr>
          </w:p>
        </w:tc>
      </w:tr>
      <w:tr w:rsidR="005679EE" w:rsidRPr="006034B9" w:rsidTr="00966B63">
        <w:trPr>
          <w:trHeight w:val="430"/>
          <w:jc w:val="center"/>
        </w:trPr>
        <w:tc>
          <w:tcPr>
            <w:tcW w:w="4052" w:type="dxa"/>
          </w:tcPr>
          <w:p w:rsidR="005679EE" w:rsidRPr="006034B9" w:rsidRDefault="005679EE" w:rsidP="00966B63">
            <w:pPr>
              <w:rPr>
                <w:rFonts w:ascii="Calibri" w:hAnsi="Calibri"/>
              </w:rPr>
            </w:pPr>
            <w:r w:rsidRPr="006034B9">
              <w:rPr>
                <w:rFonts w:ascii="Calibri" w:hAnsi="Calibri"/>
                <w:sz w:val="22"/>
                <w:szCs w:val="22"/>
              </w:rPr>
              <w:t>Okuldaki eğitim ve öğretim ortamından yararlanırım.</w:t>
            </w:r>
          </w:p>
        </w:tc>
        <w:tc>
          <w:tcPr>
            <w:tcW w:w="1205" w:type="dxa"/>
          </w:tcPr>
          <w:p w:rsidR="005679EE" w:rsidRPr="006034B9" w:rsidRDefault="005679EE" w:rsidP="00966B63">
            <w:pPr>
              <w:jc w:val="both"/>
              <w:rPr>
                <w:rFonts w:ascii="Calibri" w:hAnsi="Calibri"/>
              </w:rPr>
            </w:pPr>
          </w:p>
        </w:tc>
        <w:tc>
          <w:tcPr>
            <w:tcW w:w="2344" w:type="dxa"/>
          </w:tcPr>
          <w:p w:rsidR="005679EE" w:rsidRPr="006034B9" w:rsidRDefault="005679EE" w:rsidP="00966B63">
            <w:pPr>
              <w:jc w:val="both"/>
              <w:rPr>
                <w:rFonts w:ascii="Calibri" w:hAnsi="Calibri"/>
              </w:rPr>
            </w:pPr>
          </w:p>
        </w:tc>
      </w:tr>
      <w:tr w:rsidR="005679EE" w:rsidRPr="006034B9" w:rsidTr="00966B63">
        <w:trPr>
          <w:trHeight w:val="446"/>
          <w:jc w:val="center"/>
        </w:trPr>
        <w:tc>
          <w:tcPr>
            <w:tcW w:w="4052" w:type="dxa"/>
          </w:tcPr>
          <w:p w:rsidR="005679EE" w:rsidRPr="006034B9" w:rsidRDefault="005679EE" w:rsidP="00966B63">
            <w:pPr>
              <w:rPr>
                <w:rFonts w:ascii="Calibri" w:hAnsi="Calibri"/>
              </w:rPr>
            </w:pPr>
            <w:r w:rsidRPr="006034B9">
              <w:rPr>
                <w:rFonts w:ascii="Calibri" w:hAnsi="Calibri"/>
                <w:sz w:val="22"/>
                <w:szCs w:val="22"/>
              </w:rPr>
              <w:t>Okul bahçesinde oynarken çevreme zarar vermem.</w:t>
            </w:r>
          </w:p>
        </w:tc>
        <w:tc>
          <w:tcPr>
            <w:tcW w:w="1205" w:type="dxa"/>
          </w:tcPr>
          <w:p w:rsidR="005679EE" w:rsidRPr="006034B9" w:rsidRDefault="005679EE" w:rsidP="00966B63">
            <w:pPr>
              <w:jc w:val="both"/>
              <w:rPr>
                <w:rFonts w:ascii="Calibri" w:hAnsi="Calibri"/>
              </w:rPr>
            </w:pPr>
          </w:p>
        </w:tc>
        <w:tc>
          <w:tcPr>
            <w:tcW w:w="2344" w:type="dxa"/>
          </w:tcPr>
          <w:p w:rsidR="005679EE" w:rsidRPr="006034B9" w:rsidRDefault="005679EE" w:rsidP="00966B63">
            <w:pPr>
              <w:jc w:val="both"/>
              <w:rPr>
                <w:rFonts w:ascii="Calibri" w:hAnsi="Calibri"/>
              </w:rPr>
            </w:pPr>
          </w:p>
        </w:tc>
      </w:tr>
      <w:tr w:rsidR="005679EE" w:rsidRPr="006034B9" w:rsidTr="00966B63">
        <w:trPr>
          <w:trHeight w:val="446"/>
          <w:jc w:val="center"/>
        </w:trPr>
        <w:tc>
          <w:tcPr>
            <w:tcW w:w="4052" w:type="dxa"/>
          </w:tcPr>
          <w:p w:rsidR="005679EE" w:rsidRPr="006034B9" w:rsidRDefault="005679EE" w:rsidP="00966B63">
            <w:pPr>
              <w:rPr>
                <w:rFonts w:ascii="Calibri" w:hAnsi="Calibri"/>
              </w:rPr>
            </w:pPr>
            <w:r w:rsidRPr="006034B9">
              <w:rPr>
                <w:rFonts w:ascii="Calibri" w:hAnsi="Calibri"/>
                <w:sz w:val="22"/>
                <w:szCs w:val="22"/>
              </w:rPr>
              <w:t>Ödevlerimi günü gününe yaparım.</w:t>
            </w:r>
          </w:p>
        </w:tc>
        <w:tc>
          <w:tcPr>
            <w:tcW w:w="1205" w:type="dxa"/>
          </w:tcPr>
          <w:p w:rsidR="005679EE" w:rsidRPr="006034B9" w:rsidRDefault="005679EE" w:rsidP="00966B63">
            <w:pPr>
              <w:jc w:val="both"/>
              <w:rPr>
                <w:rFonts w:ascii="Calibri" w:hAnsi="Calibri"/>
              </w:rPr>
            </w:pPr>
          </w:p>
        </w:tc>
        <w:tc>
          <w:tcPr>
            <w:tcW w:w="2344" w:type="dxa"/>
          </w:tcPr>
          <w:p w:rsidR="005679EE" w:rsidRPr="006034B9" w:rsidRDefault="005679EE" w:rsidP="00966B63">
            <w:pPr>
              <w:jc w:val="both"/>
              <w:rPr>
                <w:rFonts w:ascii="Calibri" w:hAnsi="Calibri"/>
              </w:rPr>
            </w:pPr>
          </w:p>
        </w:tc>
      </w:tr>
    </w:tbl>
    <w:p w:rsidR="005679EE" w:rsidRPr="00B65939" w:rsidRDefault="005679EE" w:rsidP="008B4802">
      <w:pPr>
        <w:rPr>
          <w:b/>
        </w:rPr>
      </w:pPr>
      <w:r>
        <w:rPr>
          <w:rFonts w:ascii="Calibri" w:hAnsi="Calibri"/>
          <w:b/>
        </w:rPr>
        <w:t>K</w:t>
      </w:r>
      <w:r w:rsidRPr="008B4802">
        <w:rPr>
          <w:rFonts w:ascii="Calibri" w:hAnsi="Calibri"/>
          <w:b/>
        </w:rPr>
        <w:t>-</w:t>
      </w:r>
      <w:r w:rsidRPr="008B4802">
        <w:rPr>
          <w:b/>
        </w:rPr>
        <w:t xml:space="preserve"> Atatürk</w:t>
      </w:r>
      <w:r w:rsidRPr="00BA142B">
        <w:rPr>
          <w:b/>
        </w:rPr>
        <w:t xml:space="preserve"> ilkelerini yazınız.</w:t>
      </w:r>
      <w:r w:rsidRPr="00B65939">
        <w:rPr>
          <w:b/>
          <w:sz w:val="22"/>
          <w:szCs w:val="22"/>
        </w:rPr>
        <w:t xml:space="preserve"> </w:t>
      </w:r>
      <w:r>
        <w:rPr>
          <w:b/>
          <w:sz w:val="22"/>
          <w:szCs w:val="22"/>
        </w:rPr>
        <w:t xml:space="preserve">(  6   </w:t>
      </w:r>
      <w:r w:rsidRPr="00FB4FC4">
        <w:rPr>
          <w:b/>
          <w:sz w:val="22"/>
          <w:szCs w:val="22"/>
        </w:rPr>
        <w:t xml:space="preserve"> puan)</w:t>
      </w:r>
    </w:p>
    <w:p w:rsidR="005679EE" w:rsidRDefault="005679EE" w:rsidP="00404BAE">
      <w:pPr>
        <w:pStyle w:val="ListParagraph"/>
        <w:numPr>
          <w:ilvl w:val="0"/>
          <w:numId w:val="5"/>
        </w:numPr>
        <w:jc w:val="both"/>
      </w:pPr>
      <w:r>
        <w:t xml:space="preserve">                                                              2-                                                                 3-</w:t>
      </w:r>
    </w:p>
    <w:p w:rsidR="005679EE" w:rsidRPr="00657559" w:rsidRDefault="005679EE" w:rsidP="00657559">
      <w:pPr>
        <w:jc w:val="both"/>
      </w:pPr>
      <w:r>
        <w:t xml:space="preserve">      4-                                                      5-                                                      6-</w:t>
      </w:r>
    </w:p>
    <w:p w:rsidR="005679EE" w:rsidRPr="009E2E35" w:rsidRDefault="005679EE" w:rsidP="009E2E35">
      <w:pPr>
        <w:rPr>
          <w:rFonts w:ascii="Calibri" w:hAnsi="Calibri"/>
          <w:b/>
          <w:sz w:val="22"/>
          <w:szCs w:val="22"/>
        </w:rPr>
        <w:sectPr w:rsidR="005679EE" w:rsidRPr="009E2E35" w:rsidSect="00DB747F">
          <w:pgSz w:w="11906" w:h="16838"/>
          <w:pgMar w:top="720" w:right="720" w:bottom="720" w:left="720" w:header="708" w:footer="708" w:gutter="0"/>
          <w:cols w:space="708"/>
          <w:docGrid w:linePitch="360"/>
        </w:sectPr>
      </w:pPr>
      <w:r>
        <w:rPr>
          <w:rFonts w:ascii="Calibri" w:hAnsi="Calibri"/>
          <w:b/>
          <w:sz w:val="22"/>
          <w:szCs w:val="22"/>
        </w:rPr>
        <w:t>L</w:t>
      </w:r>
      <w:r w:rsidRPr="009E2E35">
        <w:rPr>
          <w:rFonts w:ascii="Calibri" w:hAnsi="Calibri"/>
          <w:b/>
          <w:sz w:val="22"/>
          <w:szCs w:val="22"/>
        </w:rPr>
        <w:t>-A</w:t>
      </w:r>
      <w:r>
        <w:rPr>
          <w:rFonts w:ascii="Calibri" w:hAnsi="Calibri"/>
          <w:b/>
          <w:sz w:val="22"/>
          <w:szCs w:val="22"/>
        </w:rPr>
        <w:t xml:space="preserve">şağıda verilen </w:t>
      </w:r>
      <w:r w:rsidRPr="00C60702">
        <w:rPr>
          <w:rFonts w:ascii="Calibri" w:hAnsi="Calibri"/>
          <w:b/>
          <w:sz w:val="22"/>
          <w:szCs w:val="22"/>
          <w:u w:val="single"/>
        </w:rPr>
        <w:t>bilgiler</w:t>
      </w:r>
      <w:r>
        <w:rPr>
          <w:rFonts w:ascii="Calibri" w:hAnsi="Calibri"/>
          <w:b/>
          <w:sz w:val="22"/>
          <w:szCs w:val="22"/>
        </w:rPr>
        <w:t xml:space="preserve"> hangi ATATÜRK ilkeleri</w:t>
      </w:r>
      <w:r w:rsidRPr="009E2E35">
        <w:rPr>
          <w:rFonts w:ascii="Calibri" w:hAnsi="Calibri"/>
          <w:b/>
          <w:sz w:val="22"/>
          <w:szCs w:val="22"/>
        </w:rPr>
        <w:t xml:space="preserve"> ile</w:t>
      </w:r>
      <w:r>
        <w:rPr>
          <w:rFonts w:ascii="Calibri" w:hAnsi="Calibri"/>
          <w:b/>
          <w:sz w:val="22"/>
          <w:szCs w:val="22"/>
        </w:rPr>
        <w:t xml:space="preserve"> ilgiliyse altındaki</w:t>
      </w:r>
      <w:r w:rsidRPr="009E2E35">
        <w:rPr>
          <w:rFonts w:ascii="Calibri" w:hAnsi="Calibri"/>
          <w:b/>
          <w:sz w:val="22"/>
          <w:szCs w:val="22"/>
        </w:rPr>
        <w:t xml:space="preserve"> çuvalın içerisine yazınız.</w:t>
      </w:r>
      <w:r>
        <w:rPr>
          <w:rFonts w:ascii="Calibri" w:hAnsi="Calibri"/>
          <w:b/>
          <w:sz w:val="22"/>
          <w:szCs w:val="22"/>
        </w:rPr>
        <w:t>( 20    PUAN)</w:t>
      </w:r>
    </w:p>
    <w:p w:rsidR="005679EE" w:rsidRPr="00D3520D" w:rsidRDefault="005679EE" w:rsidP="00C60702">
      <w:r>
        <w:rPr>
          <w:noProof/>
        </w:rPr>
        <w:pict>
          <v:shapetype id="_x0000_t64" coordsize="21600,21600" o:spt="64" adj="2809,10800" path="m@28@0c@27@1@26@3@25@0l@21@4c@22@5@23@6@24@4xe">
            <v:formulas>
              <v:f eqn="val #0"/>
              <v:f eqn="prod @0 41 9"/>
              <v:f eqn="prod @0 23 9"/>
              <v:f eqn="sum 0 0 @2"/>
              <v:f eqn="sum 21600 0 #0"/>
              <v:f eqn="sum 21600 0 @1"/>
              <v:f eqn="sum 21600 0 @3"/>
              <v:f eqn="sum #1 0 10800"/>
              <v:f eqn="sum 21600 0 #1"/>
              <v:f eqn="prod @8 2 3"/>
              <v:f eqn="prod @8 4 3"/>
              <v:f eqn="prod @8 2 1"/>
              <v:f eqn="sum 21600 0 @9"/>
              <v:f eqn="sum 21600 0 @10"/>
              <v:f eqn="sum 21600 0 @11"/>
              <v:f eqn="prod #1 2 3"/>
              <v:f eqn="prod #1 4 3"/>
              <v:f eqn="prod #1 2 1"/>
              <v:f eqn="sum 21600 0 @15"/>
              <v:f eqn="sum 21600 0 @16"/>
              <v:f eqn="sum 21600 0 @17"/>
              <v:f eqn="if @7 @14 0"/>
              <v:f eqn="if @7 @13 @15"/>
              <v:f eqn="if @7 @12 @16"/>
              <v:f eqn="if @7 21600 @17"/>
              <v:f eqn="if @7 0 @20"/>
              <v:f eqn="if @7 @9 @19"/>
              <v:f eqn="if @7 @10 @18"/>
              <v:f eqn="if @7 @11 21600"/>
              <v:f eqn="sum @24 0 @21"/>
              <v:f eqn="sum @4 0 @0"/>
              <v:f eqn="max @21 @25"/>
              <v:f eqn="min @24 @28"/>
              <v:f eqn="prod @0 2 1"/>
              <v:f eqn="sum 21600 0 @33"/>
              <v:f eqn="mid @26 @27"/>
              <v:f eqn="mid @24 @28"/>
              <v:f eqn="mid @22 @23"/>
              <v:f eqn="mid @21 @25"/>
            </v:formulas>
            <v:path o:connecttype="custom" o:connectlocs="@35,@0;@38,10800;@37,@4;@36,10800" o:connectangles="270,180,90,0" textboxrect="@31,@33,@32,@34"/>
            <v:handles>
              <v:h position="topLeft,#0" yrange="0,4459"/>
              <v:h position="#1,bottomRight" xrange="8640,12960"/>
            </v:handles>
          </v:shapetype>
          <v:shape id="AutoShape 551" o:spid="_x0000_s1033" type="#_x0000_t64" style="position:absolute;margin-left:355.55pt;margin-top:8.95pt;width:164.2pt;height:75.35pt;z-index:2516577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">
            <v:textbox>
              <w:txbxContent>
                <w:p w:rsidR="005679EE" w:rsidRPr="00261A52" w:rsidRDefault="005679EE" w:rsidP="00255608">
                  <w:pPr>
                    <w:rPr>
                      <w:rFonts w:ascii="Calibri" w:hAnsi="Calibri"/>
                      <w:sz w:val="22"/>
                      <w:szCs w:val="22"/>
                    </w:rPr>
                  </w:pPr>
                  <w:r w:rsidRPr="00261A52">
                    <w:rPr>
                      <w:rFonts w:ascii="Calibri" w:hAnsi="Calibri"/>
                      <w:sz w:val="22"/>
                      <w:szCs w:val="22"/>
                    </w:rPr>
                    <w:t>ÖLÇÜ VE TARTI ALETLERİNİN DEĞİŞTİRİLMESİ</w:t>
                  </w:r>
                </w:p>
              </w:txbxContent>
            </v:textbox>
          </v:shape>
        </w:pict>
      </w:r>
      <w:r>
        <w:rPr>
          <w:noProof/>
        </w:rPr>
        <w:pict>
          <v:shape id="AutoShape 550" o:spid="_x0000_s1034" type="#_x0000_t64" style="position:absolute;margin-left:1.35pt;margin-top:3.55pt;width:164.2pt;height:80.2pt;z-index:2516567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">
            <v:textbox>
              <w:txbxContent>
                <w:p w:rsidR="005679EE" w:rsidRPr="00261A52" w:rsidRDefault="005679EE" w:rsidP="00255608">
                  <w:pPr>
                    <w:rPr>
                      <w:rFonts w:ascii="Calibri" w:hAnsi="Calibri"/>
                      <w:sz w:val="22"/>
                      <w:szCs w:val="22"/>
                    </w:rPr>
                  </w:pPr>
                  <w:r w:rsidRPr="00261A52">
                    <w:rPr>
                      <w:rFonts w:ascii="Calibri" w:hAnsi="Calibri"/>
                      <w:sz w:val="22"/>
                      <w:szCs w:val="22"/>
                    </w:rPr>
                    <w:t>SOYADI KANUNU</w:t>
                  </w:r>
                </w:p>
              </w:txbxContent>
            </v:textbox>
          </v:shape>
        </w:pict>
      </w:r>
      <w:r>
        <w:rPr>
          <w:noProof/>
        </w:rPr>
        <w:pict>
          <v:shape id="AutoShape 549" o:spid="_x0000_s1035" type="#_x0000_t64" style="position:absolute;margin-left:180.1pt;margin-top:3.55pt;width:164.2pt;height:80.75pt;z-index:2516556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">
            <v:textbox>
              <w:txbxContent>
                <w:p w:rsidR="005679EE" w:rsidRPr="00261A52" w:rsidRDefault="005679EE">
                  <w:pPr>
                    <w:rPr>
                      <w:rFonts w:ascii="Calibri" w:hAnsi="Calibri"/>
                      <w:sz w:val="22"/>
                      <w:szCs w:val="22"/>
                    </w:rPr>
                  </w:pPr>
                  <w:r w:rsidRPr="00261A52">
                    <w:rPr>
                      <w:rFonts w:ascii="Calibri" w:hAnsi="Calibri"/>
                      <w:sz w:val="22"/>
                      <w:szCs w:val="22"/>
                    </w:rPr>
                    <w:t>KADINLARA SEÇME VE SEÇİLME HAKKI VERİLMESİ</w:t>
                  </w:r>
                </w:p>
              </w:txbxContent>
            </v:textbox>
          </v:shape>
        </w:pict>
      </w:r>
      <w:r>
        <w:rPr>
          <w:noProof/>
        </w:rPr>
        <w:pict>
          <v:group id="Tuval 185" o:spid="_x0000_s1036" editas="canvas" style="position:absolute;margin-left:385.5pt;margin-top:81.55pt;width:126pt;height:124.4pt;z-index:251653632" coordsize="16002,157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">
            <v:shape id="_x0000_s1037" type="#_x0000_t75" style="position:absolute;width:16002;height:15798;visibility:visible">
              <v:fill o:detectmouseclick="t"/>
              <v:path o:connecttype="none"/>
            </v:shape>
            <v:shape id="Freeform 187" o:spid="_x0000_s1038" style="position:absolute;left:8775;top:82;width:95;height:38;visibility:visible;mso-wrap-style:square;v-text-anchor:top" coordsize="15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QvhKcMA&#10;AADcAAAADwAAAGRycy9kb3ducmV2LnhtbESPQWsCMRSE74L/ITyhF9Fs6yqyGqUUrL3W1ftz89zd&#10;dvOSJqlu/31TKHgcZuYbZr3tTSeu5ENrWcHjNANBXFndcq3gWO4mSxAhImvsLJOCHwqw3QwHayy0&#10;vfE7XQ+xFgnCoUAFTYyukDJUDRkMU+uIk3ex3mBM0tdSe7wluOnkU5YtpMGW00KDjl4aqj4P30bB&#10;fizxq/s4L+fu5DNdutc+3xmlHkb98wpEpD7ew//tN60gn+XwdyYdAbn5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QvhKcMAAADcAAAADwAAAAAAAAAAAAAAAACYAgAAZHJzL2Rv&#10;d25yZXYueG1sUEsFBgAAAAAEAAQA9QAAAIgDAAAAAA==&#10;" path="m,l,,2,3r3,l8,3r2,l13,3r2,l15,6e" filled="f" strokeweight="0">
              <v:path arrowok="t" o:connecttype="custom" o:connectlocs="0,0;0,0;1270,1905;1270,1905;3175,1905;3175,1905;3175,1905;5080,1905;5080,1905;5080,1905;6350,1905;6350,1905;8255,1905;8255,1905;8255,1905;9525,1905;9525,3810" o:connectangles="0,0,0,0,0,0,0,0,0,0,0,0,0,0,0,0,0"/>
            </v:shape>
            <v:shape id="Freeform 188" o:spid="_x0000_s1039" style="position:absolute;left:8870;top:120;width:1563;height:197;visibility:visible;mso-wrap-style:square;v-text-anchor:top" coordsize="246,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VHQg8QA&#10;AADcAAAADwAAAGRycy9kb3ducmV2LnhtbESP3YrCMBSE74V9h3AWvNN011+qURZBFBYv1D7AsTm2&#10;ZZuT0sTa+vRmQfBymJlvmOW6NaVoqHaFZQVfwwgEcWp1wZmC5LwdzEE4j6yxtEwKOnKwXn30lhhr&#10;e+cjNSefiQBhF6OC3PsqltKlORl0Q1sRB+9qa4M+yDqTusZ7gJtSfkfRVBosOCzkWNEmp/TvdDMK&#10;cLI9dOOueZRNW0yT/e13N0suSvU/258FCE+tf4df7b1WMB5N4P9MOAJy9QQ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FR0IPEAAAA3AAAAA8AAAAAAAAAAAAAAAAAmAIAAGRycy9k&#10;b3ducmV2LnhtbFBLBQYAAAAABAAEAPUAAACJAwAAAAA=&#10;" path="m,l16,3,31,6r15,l62,9r15,3l92,15r13,l121,18r15,3l151,21r16,3l182,24r15,4l213,28r15,3l246,31e" filled="f" strokeweight="0">
              <v:path arrowok="t" o:connecttype="custom" o:connectlocs="0,0;10160,1905;19685,3810;29210,3810;39370,5715;48895,7620;58420,9525;66675,9525;76835,11430;86360,13335;95885,13335;106045,15240;115570,15240;125095,17780;135255,17780;144780,19685;156210,19685" o:connectangles="0,0,0,0,0,0,0,0,0,0,0,0,0,0,0,0,0"/>
            </v:shape>
            <v:shape id="Freeform 189" o:spid="_x0000_s1040" style="position:absolute;left:10433;top:317;width:241;height:368;visibility:visible;mso-wrap-style:square;v-text-anchor:top" coordsize="38,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ID1sUA&#10;AADcAAAADwAAAGRycy9kb3ducmV2LnhtbESPQWsCMRSE70L/Q3iF3jRbWxfZGkXUQvWgrYrn183r&#10;7uLmZUlSXf+9EQSPw8x8w4wmranFiZyvLCt47SUgiHOrKy4U7Hef3SEIH5A11pZJwYU8TMZPnRFm&#10;2p75h07bUIgIYZ+hgjKEJpPS5yUZ9D3bEEfvzzqDIUpXSO3wHOGmlv0kSaXBiuNCiQ3NSsqP23+j&#10;wM9/p/Z7nW7IrS7rZTpYmMHhqNTLczv9ABGoDY/wvf2lFby/pXA7E4+AHF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6kgPWxQAAANwAAAAPAAAAAAAAAAAAAAAAAJgCAABkcnMv&#10;ZG93bnJldi54bWxQSwUGAAAAAAQABAD1AAAAigMAAAAA&#10;" path="m,l3,3r5,l10,6r3,3l15,12r3,3l20,18r3,6l26,27r2,7l31,37r,3l33,46r3,3l38,55r,3e" filled="f" strokeweight="0">
              <v:path arrowok="t" o:connecttype="custom" o:connectlocs="0,0;1905,1905;5080,1905;6350,3810;8255,5715;9525,7620;11430,9525;12700,11430;14605,15240;16510,17145;17780,21590;19685,23495;19685,25400;20955,29210;22860,31115;24130,34925;24130,36830" o:connectangles="0,0,0,0,0,0,0,0,0,0,0,0,0,0,0,0,0"/>
            </v:shape>
            <v:shape id="Freeform 190" o:spid="_x0000_s1041" style="position:absolute;left:11360;top:1276;width:451;height:76;visibility:visible;mso-wrap-style:square;v-text-anchor:top" coordsize="71,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Ora+cUA&#10;AADcAAAADwAAAGRycy9kb3ducmV2LnhtbESPQWsCMRSE70L/Q3gFb5rdWlpZjdIK0kIPoq09PzfP&#10;zdLNy5Kk7u6/b4SCx2FmvmGW69424kI+1I4V5NMMBHHpdM2Vgq/P7WQOIkRkjY1jUjBQgPXqbrTE&#10;QruO93Q5xEokCIcCFZgY20LKUBqyGKauJU7e2XmLMUlfSe2xS3DbyIcse5IWa04LBlvaGCp/Dr9W&#10;gXwz+++jO553p/nw0Q1d/pr7Rqnxff+yABGpj7fwf/tdK3icPcP1TDoCcvU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6tr5xQAAANwAAAAPAAAAAAAAAAAAAAAAAJgCAABkcnMv&#10;ZG93bnJldi54bWxQSwUGAAAAAAQABAD1AAAAigMAAAAA&#10;" path="m,l5,,7,r6,l18,r5,l28,r5,l36,3r5,l46,3r5,l56,6r3,l64,6r5,3l71,12e" filled="f" strokeweight="0">
              <v:path arrowok="t" o:connecttype="custom" o:connectlocs="0,0;3175,0;4445,0;8255,0;11430,0;14605,0;17780,0;20955,0;22860,1905;26035,1905;29210,1905;32385,1905;35560,3810;37465,3810;40640,3810;43815,5715;45085,7620" o:connectangles="0,0,0,0,0,0,0,0,0,0,0,0,0,0,0,0,0"/>
            </v:shape>
            <v:shape id="Freeform 191" o:spid="_x0000_s1042" style="position:absolute;left:11734;top:1352;width:96;height:648;visibility:visible;mso-wrap-style:square;v-text-anchor:top" coordsize="15,1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gF1y8EA&#10;AADcAAAADwAAAGRycy9kb3ducmV2LnhtbERPz2vCMBS+D/wfwhO8zVQtItUoIgoDd1k3weOzeTbF&#10;5qUkmdb/3hwGO358v1eb3rbiTj40jhVMxhkI4srphmsFP9+H9wWIEJE1to5JwZMCbNaDtxUW2j34&#10;i+5lrEUK4VCgAhNjV0gZKkMWw9h1xIm7Om8xJuhrqT0+Urht5TTL5tJiw6nBYEc7Q9Wt/LUKLqbv&#10;9t7cDvk8P5Wfz8U5Xo9npUbDfrsEEamP/+I/94dWkM/S2nQmHQG5f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oBdcvBAAAA3AAAAA8AAAAAAAAAAAAAAAAAmAIAAGRycy9kb3du&#10;cmV2LnhtbFBLBQYAAAAABAAEAPUAAACGAwAAAAA=&#10;" path="m12,r3,6l15,13r,6l15,25r,6l12,37r,7l10,50r,6l7,62,5,71,2,78r,6l,90r,6l,102e" filled="f" strokeweight="0">
              <v:path arrowok="t" o:connecttype="custom" o:connectlocs="7620,0;9525,3810;9525,8255;9525,12065;9525,15875;9525,19685;7620,23495;7620,27940;6350,31750;6350,35560;4445,39370;3175,45085;1270,49530;1270,53340;0,57150;0,60960;0,64770" o:connectangles="0,0,0,0,0,0,0,0,0,0,0,0,0,0,0,0,0"/>
            </v:shape>
            <v:shape id="Freeform 192" o:spid="_x0000_s1043" style="position:absolute;left:10852;top:2000;width:882;height:1219;visibility:visible;mso-wrap-style:square;v-text-anchor:top" coordsize="139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Jcx48UA&#10;AADcAAAADwAAAGRycy9kb3ducmV2LnhtbESP0WoCMRRE3wv+Q7iCL0Wz2iJ2axRpKfWli1o/4LK5&#10;3axubpYkutu/N4WCj8PMnGGW69424ko+1I4VTCcZCOLS6ZorBcfvj/ECRIjIGhvHpOCXAqxXg4cl&#10;5tp1vKfrIVYiQTjkqMDE2OZShtKQxTBxLXHyfpy3GJP0ldQeuwS3jZxl2VxarDktGGzpzVB5Plys&#10;gm7/tTjOiuLR2O7TF0afdrvqXanRsN+8gojUx3v4v73VCp6fXuDvTDoCcn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lzHjxQAAANwAAAAPAAAAAAAAAAAAAAAAAJgCAABkcnMv&#10;ZG93bnJldi54bWxQSwUGAAAAAAQABAD1AAAAigMAAAAA&#10;" path="m139,r-8,16l126,28r-8,12l113,53,103,65,95,77,87,90,77,102r-7,9l59,124,49,136r-10,9l29,158,18,170r-7,9l,192e" filled="f" strokeweight="0">
              <v:path arrowok="t" o:connecttype="custom" o:connectlocs="88265,0;83185,10160;80010,17780;74930,25400;71755,33655;65405,41275;60325,48895;55245,57150;48895,64770;44450,70485;37465,78740;31115,86360;24765,92075;18415,100330;11430,107950;6985,113665;0,121920" o:connectangles="0,0,0,0,0,0,0,0,0,0,0,0,0,0,0,0,0"/>
            </v:shape>
            <v:shape id="Freeform 193" o:spid="_x0000_s1044" style="position:absolute;left:10598;top:3219;width:254;height:705;visibility:visible;mso-wrap-style:square;v-text-anchor:top" coordsize="40,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pNSQ8AA&#10;AADcAAAADwAAAGRycy9kb3ducmV2LnhtbERPzYrCMBC+C/sOYRb2IpoqIlJNZVnUFU/a3QcYm7Ep&#10;bSaliVrf3hwEjx/f/2rd20bcqPOVYwWTcQKCuHC64lLB/992tADhA7LGxjEpeJCHdfYxWGGq3Z1P&#10;dMtDKWII+xQVmBDaVEpfGLLox64ljtzFdRZDhF0pdYf3GG4bOU2SubRYcWww2NKPoaLOr1bBrz27&#10;xvj2ONXlod5tkiFtHkOlvj777yWIQH14i1/uvVYwm8X58Uw8AjJ7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tpNSQ8AAAADcAAAADwAAAAAAAAAAAAAAAACYAgAAZHJzL2Rvd25y&#10;ZXYueG1sUEsFBgAAAAAEAAQA9QAAAIUDAAAAAA==&#10;" path="m40,l38,6r-5,6l30,18r-5,6l20,31r-3,6l12,43r-2,9l5,58,2,65r,6l,80r,6l,95r,7l2,111e" filled="f" strokeweight="0">
              <v:path arrowok="t" o:connecttype="custom" o:connectlocs="25400,0;24130,3810;20955,7620;19050,11430;15875,15240;12700,19685;10795,23495;7620,27305;6350,33020;3175,36830;1270,41275;1270,45085;0,50800;0,54610;0,60325;0,64770;1270,70485" o:connectangles="0,0,0,0,0,0,0,0,0,0,0,0,0,0,0,0,0"/>
            </v:shape>
            <v:shape id="Freeform 194" o:spid="_x0000_s1045" style="position:absolute;left:10610;top:3924;width:51;height:394;visibility:visible;mso-wrap-style:square;v-text-anchor:top" coordsize="8,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lW8PsMA&#10;AADcAAAADwAAAGRycy9kb3ducmV2LnhtbESPUWvCQBCE3wv9D8cKvtWNGoqknmItBfFBqPoDtrk1&#10;Ceb2wt2p6b/vCYKPw8x8w8yXvW3VlX1onGgYjzJQLKUzjVQajofvtxmoEEkMtU5Ywx8HWC5eX+ZU&#10;GHeTH77uY6USREJBGuoYuwIxlDVbCiPXsSTv5LylmKSv0Hi6JbhtcZJl72ipkbRQU8frmsvz/mI1&#10;bFdf2w1+Tsxu6s8ZYj77bQ5B6+GgX32AitzHZ/jR3hgNeT6G+5l0BHDx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lW8PsMAAADcAAAADwAAAAAAAAAAAAAAAACYAgAAZHJzL2Rv&#10;d25yZXYueG1sUEsFBgAAAAAEAAQA9QAAAIgDAAAAAA==&#10;" path="m,l,3,,6r3,6l3,15r,3l5,25r,3l5,31r3,3l8,40r,3l8,46r,3l8,56r,3l5,62e" filled="f" strokeweight="0">
              <v:path arrowok="t" o:connecttype="custom" o:connectlocs="0,0;0,1905;0,3810;1905,7620;1905,9525;1905,11430;3175,15875;3175,17780;3175,19685;5080,21590;5080,25400;5080,27305;5080,29210;5080,31115;5080,35560;5080,37465;3175,39370" o:connectangles="0,0,0,0,0,0,0,0,0,0,0,0,0,0,0,0,0"/>
            </v:shape>
            <v:shape id="Freeform 195" o:spid="_x0000_s1046" style="position:absolute;left:10401;top:4318;width:241;height:450;visibility:visible;mso-wrap-style:square;v-text-anchor:top" coordsize="38,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xCw8QA&#10;AADcAAAADwAAAGRycy9kb3ducmV2LnhtbESPQWsCMRSE7wX/Q3hCbzXbRVrdGkUEsXpT24O3x+Y1&#10;u3TzsiZRt/56IxQ8DjPzDTOZdbYRZ/KhdqzgdZCBIC6drtko+NovX0YgQkTW2DgmBX8UYDbtPU2w&#10;0O7CWzrvohEJwqFABVWMbSFlKCuyGAauJU7ej/MWY5LeSO3xkuC2kXmWvUmLNaeFCltaVFT+7k5W&#10;wdpcD+v5drPK9bcZY1u/H/HklXrud/MPEJG6+Aj/tz+1guEwh/uZdATk9A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LsQsPEAAAA3AAAAA8AAAAAAAAAAAAAAAAAmAIAAGRycy9k&#10;b3ducmV2LnhtbFBLBQYAAAAABAAEAPUAAACJAwAAAAA=&#10;" path="m38,l36,6,33,9r-2,3l25,18r-2,3l18,24r-3,4l10,31,8,34,5,40,2,43,,46r,6l,58r,7l2,71e" filled="f" strokeweight="0">
              <v:path arrowok="t" o:connecttype="custom" o:connectlocs="24130,0;22860,3810;20955,5715;19685,7620;15875,11430;14605,13335;11430,15240;9525,17780;6350,19685;5080,21590;3175,25400;1270,27305;0,29210;0,33020;0,36830;0,41275;1270,45085" o:connectangles="0,0,0,0,0,0,0,0,0,0,0,0,0,0,0,0,0"/>
            </v:shape>
            <v:shape id="Freeform 196" o:spid="_x0000_s1047" style="position:absolute;left:10414;top:4768;width:539;height:781;visibility:visible;mso-wrap-style:square;v-text-anchor:top" coordsize="85,12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RPRXMYA&#10;AADcAAAADwAAAGRycy9kb3ducmV2LnhtbESP3WrCQBSE7wt9h+UUvCl1Y5VQohspQqsiCE2F3B6y&#10;Jz80ezbNria+vSsUejnMzDfMaj2aVlyod41lBbNpBIK4sLrhSsHp++PlDYTzyBpby6TgSg7W6ePD&#10;ChNtB/6iS+YrESDsElRQe98lUrqiJoNuajvi4JW2N+iD7CupexwC3LTyNYpiabDhsFBjR5uaip/s&#10;bBTsj1me2305PH9mv7E8YLPdHa5KTZ7G9yUIT6P/D/+1d1rBYjGH+5lwBGR6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RPRXMYAAADcAAAADwAAAAAAAAAAAAAAAACYAgAAZHJz&#10;L2Rvd25yZXYueG1sUEsFBgAAAAAEAAQA9QAAAIsDAAAAAA==&#10;" path="m,l3,9r3,9l8,28r5,6l18,43r5,6l31,58r5,7l41,74r8,6l57,86r5,10l67,102r8,6l80,117r5,6e" filled="f" strokeweight="0">
              <v:path arrowok="t" o:connecttype="custom" o:connectlocs="0,0;1905,5715;3810,11430;5080,17780;8255,21590;11430,27305;14605,31115;19685,36830;22860,41275;26035,46990;31115,50800;36195,54610;39370,60960;42545,64770;47625,68580;50800,74295;53975,78105" o:connectangles="0,0,0,0,0,0,0,0,0,0,0,0,0,0,0,0,0"/>
            </v:shape>
            <v:shape id="Freeform 197" o:spid="_x0000_s1048" style="position:absolute;left:10953;top:5549;width:13;height:413;visibility:visible;mso-wrap-style:square;v-text-anchor:top" coordsize="2,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GKscA&#10;AADcAAAADwAAAGRycy9kb3ducmV2LnhtbESPQWvCQBSE74L/YXlCL6Kbllg1dZVaEL14aOrB4zP7&#10;TEKzb8PuVtP+elcoeBxm5htmsepMIy7kfG1ZwfM4AUFcWF1zqeDwtRnNQPiArLGxTAp+ycNq2e8t&#10;MNP2yp90yUMpIoR9hgqqENpMSl9UZNCPbUscvbN1BkOUrpTa4TXCTSNfkuRVGqw5LlTY0kdFxXf+&#10;YxRsDvPT9m+4z/3uONuvt2Y9cdNOqadB9/4GIlAXHuH/9k4rSNMU7mfiEZDL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gUhirHAAAA3AAAAA8AAAAAAAAAAAAAAAAAmAIAAGRy&#10;cy9kb3ducmV2LnhtbFBLBQYAAAAABAAEAPUAAACMAwAAAAA=&#10;" path="m,l2,6r,4l2,13r,3l2,22r,3l2,28r,6l2,37r,3l2,47r,3l2,53r,6l2,62r,3e" filled="f" strokeweight="0">
              <v:path arrowok="t" o:connecttype="custom" o:connectlocs="0,0;1270,3810;1270,6350;1270,8255;1270,10160;1270,13970;1270,15875;1270,17780;1270,21590;1270,23495;1270,25400;1270,29845;1270,31750;1270,33655;1270,37465;1270,39370;1270,41275" o:connectangles="0,0,0,0,0,0,0,0,0,0,0,0,0,0,0,0,0"/>
            </v:shape>
            <v:shape id="Freeform 198" o:spid="_x0000_s1049" style="position:absolute;left:10966;top:5962;width:133;height:749;visibility:visible;mso-wrap-style:square;v-text-anchor:top" coordsize="21,1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lR2mMIA&#10;AADcAAAADwAAAGRycy9kb3ducmV2LnhtbESP0YrCMBRE34X9h3AXfNN0RaVbjbKIyr4oqPsBl+ba&#10;FpObkkStf78RBB+HmTnDzJedNeJGPjSOFXwNMxDEpdMNVwr+TptBDiJEZI3GMSl4UIDl4qM3x0K7&#10;Ox/odoyVSBAOBSqoY2wLKUNZk8UwdC1x8s7OW4xJ+kpqj/cEt0aOsmwqLTacFmpsaVVTeTlerQI/&#10;laaV8dvu11m1NY9zvuuuuVL9z+5nBiJSF9/hV/tXKxiPJ/A8k46AXPw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yVHaYwgAAANwAAAAPAAAAAAAAAAAAAAAAAJgCAABkcnMvZG93&#10;bnJldi54bWxQSwUGAAAAAAQABAD1AAAAhwMAAAAA&#10;" path="m,l,9r3,7l6,22r,6l8,37r,6l11,50r,9l13,65r,6l16,80r,7l18,93r,9l21,108r,10e" filled="f" strokeweight="0">
              <v:path arrowok="t" o:connecttype="custom" o:connectlocs="0,0;0,5715;1905,10160;3810,13970;3810,17780;5080,23495;5080,27305;6985,31750;6985,37465;8255,41275;8255,45085;10160,50800;10160,55245;11430,59055;11430,64770;13335,68580;13335,74930" o:connectangles="0,0,0,0,0,0,0,0,0,0,0,0,0,0,0,0,0"/>
            </v:shape>
            <v:shape id="Freeform 199" o:spid="_x0000_s1050" style="position:absolute;left:11099;top:6711;width:178;height:254;visibility:visible;mso-wrap-style:square;v-text-anchor:top" coordsize="28,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V0tS8QA&#10;AADcAAAADwAAAGRycy9kb3ducmV2LnhtbESPT2sCMRTE74LfITyhN81WxD+rUUpFsNCLWijeHslz&#10;d+3mZUniun77plDwOMzMb5jVprO1aMmHyrGC11EGglg7U3Gh4Ou0G85BhIhssHZMCh4UYLPu91aY&#10;G3fnA7XHWIgE4ZCjgjLGJpcy6JIshpFriJN3cd5iTNIX0ni8J7it5TjLptJixWmhxIbeS9I/x5tV&#10;gNrtufHf54f+0NxuPxfz2XWh1Muge1uCiNTFZ/i/vTcKJpMp/J1JR0Cu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FdLUvEAAAA3AAAAA8AAAAAAAAAAAAAAAAAmAIAAGRycy9k&#10;b3ducmV2LnhtbFBLBQYAAAAABAAEAPUAAACJAwAAAAA=&#10;" path="m,l2,,5,3,8,6r2,l10,9r3,3l15,15r,3l18,21r,3l20,27r,3l23,34r2,l25,37r3,3e" filled="f" strokeweight="0">
              <v:path arrowok="t" o:connecttype="custom" o:connectlocs="0,0;1270,0;3175,1905;5080,3810;6350,3810;6350,5715;8255,7620;9525,9525;9525,11430;11430,13335;11430,15240;12700,17145;12700,19050;14605,21590;15875,21590;15875,23495;17780,25400" o:connectangles="0,0,0,0,0,0,0,0,0,0,0,0,0,0,0,0,0"/>
            </v:shape>
            <v:shape id="Freeform 200" o:spid="_x0000_s1051" style="position:absolute;left:11277;top:6965;width:1086;height:1683;visibility:visible;mso-wrap-style:square;v-text-anchor:top" coordsize="171,2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ka/WcIA&#10;AADcAAAADwAAAGRycy9kb3ducmV2LnhtbESP3YrCMBSE7xd8h3AE79ZUkbpWo4g/i3in6wMcmmNb&#10;bE5qErW+vVkQvBxm5htmtmhNLe7kfGVZwaCfgCDOra64UHD6237/gPABWWNtmRQ8ycNi3vmaYabt&#10;gw90P4ZCRAj7DBWUITSZlD4vyaDv24Y4emfrDIYoXSG1w0eEm1oOkySVBiuOCyU2tCopvxxvRoHe&#10;pulmtza34jDxv+7a7J95myrV67bLKYhAbfiE3+2dVjAajeH/TDwCcv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Rr9ZwgAAANwAAAAPAAAAAAAAAAAAAAAAAJgCAABkcnMvZG93&#10;bnJldi54bWxQSwUGAAAAAAQABAD1AAAAhwMAAAAA&#10;" path="m,l13,15,28,27,41,43,54,58,67,74,77,89r13,16l102,120r11,19l123,154r10,19l143,191r8,16l159,228r7,19l171,265e" filled="f" strokeweight="0">
              <v:path arrowok="t" o:connecttype="custom" o:connectlocs="0,0;8255,9525;17780,17145;26035,27305;34290,36830;42545,46990;48895,56515;57150,66675;64770,76200;71755,88265;78105,97790;84455,109855;90805,121285;95885,131445;100965,144780;105410,156845;108585,168275" o:connectangles="0,0,0,0,0,0,0,0,0,0,0,0,0,0,0,0,0"/>
            </v:shape>
            <v:shape id="Freeform 201" o:spid="_x0000_s1052" style="position:absolute;left:12363;top:8648;width:279;height:1219;visibility:visible;mso-wrap-style:square;v-text-anchor:top" coordsize="44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Nf9HsIA&#10;AADcAAAADwAAAGRycy9kb3ducmV2LnhtbERPy4rCMBTdC/MP4Q7MTtPRokOnqQyC4GIW9bVwd2mu&#10;bbG5KUnU+vdmIbg8nHe+HEwnbuR8a1nB9yQBQVxZ3XKt4LBfj39A+ICssbNMCh7kYVl8jHLMtL3z&#10;lm67UIsYwj5DBU0IfSalrxoy6Ce2J47c2TqDIUJXS+3wHsNNJ6dJMpcGW44NDfa0aqi67K5Gwfa4&#10;6Nbpf3lKKhcW5ezw8OVppdTX5/D3CyLQEN7il3ujFaRpXBvPxCMgi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Y1/0ewgAAANwAAAAPAAAAAAAAAAAAAAAAAJgCAABkcnMvZG93&#10;bnJldi54bWxQSwUGAAAAAAQABAD1AAAAhwMAAAAA&#10;" path="m,l6,13r2,9l13,34r3,13l21,59r3,12l26,84r5,12l34,105r2,13l39,130r,12l41,155r3,12l44,179r,13e" filled="f" strokeweight="0">
              <v:path arrowok="t" o:connecttype="custom" o:connectlocs="0,0;3810,8255;5080,13970;8255,21590;10160,29845;13335,37465;15240,45085;16510,53340;19685,60960;21590,66675;22860,74930;24765,82550;24765,90170;26035,98425;27940,106045;27940,113665;27940,121920" o:connectangles="0,0,0,0,0,0,0,0,0,0,0,0,0,0,0,0,0"/>
            </v:shape>
            <v:shape id="Freeform 202" o:spid="_x0000_s1053" style="position:absolute;left:12642;top:9867;width:51;height:959;visibility:visible;mso-wrap-style:square;v-text-anchor:top" coordsize="8,1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BdiEsUA&#10;AADcAAAADwAAAGRycy9kb3ducmV2LnhtbESPQWvCQBSE7wX/w/IKvdXdFFs1uoq0tJV4MornR/aZ&#10;hGbfhuzWxH/vFgoeh5n5hlmuB9uIC3W+dqwhGSsQxIUzNZcajofP5xkIH5ANNo5Jw5U8rFejhyWm&#10;xvW8p0seShEh7FPUUIXQplL6oiKLfuxa4uidXWcxRNmV0nTYR7ht5ItSb9JizXGhwpbeKyp+8l+r&#10;Yde4LH9N5Db3x+z76+OgpqdEaf30OGwWIAIN4R7+b2+NhslkDn9n4hGQq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8F2ISxQAAANwAAAAPAAAAAAAAAAAAAAAAAJgCAABkcnMv&#10;ZG93bnJldi54bWxQSwUGAAAAAAQABAD1AAAAigMAAAAA&#10;" path="m,l3,9r2,9l5,28r3,9l8,46r,9l8,65r,9l8,83,5,92r,10l5,111,3,123r,7l,142r,9e" filled="f" strokeweight="0">
              <v:path arrowok="t" o:connecttype="custom" o:connectlocs="0,0;1905,5715;3175,11430;3175,17780;5080,23495;5080,29210;5080,34925;5080,41275;5080,46990;5080,52705;3175,58420;3175,64770;3175,70485;1905,78105;1905,82550;0,90170;0,95885" o:connectangles="0,0,0,0,0,0,0,0,0,0,0,0,0,0,0,0,0"/>
            </v:shape>
            <v:shape id="Freeform 203" o:spid="_x0000_s1054" style="position:absolute;left:12433;top:10826;width:209;height:807;visibility:visible;mso-wrap-style:square;v-text-anchor:top" coordsize="33,1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bT8f8MA&#10;AADcAAAADwAAAGRycy9kb3ducmV2LnhtbERPy2rCQBTdC/7DcAvd6aSlvtKMUkorpTsTlS4vmZuH&#10;Zu6EzNTEfn1nIbg8nHeyGUwjLtS52rKCp2kEgji3uuZSwT77nCxBOI+ssbFMCq7kYLMejxKMte15&#10;R5fUlyKEsItRQeV9G0vp8ooMuqltiQNX2M6gD7Arpe6wD+Gmkc9RNJcGaw4NFbb0XlF+Tn+Ngm95&#10;OuZFf/o4LFe0vf7obDGkf0o9PgxvryA8Df4uvrm/tIKXWZgfzoQjIN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bT8f8MAAADcAAAADwAAAAAAAAAAAAAAAACYAgAAZHJzL2Rv&#10;d25yZXYueG1sUEsFBgAAAAAEAAQA9QAAAIgDAAAAAA==&#10;" path="m33,l30,6r,10l28,22r-3,9l25,40r-2,7l20,56r-2,6l15,71r-2,6l10,87,7,93r-2,9l2,111,,118r,9e" filled="f" strokeweight="0">
              <v:path arrowok="t" o:connecttype="custom" o:connectlocs="20955,0;19050,3810;19050,10160;17780,13970;15875,19685;15875,25400;14605,29845;12700,35560;11430,39370;9525,45085;8255,48895;6350,55245;4445,59055;3175,64770;1270,70485;0,74930;0,80645" o:connectangles="0,0,0,0,0,0,0,0,0,0,0,0,0,0,0,0,0"/>
            </v:shape>
            <v:shape id="Freeform 204" o:spid="_x0000_s1055" style="position:absolute;left:12331;top:11633;width:102;height:451;visibility:visible;mso-wrap-style:square;v-text-anchor:top" coordsize="16,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9/vZsIA&#10;AADcAAAADwAAAGRycy9kb3ducmV2LnhtbESPQYvCMBSE7wv+h/AEb2uqqEg1FVlYKN5WvXh7NM+2&#10;tnkpSWzrvzcLC3scZuYbZn8YTSt6cr62rGAxT0AQF1bXXCq4Xr4/tyB8QNbYWiYFL/JwyCYfe0y1&#10;HfiH+nMoRYSwT1FBFUKXSumLigz6ue2Io3e3zmCI0pVSOxwi3LRymSQbabDmuFBhR18VFc35aRQc&#10;89XAjX3kt2tfL0/Gda58rpWaTcfjDkSgMfyH/9q5VrBaL+D3TDwCMns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T3+9mwgAAANwAAAAPAAAAAAAAAAAAAAAAAJgCAABkcnMvZG93&#10;bnJldi54bWxQSwUGAAAAAAQABAD1AAAAhwMAAAAA&#10;" path="m16,r,3l13,9r,3l13,18r-2,3l8,25r,6l5,34,3,37r,6l,46r,3l,55r,4l,65r3,6e" filled="f" strokeweight="0">
              <v:path arrowok="t" o:connecttype="custom" o:connectlocs="10160,0;10160,1905;8255,5715;8255,7620;8255,11430;6985,13335;5080,15875;5080,19685;3175,21590;1905,23495;1905,27305;0,29210;0,31115;0,34925;0,37465;0,41275;1905,45085" o:connectangles="0,0,0,0,0,0,0,0,0,0,0,0,0,0,0,0,0"/>
            </v:shape>
            <v:shape id="Freeform 205" o:spid="_x0000_s1056" style="position:absolute;left:12350;top:12084;width:165;height:489;visibility:visible;mso-wrap-style:square;v-text-anchor:top" coordsize="26,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C70Z8UA&#10;AADcAAAADwAAAGRycy9kb3ducmV2LnhtbESPX2vCQBDE3wv9DscW+qYX0z+U6CmtUihFBI2Cj0tu&#10;TYK5vZDbxvjtewWhj8PM/IaZLQbXqJ66UHs2MBknoIgLb2suDezzz9EbqCDIFhvPZOBKARbz+7sZ&#10;ZtZfeEv9TkoVIRwyNFCJtJnWoajIYRj7ljh6J985lCi7UtsOLxHuGp0myat2WHNcqLClZUXFeffj&#10;DNh0s87XH7nI0/H76ob+cNquGmMeH4b3KSihQf7Dt/aXNfD8ksLfmXgE9Pw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4LvRnxQAAANwAAAAPAAAAAAAAAAAAAAAAAJgCAABkcnMv&#10;ZG93bnJldi54bWxQSwUGAAAAAAQABAD1AAAAigMAAAAA&#10;" path="m,l2,3,5,9r3,3l8,18r2,3l10,28r,6l10,40r3,3l13,49r,6l15,59r3,6l20,68r3,6l26,77e" filled="f" strokeweight="0">
              <v:path arrowok="t" o:connecttype="custom" o:connectlocs="0,0;1270,1905;3175,5715;5080,7620;5080,11430;6350,13335;6350,17780;6350,21590;6350,25400;8255,27305;8255,31115;8255,34925;9525,37465;11430,41275;12700,43180;14605,46990;16510,48895" o:connectangles="0,0,0,0,0,0,0,0,0,0,0,0,0,0,0,0,0"/>
            </v:shape>
            <v:line id="Line 206" o:spid="_x0000_s1057" style="position:absolute;visibility:visible" from="12515,12573" to="12592,128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IlsbsUAAADcAAAADwAAAGRycy9kb3ducmV2LnhtbESPT2sCMRTE7wW/Q3iCt5q1Vl23Rimi&#10;aG+tf8DjY/O6G9y8LJuo229vBKHHYWZ+w8wWra3ElRpvHCsY9BMQxLnThgsFh/36NQXhA7LGyjEp&#10;+CMPi3nnZYaZdjf+oesuFCJC2GeooAyhzqT0eUkWfd/VxNH7dY3FEGVTSN3gLcJtJd+SZCwtGo4L&#10;Jda0LCk/7y5Wgfkeb0Zfk+P0KFebMDil59TYg1K9bvv5ASJQG/7Dz/ZWK3gfDeFxJh4BOb8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sIlsbsUAAADcAAAADwAAAAAAAAAA&#10;AAAAAAChAgAAZHJzL2Rvd25yZXYueG1sUEsFBgAAAAAEAAQA+QAAAJMDAAAAAA==&#10;" strokeweight="0"/>
            <v:shape id="Freeform 207" o:spid="_x0000_s1058" style="position:absolute;left:12592;top:12807;width:1124;height:1315;visibility:visible;mso-wrap-style:square;v-text-anchor:top" coordsize="177,2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cg+E8QA&#10;AADcAAAADwAAAGRycy9kb3ducmV2LnhtbESPT2sCMRTE74V+h/AKXkrNKlpkNUrxDxRvXdv7I3nu&#10;Lm5etklcVz99IxQ8DjPzG2ax6m0jOvKhdqxgNMxAEGtnai4VfB92bzMQISIbbByTgisFWC2fnxaY&#10;G3fhL+qKWIoE4ZCjgirGNpcy6IoshqFriZN3dN5iTNKX0ni8JLht5DjL3qXFmtNChS2tK9Kn4mwV&#10;+Nn2Vtziz3Tz+7oPje31cdRppQYv/cccRKQ+PsL/7U+jYDKdwP1MOgJy+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3IPhPEAAAA3AAAAA8AAAAAAAAAAAAAAAAAmAIAAGRycy9k&#10;b3ducmV2LnhtbFBLBQYAAAAABAAEAPUAAACJAwAAAAA=&#10;" path="m,l11,13,23,25,34,37,46,50,57,62,67,74,80,87,90,99r10,15l110,127r11,12l133,151r11,16l154,179r10,16l177,207e" filled="f" strokeweight="0">
              <v:path arrowok="t" o:connecttype="custom" o:connectlocs="0,0;6985,8255;14605,15875;21590,23495;29210,31750;36195,39370;42545,46990;50800,55245;57150,62865;63500,72390;69850,80645;76835,88265;84455,95885;91440,106045;97790,113665;104140,123825;112395,131445" o:connectangles="0,0,0,0,0,0,0,0,0,0,0,0,0,0,0,0,0"/>
            </v:shape>
            <v:line id="Line 208" o:spid="_x0000_s1059" style="position:absolute;flip:x;visibility:visible" from="13696,14122" to="13716,142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shiRMYAAADcAAAADwAAAGRycy9kb3ducmV2LnhtbESPQWsCMRSE7wX/Q3hCbzVbqW3ZGkUs&#10;FRFUtPXQ23Pzuru4eVmS6MZ/bwqFHoeZ+YYZT6NpxIWcry0reBxkIIgLq2suFXx9fjy8gvABWWNj&#10;mRRcycN00rsbY65txzu67EMpEoR9jgqqENpcSl9UZNAPbEucvB/rDIYkXSm1wy7BTSOHWfYsDdac&#10;FipsaV5RcdqfjYLd5oWPbnGOp3js1tvvQ7k6vM+Uuu/H2RuIQDH8h//aS63gaTSC3zPpCMjJD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7IYkTGAAAA3AAAAA8AAAAAAAAA&#10;AAAAAAAAoQIAAGRycy9kb3ducmV2LnhtbFBLBQYAAAAABAAEAPkAAACUAwAAAAA=&#10;" strokeweight="0"/>
            <v:shape id="Freeform 209" o:spid="_x0000_s1060" style="position:absolute;left:13144;top:14243;width:552;height:95;visibility:visible;mso-wrap-style:square;v-text-anchor:top" coordsize="87,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UctEsUA&#10;AADcAAAADwAAAGRycy9kb3ducmV2LnhtbESP3WrCQBSE7wt9h+UUelc3FX9KdBURBKEgGMXrQ/Y0&#10;ic2ejdnVbHx6Vyj0cpiZb5j5Mpha3Kh1lWUFn4MEBHFudcWFguNh8/EFwnlkjbVlUtCTg+Xi9WWO&#10;qbYd7+mW+UJECLsUFZTeN6mULi/JoBvYhjh6P7Y16KNsC6lb7CLc1HKYJBNpsOK4UGJD65Ly3+xq&#10;FNyz09kNr9+hv5ya0E95tda7Tqn3t7CagfAU/H/4r73VCkbjCTzPxCMgF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1Ry0SxQAAANwAAAAPAAAAAAAAAAAAAAAAAJgCAABkcnMv&#10;ZG93bnJldi54bWxQSwUGAAAAAAQABAD1AAAAigMAAAAA&#10;" path="m87,l82,3r-5,l72,6r-5,l62,9r-5,l51,12r-7,l39,12r-5,3l28,15r-5,l18,15,13,12r-5,l,9e" filled="f" strokeweight="0">
              <v:path arrowok="t" o:connecttype="custom" o:connectlocs="55245,0;52070,1905;48895,1905;45720,3810;42545,3810;39370,5715;36195,5715;32385,7620;27940,7620;24765,7620;21590,9525;17780,9525;14605,9525;11430,9525;8255,7620;5080,7620;0,5715" o:connectangles="0,0,0,0,0,0,0,0,0,0,0,0,0,0,0,0,0"/>
            </v:shape>
            <v:shape id="Freeform 210" o:spid="_x0000_s1061" style="position:absolute;left:12446;top:14300;width:698;height:76;visibility:visible;mso-wrap-style:square;v-text-anchor:top" coordsize="110,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GlXScUA&#10;AADcAAAADwAAAGRycy9kb3ducmV2LnhtbESP0WrCQBRE3wv+w3KFvpS6q1hTUjdBREu1T8Z+wCV7&#10;TYLZuyG7mvTvu4VCH4eZOcOs89G24k69bxxrmM8UCOLSmYYrDV/n/fMrCB+QDbaOScM3ecizycMa&#10;U+MGPtG9CJWIEPYpaqhD6FIpfVmTRT9zHXH0Lq63GKLsK2l6HCLctnKh1EpabDgu1NjRtqbyWtys&#10;hqfksBu6sz8elmGoPo979a4apfXjdNy8gQg0hv/wX/vDaFi+JPB7Jh4Bmf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aVdJxQAAANwAAAAPAAAAAAAAAAAAAAAAAJgCAABkcnMv&#10;ZG93bnJldi54bWxQSwUGAAAAAAQABAD1AAAAigMAAAAA&#10;" path="m110,r-5,3l98,3r-6,l85,3r-8,l69,3,64,6r-7,l49,6r-8,l36,9r-8,l21,9r-8,l8,12,,12e" filled="f" strokeweight="0">
              <v:path arrowok="t" o:connecttype="custom" o:connectlocs="69850,0;66675,1905;62230,1905;58420,1905;53975,1905;48895,1905;43815,1905;40640,3810;36195,3810;31115,3810;26035,3810;22860,5715;17780,5715;13335,5715;8255,5715;5080,7620;0,7620" o:connectangles="0,0,0,0,0,0,0,0,0,0,0,0,0,0,0,0,0"/>
            </v:shape>
            <v:shape id="Freeform 211" o:spid="_x0000_s1062" style="position:absolute;left:10433;top:14357;width:2013;height:38;visibility:visible;mso-wrap-style:square;v-text-anchor:top" coordsize="317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wasG8IA&#10;AADcAAAADwAAAGRycy9kb3ducmV2LnhtbERPy4rCMBTdC/5DuMLsNJ2HMlSjDAPz6EaxCrO9NNem&#10;Y3NTkoytfz9ZCC4P573aDLYVF/KhcazgcZaBIK6cbrhWcDx8TF9BhIissXVMCq4UYLMej1aYa9fz&#10;ni5lrEUK4ZCjAhNjl0sZKkMWw8x1xIk7OW8xJuhrqT32Kdy28inLFtJiw6nBYEfvhqpz+WcV/BRn&#10;6oqva/8Z+m3hze4wPB9/lXqYDG9LEJGGeBff3N9awcs8rU1n0hGQ6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fBqwbwgAAANwAAAAPAAAAAAAAAAAAAAAAAJgCAABkcnMvZG93&#10;bnJldi54bWxQSwUGAAAAAAQABAD1AAAAhwMAAAAA&#10;" path="m317,3r-20,l276,,256,3r-21,l215,3r-21,l174,3,156,6r-20,l118,6,97,6,77,6,59,6,38,6,18,6,,3e" filled="f" strokeweight="0">
              <v:path arrowok="t" o:connecttype="custom" o:connectlocs="201295,1905;188595,1905;175260,0;162560,1905;149225,1905;136525,1905;123190,1905;110490,1905;99060,3810;86360,3810;74930,3810;61595,3810;48895,3810;37465,3810;24130,3810;11430,3810;0,1905" o:connectangles="0,0,0,0,0,0,0,0,0,0,0,0,0,0,0,0,0"/>
            </v:shape>
            <v:shape id="Freeform 212" o:spid="_x0000_s1063" style="position:absolute;left:10287;top:14376;width:146;height:82;visibility:visible;mso-wrap-style:square;v-text-anchor:top" coordsize="23,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Vde58QA&#10;AADcAAAADwAAAGRycy9kb3ducmV2LnhtbESPQWsCMRSE7wX/Q3iCl1KzioZ2axQRFI9WBa+Pzevu&#10;0s3LkkR39dc3BaHHYWa+YRar3jbiRj7UjjVMxhkI4sKZmksN59P27R1EiMgGG8ek4U4BVsvBywJz&#10;4zr+otsxliJBOOSooYqxzaUMRUUWw9i1xMn7dt5iTNKX0njsEtw2cpplSlqsOS1U2NKmouLneLUa&#10;/O41qLm6tPv1rDuUk7t6nHZK69GwX3+CiNTH//CzvTcaZvMP+DuTjoBc/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lXXufEAAAA3AAAAA8AAAAAAAAAAAAAAAAAmAIAAGRycy9k&#10;b3ducmV2LnhtbFBLBQYAAAAABAAEAPUAAACJAwAAAAA=&#10;" path="m23,l20,,18,,15,,13,3r-3,l10,6,8,6r,4l5,10,2,13,,13e" filled="f" strokeweight="0">
              <v:path arrowok="t" o:connecttype="custom" o:connectlocs="14605,0;12700,0;11430,0;9525,0;9525,0;8255,1905;8255,1905;6350,1905;6350,3810;5080,3810;5080,6350;3175,6350;3175,6350;1270,8255;1270,8255;0,8255;0,8255" o:connectangles="0,0,0,0,0,0,0,0,0,0,0,0,0,0,0,0,0"/>
            </v:shape>
            <v:shape id="Freeform 213" o:spid="_x0000_s1064" style="position:absolute;left:9785;top:14458;width:502;height:58;visibility:visible;mso-wrap-style:square;v-text-anchor:top" coordsize="79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678+sMA&#10;AADcAAAADwAAAGRycy9kb3ducmV2LnhtbERPzWrCQBC+F3yHZQq91U1KCCV1lVKUtpqLqQ8wZMck&#10;Njsbs2uS+vTuoeDx4/tfrCbTioF611hWEM8jEMSl1Q1XCg4/m+dXEM4ja2wtk4I/crBazh4WmGk7&#10;8p6GwlcihLDLUEHtfZdJ6cqaDLq57YgDd7S9QR9gX0nd4xjCTStfoiiVBhsODTV29FFT+VtcjIJd&#10;/G2Sz0uee9oezHhet/H1FCv19Di9v4HwNPm7+N/9pRUkaZgfzoQjIJc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678+sMAAADcAAAADwAAAAAAAAAAAAAAAACYAgAAZHJzL2Rv&#10;d25yZXYueG1sUEsFBgAAAAAEAAQA9QAAAIgDAAAAAA==&#10;" path="m79,l74,3r-5,l64,3,58,6r-5,l48,6r-5,l38,3r-5,l28,3r-3,l20,3r-5,l10,6,5,6,,9e" filled="f" strokeweight="0">
              <v:path arrowok="t" o:connecttype="custom" o:connectlocs="50165,0;46990,1905;43815,1905;40640,1905;36830,3810;33655,3810;30480,3810;27305,3810;24130,1905;20955,1905;17780,1905;15875,1905;12700,1905;9525,1905;6350,3810;3175,3810;0,5715" o:connectangles="0,0,0,0,0,0,0,0,0,0,0,0,0,0,0,0,0"/>
            </v:shape>
            <v:shape id="Freeform 214" o:spid="_x0000_s1065" style="position:absolute;left:9601;top:14497;width:184;height:76;visibility:visible;mso-wrap-style:square;v-text-anchor:top" coordsize="29,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1m4OMIA&#10;AADcAAAADwAAAGRycy9kb3ducmV2LnhtbESP0WrCQBRE3wv+w3KFvtVNikSNboItKH0Tox9wyV6T&#10;kOzdkN3G9O/dguDjMDNnmF0+mU6MNLjGsoJ4EYEgLq1uuFJwvRw+1iCcR9bYWSYFf+Qgz2ZvO0y1&#10;vfOZxsJXIkDYpaig9r5PpXRlTQbdwvbEwbvZwaAPcqikHvAe4KaTn1GUSIMNh4Uae/quqWyLX6PA&#10;rWL2SfHVHku8YKQ72WzOJ6Xe59N+C8LT5F/hZ/tHK1gmMfyfCUdAZg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XWbg4wgAAANwAAAAPAAAAAAAAAAAAAAAAAJgCAABkcnMvZG93&#10;bnJldi54bWxQSwUGAAAAAAQABAD1AAAAhwMAAAAA&#10;" path="m29,3l26,,23,,21,,18,3r-2,l13,3r,3l11,6,8,6,6,9,3,9,,9r,3e" filled="f" strokeweight="0">
              <v:path arrowok="t" o:connecttype="custom" o:connectlocs="18415,1905;16510,0;16510,0;14605,0;13335,0;11430,1905;11430,1905;10160,1905;8255,1905;8255,3810;6985,3810;5080,3810;3810,5715;3810,5715;1905,5715;0,5715;0,7620" o:connectangles="0,0,0,0,0,0,0,0,0,0,0,0,0,0,0,0,0"/>
            </v:shape>
            <v:shape id="Freeform 215" o:spid="_x0000_s1066" style="position:absolute;left:8826;top:14573;width:775;height:197;visibility:visible;mso-wrap-style:square;v-text-anchor:top" coordsize="122,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/AWK8UA&#10;AADcAAAADwAAAGRycy9kb3ducmV2LnhtbESPQWsCMRSE74X+h/AKXopmlbLU1SilUOhhEbSF4u2x&#10;eW5WNy9LEjX+e1Mo9DjMzDfMcp1sLy7kQ+dYwXRSgCBunO64VfD99TF+BREissbeMSm4UYD16vFh&#10;iZV2V97SZRdbkSEcKlRgYhwqKUNjyGKYuIE4ewfnLcYsfSu1x2uG217OiqKUFjvOCwYHejfUnHZn&#10;q6A5nnw9P9eyTEW9ef4x23q6T0qNntLbAkSkFP/Df+1PreClnMHvmXwE5Oo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X8BYrxQAAANwAAAAPAAAAAAAAAAAAAAAAAJgCAABkcnMv&#10;ZG93bnJldi54bWxQSwUGAAAAAAQABAD1AAAAigMAAAAA&#10;" path="m122,r-7,l107,3,99,6,92,9r-8,l76,12r-7,4l61,16r-8,3l46,19r-8,3l30,25r-7,l15,28,7,31,,31e" filled="f" strokeweight="0">
              <v:path arrowok="t" o:connecttype="custom" o:connectlocs="77470,0;73025,0;67945,1905;62865,3810;58420,5715;53340,5715;48260,7620;43815,10160;38735,10160;33655,12065;29210,12065;24130,13970;19050,15875;14605,15875;9525,17780;4445,19685;0,19685" o:connectangles="0,0,0,0,0,0,0,0,0,0,0,0,0,0,0,0,0"/>
            </v:shape>
            <v:shape id="Freeform 216" o:spid="_x0000_s1067" style="position:absolute;left:7505;top:14770;width:1321;height:139;visibility:visible;mso-wrap-style:square;v-text-anchor:top" coordsize="208,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GZYFMUA&#10;AADcAAAADwAAAGRycy9kb3ducmV2LnhtbESPQWvCQBSE7wX/w/IEL0E32hokuooUGosnjR48PrLP&#10;JJh9G7Krxn/fLRR6HGbmG2a16U0jHtS52rKC6SQGQVxYXXOp4Hz6Gi9AOI+ssbFMCl7kYLMevK0w&#10;1fbJR3rkvhQBwi5FBZX3bSqlKyoy6Ca2JQ7e1XYGfZBdKXWHzwA3jZzFcSIN1hwWKmzps6Lilt+N&#10;gmh32Uf3zBbZ+SD1NK7d/jhfKDUa9tslCE+9/w//tb+1go/kHX7PhCMg1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ZlgUxQAAANwAAAAPAAAAAAAAAAAAAAAAAJgCAABkcnMv&#10;ZG93bnJldi54bWxQSwUGAAAAAAQABAD1AAAAigMAAAAA&#10;" path="m208,l195,3,182,6r-13,l156,9r-12,l131,12r-13,3l105,15r-13,l77,19r-13,l51,19,39,22r-13,l13,22,,22e" filled="f" strokeweight="0">
              <v:path arrowok="t" o:connecttype="custom" o:connectlocs="132080,0;123825,1905;115570,3810;107315,3810;99060,5715;91440,5715;83185,7620;74930,9525;66675,9525;58420,9525;48895,12065;40640,12065;32385,12065;24765,13970;16510,13970;8255,13970;0,13970" o:connectangles="0,0,0,0,0,0,0,0,0,0,0,0,0,0,0,0,0"/>
            </v:shape>
            <v:shape id="Freeform 217" o:spid="_x0000_s1068" style="position:absolute;left:6515;top:14909;width:990;height:38;visibility:visible;mso-wrap-style:square;v-text-anchor:top" coordsize="156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7UfC8EA&#10;AADcAAAADwAAAGRycy9kb3ducmV2LnhtbESPzarCMBSE9xd8h3AEd9dUEZFqFBFFF26sPsChObbF&#10;5qQ0sT8+vREEl8PMfMOsNp0pRUO1KywrmIwjEMSp1QVnCm7Xw/8ChPPIGkvLpKAnB5v14G+FsbYt&#10;X6hJfCYChF2MCnLvq1hKl+Zk0I1tRRy8u60N+iDrTOoa2wA3pZxG0VwaLDgs5FjRLqf0kTyNgorv&#10;fWJ7fb4cbbvdv5ronL1uSo2G3XYJwlPnf+Fv+6QVzOYz+JwJR0Cu3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O1HwvBAAAA3AAAAA8AAAAAAAAAAAAAAAAAmAIAAGRycy9kb3du&#10;cmV2LnhtbFBLBQYAAAAABAAEAPUAAACGAwAAAAA=&#10;" path="m156,l146,,136,3r-10,l118,3r-10,l97,3,87,3r-7,l69,3,59,3,49,3,41,6,31,6,21,6,10,6,,6e" filled="f" strokeweight="0">
              <v:path arrowok="t" o:connecttype="custom" o:connectlocs="99060,0;92710,0;86360,1905;80010,1905;74930,1905;68580,1905;61595,1905;55245,1905;50800,1905;43815,1905;37465,1905;31115,1905;26035,3810;19685,3810;13335,3810;6350,3810;0,3810" o:connectangles="0,0,0,0,0,0,0,0,0,0,0,0,0,0,0,0,0"/>
            </v:shape>
            <v:shape id="Freeform 218" o:spid="_x0000_s1069" style="position:absolute;left:6223;top:14928;width:292;height:38;visibility:visible;mso-wrap-style:square;v-text-anchor:top" coordsize="46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Z/uScMA&#10;AADcAAAADwAAAGRycy9kb3ducmV2LnhtbESPwWrDMBBE74X8g9hAb7Wc0prGiRJCIBB6q11Mjou1&#10;sYytlWOpsfv3VaHQ4zAzb5jtfra9uNPoW8cKVkkKgrh2uuVGwWd5enoD4QOyxt4xKfgmD/vd4mGL&#10;uXYTf9C9CI2IEPY5KjAhDLmUvjZk0SduII7e1Y0WQ5RjI/WIU4TbXj6naSYtthwXDA50NFR3xZdV&#10;0Ia6Q7rZ9aGpTFmVk+vejxelHpfzYQMi0Bz+w3/ts1bwkr3C75l4BOTu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Z/uScMAAADcAAAADwAAAAAAAAAAAAAAAACYAgAAZHJzL2Rv&#10;d25yZXYueG1sUEsFBgAAAAAEAAQA9QAAAIgDAAAAAA==&#10;" path="m46,3r-2,l41,3r-2,l36,3r-3,l28,3,26,6r-3,l21,6,18,3r-3,l13,3r-3,l5,3,3,,,e" filled="f" strokeweight="0">
              <v:path arrowok="t" o:connecttype="custom" o:connectlocs="29210,1905;27940,1905;26035,1905;24765,1905;22860,1905;20955,1905;17780,1905;16510,3810;14605,3810;13335,3810;11430,1905;9525,1905;8255,1905;6350,1905;3175,1905;1905,0;0,0" o:connectangles="0,0,0,0,0,0,0,0,0,0,0,0,0,0,0,0,0"/>
            </v:shape>
            <v:shape id="Freeform 219" o:spid="_x0000_s1070" style="position:absolute;left:5365;top:14846;width:858;height:82;visibility:visible;mso-wrap-style:square;v-text-anchor:top" coordsize="135,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3fpj8UA&#10;AADcAAAADwAAAGRycy9kb3ducmV2LnhtbESPQWvCQBSE70L/w/IKvZmNpQ0SXUMQhNbSg7GHHh/Z&#10;ZxLMvo27W4399d2C4HGYmW+YZTGaXpzJ+c6yglmSgiCure64UfC130znIHxA1thbJgVX8lCsHiZL&#10;zLW98I7OVWhEhLDPUUEbwpBL6euWDPrEDsTRO1hnMETpGqkdXiLc9PI5TTNpsOO40OJA65bqY/Vj&#10;FHy+s/k+uXr46H9DU21GfC3lVqmnx7FcgAg0hnv41n7TCl6yDP7PxCMgV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d+mPxQAAANwAAAAPAAAAAAAAAAAAAAAAAJgCAABkcnMv&#10;ZG93bnJldi54bWxQSwUGAAAAAAQABAD1AAAAigMAAAAA&#10;" path="m135,13r-8,l120,13r-8,-3l102,10r-8,l87,10,76,7r-7,l58,7,51,3r-8,l33,,25,,17,,7,,,e" filled="f" strokeweight="0">
              <v:path arrowok="t" o:connecttype="custom" o:connectlocs="85725,8255;80645,8255;76200,8255;71120,6350;64770,6350;59690,6350;55245,6350;48260,4445;43815,4445;36830,4445;32385,1905;27305,1905;20955,0;15875,0;10795,0;4445,0;0,0" o:connectangles="0,0,0,0,0,0,0,0,0,0,0,0,0,0,0,0,0"/>
            </v:shape>
            <v:shape id="Freeform 220" o:spid="_x0000_s1071" style="position:absolute;left:4908;top:14732;width:457;height:114;visibility:visible;mso-wrap-style:square;v-text-anchor:top" coordsize="72,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0cp8sQA&#10;AADcAAAADwAAAGRycy9kb3ducmV2LnhtbESPQWsCMRSE74X+h/AK3mrSYldZjSKFojdbLRRvj+S5&#10;Wbp52W6iu/77plDwOMzMN8xiNfhGXKiLdWANT2MFgtgEW3Ol4fPw9jgDEROyxSYwabhShNXy/m6B&#10;pQ09f9BlnyqRIRxL1OBSakspo3HkMY5DS5y9U+g8piy7StoO+wz3jXxWqpAea84LDlt6dWS+92ev&#10;4Wi/Nv3P6X1iXtDNzG6NKqpC69HDsJ6DSDSkW/i/vbUaJsUU/s7kIy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NHKfLEAAAA3AAAAA8AAAAAAAAAAAAAAAAAmAIAAGRycy9k&#10;b3ducmV2LnhtbFBLBQYAAAAABAAEAPUAAACJAwAAAAA=&#10;" path="m72,18l66,15,64,12,59,9r-5,l51,9r-5,l41,6r-5,l31,6r-3,l23,6r-5,l13,6,10,3,5,3,,e" filled="f" strokeweight="0">
              <v:path arrowok="t" o:connecttype="custom" o:connectlocs="45720,11430;41910,9525;40640,7620;37465,5715;34290,5715;32385,5715;29210,5715;26035,3810;22860,3810;19685,3810;17780,3810;14605,3810;11430,3810;8255,3810;6350,1905;3175,1905;0,0" o:connectangles="0,0,0,0,0,0,0,0,0,0,0,0,0,0,0,0,0"/>
            </v:shape>
            <v:shape id="Freeform 221" o:spid="_x0000_s1072" style="position:absolute;left:2190;top:14535;width:2718;height:197;visibility:visible;mso-wrap-style:square;v-text-anchor:top" coordsize="428,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QTrsIA&#10;AADcAAAADwAAAGRycy9kb3ducmV2LnhtbERPz2vCMBS+D/wfwhN2W5MOV0o1ijgGwi5bO4bHZ/Ns&#10;i81LabJa//vlMNjx4/u92c22FxONvnOsIU0UCOLamY4bDV/V21MOwgdkg71j0nAnD7vt4mGDhXE3&#10;/qSpDI2IIewL1NCGMBRS+roliz5xA3HkLm60GCIcG2lGvMVw28tnpTJpsePY0OJAh5bqa/ljNbyc&#10;y28jX9M6u+Tv99NHp6rcKq0fl/N+DSLQHP7Ff+6j0bDK4tp4Jh4Buf0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EBBOuwgAAANwAAAAPAAAAAAAAAAAAAAAAAJgCAABkcnMvZG93&#10;bnJldi54bWxQSwUGAAAAAAQABAD1AAAAhwMAAAAA&#10;" path="m428,31l400,25,374,18,349,12,320,9,295,6,269,3r-25,l215,,190,,162,,136,3r-25,l82,6,54,9,29,15,,18e" filled="f" strokeweight="0">
              <v:path arrowok="t" o:connecttype="custom" o:connectlocs="271780,19685;254000,15875;237490,11430;221615,7620;203200,5715;187325,3810;170815,1905;154940,1905;136525,0;120650,0;102870,0;86360,1905;70485,1905;52070,3810;34290,5715;18415,9525;0,11430" o:connectangles="0,0,0,0,0,0,0,0,0,0,0,0,0,0,0,0,0"/>
            </v:shape>
            <v:shape id="Freeform 222" o:spid="_x0000_s1073" style="position:absolute;left:2082;top:14649;width:108;height:25;visibility:visible;mso-wrap-style:square;v-text-anchor:top" coordsize="1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JnkJMQA&#10;AADcAAAADwAAAGRycy9kb3ducmV2LnhtbESP0WrCQBRE3wv9h+UKvpS6qRRtoqtIQ0D6IkY/4JK9&#10;JsHs3XR31fj3bqHg4zAzZ5jlejCduJLzrWUFH5MEBHFldcu1guOheP8C4QOyxs4yKbiTh/Xq9WWJ&#10;mbY33tO1DLWIEPYZKmhC6DMpfdWQQT+xPXH0TtYZDFG6WmqHtwg3nZwmyUwabDkuNNjTd0PVubwY&#10;BXmxyYufwh3LdP9m5lWOdbr7VWo8GjYLEIGG8Az/t7dawecshb8z8QjI1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SZ5CTEAAAA3AAAAA8AAAAAAAAAAAAAAAAAmAIAAGRycy9k&#10;b3ducmV2LnhtbFBLBQYAAAAABAAEAPUAAACJAwAAAAA=&#10;" path="m17,l15,,12,,10,,7,,5,,2,r,4l,4e" filled="f" strokeweight="0">
              <v:path arrowok="t" o:connecttype="custom" o:connectlocs="10795,0;9525,0;9525,0;9525,0;7620,0;7620,0;6350,0;6350,0;4445,0;4445,0;3175,0;3175,0;1270,0;1270,0;1270,2540;0,2540;0,2540" o:connectangles="0,0,0,0,0,0,0,0,0,0,0,0,0,0,0,0,0"/>
            </v:shape>
            <v:shape id="Freeform 223" o:spid="_x0000_s1074" style="position:absolute;left:241;top:14674;width:1841;height:273;visibility:visible;mso-wrap-style:square;v-text-anchor:top" coordsize="290,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cLgRsIA&#10;AADcAAAADwAAAGRycy9kb3ducmV2LnhtbERPy2rCQBTdC/7DcIXuzETpw0YnQQqFSldNBV1eMreZ&#10;YOZOzExi/PvOotDl4bx3xWRbMVLvG8cKVkkKgrhyuuFawfH7fbkB4QOyxtYxKbiThyKfz3aYaXfj&#10;LxrLUIsYwj5DBSaELpPSV4Ys+sR1xJH7cb3FEGFfS93jLYbbVq7T9FlabDg2GOzozVB1KQerIBw+&#10;x7NZP/FqfPXDqRw6eb8elHpYTPstiEBT+Bf/uT+0gseXOD+eiUdA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pwuBGwgAAANwAAAAPAAAAAAAAAAAAAAAAAJgCAABkcnMvZG93&#10;bnJldi54bWxQSwUGAAAAAAQABAD1AAAAhwMAAAAA&#10;" path="m290,l272,3,254,9r-18,3l218,15r-18,6l182,24r-18,3l146,30r-20,7l108,37,90,40,72,43r-18,l36,43r-18,l,43e" filled="f" strokeweight="0">
              <v:path arrowok="t" o:connecttype="custom" o:connectlocs="184150,0;172720,1905;161290,5715;149860,7620;138430,9525;127000,13335;115570,15240;104140,17145;92710,19050;80010,23495;68580,23495;57150,25400;45720,27305;34290,27305;22860,27305;11430,27305;0,27305" o:connectangles="0,0,0,0,0,0,0,0,0,0,0,0,0,0,0,0,0"/>
            </v:shape>
            <v:shape id="Freeform 224" o:spid="_x0000_s1075" style="position:absolute;left:19;top:14770;width:222;height:177;visibility:visible;mso-wrap-style:square;v-text-anchor:top" coordsize="35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Dr/g8QA&#10;AADcAAAADwAAAGRycy9kb3ducmV2LnhtbESPT4vCMBTE78J+h/AW9qap4p+lGmVZcRHBg64Xb4/m&#10;2RSbl9rEWr+9EQSPw8z8hpktWluKhmpfOFbQ7yUgiDOnC84VHP5X3W8QPiBrLB2Tgjt5WMw/OjNM&#10;tbvxjpp9yEWEsE9RgQmhSqX0mSGLvucq4uidXG0xRFnnUtd4i3BbykGSjKXFguOCwYp+DWXn/dUq&#10;OG7MwG+vq8OlWP7h8XwZNbgZKfX12f5MQQRqwzv8aq+1guGkD88z8QjI+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w6/4PEAAAA3AAAAA8AAAAAAAAAAAAAAAAAmAIAAGRycy9k&#10;b3ducmV2LnhtbFBLBQYAAAAABAAEAPUAAACJAwAAAAA=&#10;" path="m35,28r-2,l30,28,28,25r-3,l23,25,20,22r-3,l15,19,12,15,10,12,7,9,5,6,5,3,2,,,e" filled="f" strokeweight="0">
              <v:path arrowok="t" o:connecttype="custom" o:connectlocs="22225,17780;20955,17780;19050,17780;17780,15875;15875,15875;14605,15875;12700,13970;10795,13970;9525,12065;7620,9525;6350,7620;6350,7620;4445,5715;3175,3810;3175,1905;1270,0;0,0" o:connectangles="0,0,0,0,0,0,0,0,0,0,0,0,0,0,0,0,0"/>
            </v:shape>
            <v:shape id="Freeform 225" o:spid="_x0000_s1076" style="position:absolute;left:19;top:14458;width:108;height:312;visibility:visible;mso-wrap-style:square;v-text-anchor:top" coordsize="17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1vjUMUA&#10;AADcAAAADwAAAGRycy9kb3ducmV2LnhtbESP3WoCMRSE7wXfIRzBO82qrZWtUUrVIohQf8Dbw+Z0&#10;s7g5WTZx3b59IxS8HGbmG2a+bG0pGqp94VjBaJiAIM6cLjhXcD5tBjMQPiBrLB2Tgl/ysFx0O3NM&#10;tbvzgZpjyEWEsE9RgQmhSqX0mSGLfugq4uj9uNpiiLLOpa7xHuG2lOMkmUqLBccFgxV9Gsqux5tV&#10;8D1ZfR2K/e7SuNczrZO9oZM0SvV77cc7iEBteIb/21ut4OVtDI8z8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W+NQxQAAANwAAAAPAAAAAAAAAAAAAAAAAJgCAABkcnMv&#10;ZG93bnJldi54bWxQSwUGAAAAAAQABAD1AAAAigMAAAAA&#10;" path="m,49l,46,,40,2,37r,-3l2,30,5,27,7,24r,-3l10,18r2,-3l12,12,15,9r,-3l15,3,17,e" filled="f" strokeweight="0">
              <v:path arrowok="t" o:connecttype="custom" o:connectlocs="0,31115;0,29210;0,25400;1270,23495;1270,21590;1270,19050;3175,17145;3175,17145;4445,15240;4445,13335;6350,11430;7620,9525;7620,7620;9525,5715;9525,3810;9525,1905;10795,0" o:connectangles="0,0,0,0,0,0,0,0,0,0,0,0,0,0,0,0,0"/>
            </v:shape>
            <v:shape id="Freeform 226" o:spid="_x0000_s1077" style="position:absolute;left:114;top:13081;width:165;height:1377;visibility:visible;mso-wrap-style:square;v-text-anchor:top" coordsize="26,2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lPnbMcA&#10;AADcAAAADwAAAGRycy9kb3ducmV2LnhtbESPQWsCMRSE74X+h/AK3txstVjdGqWIFlGkanvo8bl5&#10;3V2avCybqOu/N4LQ4zAz3zDjaWuNOFHjK8cKnpMUBHHudMWFgu+vRXcIwgdkjcYxKbiQh+nk8WGM&#10;mXZn3tFpHwoRIewzVFCGUGdS+rwkiz5xNXH0fl1jMUTZFFI3eI5wa2QvTQfSYsVxocSaZiXlf/uj&#10;VbA6XNa9bf/nYzHfjPznYWbWfm6U6jy1728gArXhP3xvL7WCl9c+3M7EIyAn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ZT52zHAAAA3AAAAA8AAAAAAAAAAAAAAAAAmAIAAGRy&#10;cy9kb3ducmV2LnhtbFBLBQYAAAAABAAEAPUAAACMAwAAAAA=&#10;" path="m2,217l,201,,189,,176,,161,,149,,133,2,118r,-13l2,90,5,78,8,65,10,50,13,37,15,25,20,13,26,e" filled="f" strokeweight="0">
              <v:path arrowok="t" o:connecttype="custom" o:connectlocs="1270,137795;0,127635;0,120015;0,111760;0,102235;0,94615;0,84455;1270,74930;1270,66675;1270,57150;3175,49530;5080,41275;6350,31750;8255,23495;9525,15875;12700,8255;16510,0" o:connectangles="0,0,0,0,0,0,0,0,0,0,0,0,0,0,0,0,0"/>
            </v:shape>
            <v:shape id="Freeform 227" o:spid="_x0000_s1078" style="position:absolute;left:279;top:11277;width:889;height:1804;visibility:visible;mso-wrap-style:square;v-text-anchor:top" coordsize="140,2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ADjscUA&#10;AADcAAAADwAAAGRycy9kb3ducmV2LnhtbESPzWrDMBCE74W8g9hALqWRHdKkOFFCCBT3VGh+oMet&#10;tbFFrJWRVMd9+6pQyHGYmW+Y9XawrejJB+NYQT7NQBBXThuuFZyOr08vIEJE1tg6JgU/FGC7GT2s&#10;sdDuxh/UH2ItEoRDgQqaGLtCylA1ZDFMXUecvIvzFmOSvpba4y3BbStnWbaQFg2nhQY72jdUXQ/f&#10;VkFp0OWmrGL+tX8+v5f18rH/9EpNxsNuBSLSEO/h//abVjBfzuHvTDoCcvM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AOOxxQAAANwAAAAPAAAAAAAAAAAAAAAAAJgCAABkcnMv&#10;ZG93bnJldi54bWxQSwUGAAAAAAQABAD1AAAAigMAAAAA&#10;" path="m,284l7,266r8,-19l23,229r7,-16l40,195r8,-19l58,161,69,142,79,124r8,-16l97,90,107,71r8,-15l125,37r8,-18l140,e" filled="f" strokeweight="0">
              <v:path arrowok="t" o:connecttype="custom" o:connectlocs="0,180340;4445,168910;9525,156845;14605,145415;19050,135255;25400,123825;30480,111760;36830,102235;43815,90170;50165,78740;55245,68580;61595,57150;67945,45085;73025,35560;79375,23495;84455,12065;88900,0" o:connectangles="0,0,0,0,0,0,0,0,0,0,0,0,0,0,0,0,0"/>
            </v:shape>
            <v:shape id="Freeform 228" o:spid="_x0000_s1079" style="position:absolute;left:1168;top:10591;width:63;height:686;visibility:visible;mso-wrap-style:square;v-text-anchor:top" coordsize="10,1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DZxN8UA&#10;AADcAAAADwAAAGRycy9kb3ducmV2LnhtbESPX2vCQBDE3wW/w7GFvoR6sf8sqadooSDii1Z8XnNr&#10;kprbC7mtxm/vCQUfh5n5DTOedq5WJ2pD5dnAcJCCIs69rbgwsP35fvoAFQTZYu2ZDFwowHTS740x&#10;s/7MazptpFARwiFDA6VIk2kd8pIchoFviKN38K1DibIttG3xHOGu1s9p+q4dVhwXSmzoq6T8uPlz&#10;BorFPshydUh0tRu+yPY32et5YszjQzf7BCXUyT38315YA6+jN7idiUdAT6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NnE3xQAAANwAAAAPAAAAAAAAAAAAAAAAAJgCAABkcnMv&#10;ZG93bnJldi54bWxQSwUGAAAAAAQABAD1AAAAigMAAAAA&#10;" path="m,108r,-6l3,96r,-6l5,84,5,74,8,68r,-6l10,56r,-10l10,40r,-6l10,28r,-6l10,12,8,6,5,e" filled="f" strokeweight="0">
              <v:path arrowok="t" o:connecttype="custom" o:connectlocs="0,68580;0,64770;1905,60960;1905,57150;3175,53340;3175,46990;5080,43180;5080,39370;6350,35560;6350,29210;6350,25400;6350,21590;6350,17780;6350,13970;6350,7620;5080,3810;3175,0" o:connectangles="0,0,0,0,0,0,0,0,0,0,0,0,0,0,0,0,0"/>
            </v:shape>
            <v:shape id="Freeform 229" o:spid="_x0000_s1080" style="position:absolute;left:1136;top:8648;width:178;height:1943;visibility:visible;mso-wrap-style:square;v-text-anchor:top" coordsize="28,3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eieeMYA&#10;AADcAAAADwAAAGRycy9kb3ducmV2LnhtbESP3WrCQBSE7wt9h+UI3ohuKuJP6ipVEEooalS8Ps0e&#10;k9Ds2ZDdanx7Vyj0cpiZb5j5sjWVuFLjSssK3gYRCOLM6pJzBafjpj8F4TyyxsoyKbiTg+Xi9WWO&#10;sbY3Tul68LkIEHYxKii8r2MpXVaQQTewNXHwLrYx6INscqkbvAW4qeQwisbSYMlhocCa1gVlP4df&#10;o+A8o83oq9dLvmdmr7e7VbLlNFGq22k/3kF4av1/+K/9qRWMJmN4nglHQC4e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eieeMYAAADcAAAADwAAAAAAAAAAAAAAAACYAgAAZHJz&#10;L2Rvd25yZXYueG1sUEsFBgAAAAAEAAQA9QAAAIsDAAAAAA==&#10;" path="m10,306l5,288,3,269,,251,,229,,210,,192,3,173,5,155,8,133r2,-18l15,96,18,78,21,56,23,37,26,19,28,e" filled="f" strokeweight="0">
              <v:path arrowok="t" o:connecttype="custom" o:connectlocs="6350,194310;3175,182880;1905,170815;0,159385;0,145415;0,133350;0,121920;1905,109855;3175,98425;5080,84455;6350,73025;9525,60960;11430,49530;13335,35560;14605,23495;16510,12065;17780,0" o:connectangles="0,0,0,0,0,0,0,0,0,0,0,0,0,0,0,0,0"/>
            </v:shape>
            <v:shape id="Freeform 230" o:spid="_x0000_s1081" style="position:absolute;left:1314;top:7435;width:375;height:1213;visibility:visible;mso-wrap-style:square;v-text-anchor:top" coordsize="59,1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E2leMYA&#10;AADcAAAADwAAAGRycy9kb3ducmV2LnhtbESPT2vCQBTE70K/w/IKvUjdtLVa02xE/AOCp1oP9vbI&#10;PpPQ7Nuwu43pt3cFweMwM79hsnlvGtGR87VlBS+jBARxYXXNpYLD9+b5A4QPyBoby6TgnzzM84dB&#10;hqm2Z/6ibh9KESHsU1RQhdCmUvqiIoN+ZFvi6J2sMxiidKXUDs8Rbhr5miQTabDmuFBhS8uKit/9&#10;n1Hwhm2nd+E4m3i3XqxmP8Pu/TRU6umxX3yCCNSHe/jW3moF4+kUrmfiEZD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E2leMYAAADcAAAADwAAAAAAAAAAAAAAAACYAgAAZHJz&#10;L2Rvd25yZXYueG1sUEsFBgAAAAAEAAQA9QAAAIsDAAAAAA==&#10;" path="m,191l3,179,5,167r6,-13l13,142r3,-12l21,120r2,-12l28,96,31,83,36,71,39,59,44,49,46,37,51,25,54,12,59,e" filled="f" strokeweight="0">
              <v:path arrowok="t" o:connecttype="custom" o:connectlocs="0,121285;1905,113665;3175,106045;6985,97790;8255,90170;10160,82550;13335,76200;14605,68580;17780,60960;19685,52705;22860,45085;24765,37465;27940,31115;29210,23495;32385,15875;34290,7620;37465,0" o:connectangles="0,0,0,0,0,0,0,0,0,0,0,0,0,0,0,0,0"/>
            </v:shape>
            <v:shape id="Freeform 231" o:spid="_x0000_s1082" style="position:absolute;left:1689;top:6534;width:489;height:901;visibility:visible;mso-wrap-style:square;v-text-anchor:top" coordsize="77,1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Zi1Pb8A&#10;AADcAAAADwAAAGRycy9kb3ducmV2LnhtbERPTWsCMRC9C/0PYQreNNtWqqxGEaFUvFXF87iZ7i5N&#10;JkuSuuu/dw6FHh/ve7UZvFM3iqkNbOBlWoAiroJtuTZwPn1MFqBSRrboApOBOyXYrJ9GKyxt6PmL&#10;bsdcKwnhVKKBJueu1DpVDXlM09ARC/cdoscsMNbaRuwl3Dv9WhTv2mPL0tBgR7uGqp/jr5fePrpD&#10;+Bzm2+CqHb2dZtfLeW/M+HnYLkFlGvK/+M+9twZmc1krZ+QI6PU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NmLU9vwAAANwAAAAPAAAAAAAAAAAAAAAAAJgCAABkcnMvZG93bnJl&#10;di54bWxQSwUGAAAAAAQABAD1AAAAhAMAAAAA&#10;" path="m,142r3,-9l5,123r5,-9l16,105,18,95r8,-6l31,80r5,-9l41,62,46,52r5,-6l59,37r5,-9l67,18,72,9,77,e" filled="f" strokeweight="0">
              <v:path arrowok="t" o:connecttype="custom" o:connectlocs="0,90170;1905,84455;3175,78105;6350,72390;10160,66675;11430,60325;16510,56515;19685,50800;22860,45085;26035,39370;29210,33020;32385,29210;37465,23495;40640,17780;42545,11430;45720,5715;48895,0" o:connectangles="0,0,0,0,0,0,0,0,0,0,0,0,0,0,0,0,0"/>
            </v:shape>
            <v:shape id="Freeform 232" o:spid="_x0000_s1083" style="position:absolute;left:2178;top:3981;width:2013;height:2553;visibility:visible;mso-wrap-style:square;v-text-anchor:top" coordsize="317,4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i8pJsQA&#10;AADcAAAADwAAAGRycy9kb3ducmV2LnhtbESPQWvCQBSE7wX/w/KE3urGVtSmriJCQRBBowe9PbKv&#10;2dDs25BdY/z3riB4HGbmG2a26GwlWmp86VjBcJCAIM6dLrlQcDz8fkxB+ICssXJMCm7kYTHvvc0w&#10;1e7Ke2qzUIgIYZ+iAhNCnUrpc0MW/cDVxNH7c43FEGVTSN3gNcJtJT+TZCwtlhwXDNa0MpT/Zxer&#10;YFNtT7xx7XjVZfvWXr7OhnZnpd773fIHRKAuvMLP9lorGE2+4XEmHgE5v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IvKSbEAAAA3AAAAA8AAAAAAAAAAAAAAAAAmAIAAGRycy9k&#10;b3ducmV2LnhtbFBLBQYAAAAABAAEAPUAAACJAwAAAAA=&#10;" path="m,402l18,377,36,349,56,325,77,300,95,275r20,-25l136,226r20,-25l176,173r21,-25l217,124,238,99,256,74,276,50,297,25,317,e" filled="f" strokeweight="0">
              <v:path arrowok="t" o:connecttype="custom" o:connectlocs="0,255270;11430,239395;22860,221615;35560,206375;48895,190500;60325,174625;73025,158750;86360,143510;99060,127635;111760,109855;125095,93980;137795,78740;151130,62865;162560,46990;175260,31750;188595,15875;201295,0" o:connectangles="0,0,0,0,0,0,0,0,0,0,0,0,0,0,0,0,0"/>
            </v:shape>
            <v:shape id="Freeform 233" o:spid="_x0000_s1084" style="position:absolute;left:4000;top:3181;width:191;height:800;visibility:visible;mso-wrap-style:square;v-text-anchor:top" coordsize="30,1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GA2u8MA&#10;AADcAAAADwAAAGRycy9kb3ducmV2LnhtbERP3WrCMBS+H/gO4QjezXQyRumM0hWFwYZjnQ9waM7a&#10;YnMSmtjWPv1yIezy4/vf7ifTiYF631pW8LROQBBXVrdcKzj/HB9TED4ga+wsk4IbedjvFg9bzLQd&#10;+ZuGMtQihrDPUEETgsuk9FVDBv3aOuLI/dreYIiwr6XucYzhppObJHmRBluODQ06KhqqLuXVKPhq&#10;5+I4HMbS5fPJXfxbdfg4fyq1Wk75K4hAU/gX393vWsFzGufHM/EIyN0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GA2u8MAAADcAAAADwAAAAAAAAAAAAAAAACYAgAAZHJzL2Rv&#10;d25yZXYueG1sUEsFBgAAAAAEAAQA9QAAAIgDAAAAAA==&#10;" path="m30,126r,-6l28,111r,-10l25,95,23,86,20,80,17,71r,-7l15,55,12,46,10,40,7,30,5,24,2,15,2,6,,e" filled="f" strokeweight="0">
              <v:path arrowok="t" o:connecttype="custom" o:connectlocs="19050,80010;19050,76200;17780,70485;17780,64135;15875,60325;14605,54610;12700,50800;10795,45085;10795,40640;9525,34925;7620,29210;6350,25400;4445,19050;3175,15240;1270,9525;1270,3810;0,0" o:connectangles="0,0,0,0,0,0,0,0,0,0,0,0,0,0,0,0,0"/>
            </v:shape>
            <v:shape id="Freeform 234" o:spid="_x0000_s1085" style="position:absolute;left:3721;top:2451;width:279;height:730;visibility:visible;mso-wrap-style:square;v-text-anchor:top" coordsize="44,1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nQsncMA&#10;AADcAAAADwAAAGRycy9kb3ducmV2LnhtbESPQYvCMBSE7wv+h/AEb2uqiNZqFHER3Yuguxdvj+bZ&#10;FpuXkmRt/fdmQfA4zMw3zHLdmVrcyfnKsoLRMAFBnFtdcaHg92f3mYLwAVljbZkUPMjDetX7WGKm&#10;bcsnup9DISKEfYYKyhCaTEqfl2TQD21DHL2rdQZDlK6Q2mEb4aaW4ySZSoMVx4USG9qWlN/Of0ZB&#10;esy3U9e28qtqzGN+2X+fzOyi1KDfbRYgAnXhHX61D1rBJB3B/5l4BOTq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nQsncMAAADcAAAADwAAAAAAAAAAAAAAAACYAgAAZHJzL2Rv&#10;d25yZXYueG1sUEsFBgAAAAAEAAQA9QAAAIgDAAAAAA==&#10;" path="m44,115l41,105,38,99,36,93,33,84,31,77,26,71,23,65,21,59,18,50,15,44,13,37,10,31,5,22,3,16r,-6l,e" filled="f" strokeweight="0">
              <v:path arrowok="t" o:connecttype="custom" o:connectlocs="27940,73025;26035,66675;24130,62865;22860,59055;20955,53340;19685,48895;16510,45085;14605,41275;13335,37465;11430,31750;9525,27940;8255,23495;6350,19685;3175,13970;1905,10160;1905,6350;0,0" o:connectangles="0,0,0,0,0,0,0,0,0,0,0,0,0,0,0,0,0"/>
            </v:shape>
            <v:shape id="Freeform 235" o:spid="_x0000_s1086" style="position:absolute;left:3073;top:2393;width:648;height:77;visibility:visible;mso-wrap-style:square;v-text-anchor:top" coordsize="102,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3lt8IA&#10;AADcAAAADwAAAGRycy9kb3ducmV2LnhtbESPT4vCMBTE7wt+h/AEb2tqcRepRhFFEW/+uz+bZ1ts&#10;XkoT2/jtNwsLexxm5jfMYhVMLTpqXWVZwWScgCDOra64UHC97D5nIJxH1lhbJgVvcrBaDj4WmGnb&#10;84m6sy9EhLDLUEHpfZNJ6fKSDLqxbYij97CtQR9lW0jdYh/hppZpknxLgxXHhRIb2pSUP88vo2C9&#10;z4tJn+pN6C5f2/sxJKfj7anUaBjWcxCegv8P/7UPWsF0lsLvmXgE5PI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BreW3wgAAANwAAAAPAAAAAAAAAAAAAAAAAJgCAABkcnMvZG93&#10;bnJldi54bWxQSwUGAAAAAAQABAD1AAAAhwMAAAAA&#10;" path="m102,9r-8,l89,9r-7,l76,6r-7,l64,3r-8,l51,3,43,,38,,30,,25,3r-7,l12,6,7,9,,12e" filled="f" strokeweight="0">
              <v:path arrowok="t" o:connecttype="custom" o:connectlocs="64770,5715;59690,5715;56515,5715;52070,5715;48260,3810;43815,3810;40640,1905;35560,1905;32385,1905;27305,0;24130,0;19050,0;15875,1905;11430,1905;7620,3810;4445,5715;0,7620" o:connectangles="0,0,0,0,0,0,0,0,0,0,0,0,0,0,0,0,0"/>
            </v:shape>
            <v:shape id="Freeform 236" o:spid="_x0000_s1087" style="position:absolute;left:2908;top:965;width:387;height:1174;visibility:visible;mso-wrap-style:square;v-text-anchor:top" coordsize="61,1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ir/PsAA&#10;AADcAAAADwAAAGRycy9kb3ducmV2LnhtbESP0YrCMBRE3xf8h3CFfVtTXRWpRimisK+tfsAlubbF&#10;5KY0Udu/NwsL+zjMzBlmdxicFU/qQ+tZwXyWgSDW3rRcK7hezl8bECEiG7SeScFIAQ77yccOc+Nf&#10;XNKzirVIEA45Kmhi7HIpg27IYZj5jjh5N987jEn2tTQ9vhLcWbnIsrV02HJaaLCjY0P6Xj2cgkGH&#10;shuXVb0ai3J9itqWhbVKfU6HYgsi0hD/w3/tH6NgufmG3zPpCMj9G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ir/PsAAAADcAAAADwAAAAAAAAAAAAAAAACYAgAAZHJzL2Rvd25y&#10;ZXYueG1sUEsFBgAAAAAEAAQA9QAAAIUDAAAAAA==&#10;" path="m,185l,172,3,160r,-15l5,132r,-12l5,105,8,92,10,80r,-16l15,52r3,-9l23,30r8,-9l38,12,49,6,61,e" filled="f" strokeweight="0">
              <v:path arrowok="t" o:connecttype="custom" o:connectlocs="0,117475;0,109220;1905,101600;1905,92075;3175,83820;3175,76200;3175,66675;5080,58420;6350,50800;6350,40640;9525,33020;11430,27305;14605,19050;19685,13335;24130,7620;31115,3810;38735,0" o:connectangles="0,0,0,0,0,0,0,0,0,0,0,0,0,0,0,0,0"/>
            </v:shape>
            <v:shape id="Freeform 237" o:spid="_x0000_s1088" style="position:absolute;left:3295;top:139;width:1156;height:826;visibility:visible;mso-wrap-style:square;v-text-anchor:top" coordsize="182,1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qrlcMUA&#10;AADcAAAADwAAAGRycy9kb3ducmV2LnhtbESPX2vCMBTF34V9h3AHe7PphkipxiIFmXubVXB7uzTX&#10;ptjc1CbTbp9+GQx8PJw/P86yGG0nrjT41rGC5yQFQVw73XKj4LDfTDMQPiBr7ByTgm/yUKweJkvM&#10;tbvxjq5VaEQcYZ+jAhNCn0vpa0MWfeJ64uid3GAxRDk0Ug94i+O2ky9pOpcWW44Egz2Vhupz9WUj&#10;pDLv259q/HxNN28l7rL58fJxUerpcVwvQAQawz38395qBbNsBn9n4hGQq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quVwxQAAANwAAAAPAAAAAAAAAAAAAAAAAJgCAABkcnMv&#10;ZG93bnJldi54bWxQSwUGAAAAAAQABAD1AAAAigMAAAAA&#10;" path="m,130l11,120r13,-6l34,105,47,96,57,89,70,80,80,74,93,65,103,55r13,-6l126,40r10,-9l149,25,159,15,169,9,182,e" filled="f" strokeweight="0">
              <v:path arrowok="t" o:connecttype="custom" o:connectlocs="0,82550;6985,76200;15240,72390;21590,66675;29845,60960;36195,56515;44450,50800;50800,46990;59055,41275;65405,34925;73660,31115;80010,25400;86360,19685;94615,15875;100965,9525;107315,5715;115570,0" o:connectangles="0,0,0,0,0,0,0,0,0,0,0,0,0,0,0,0,0"/>
            </v:shape>
            <v:shape id="Freeform 238" o:spid="_x0000_s1089" style="position:absolute;left:4451;top:139;width:375;height:57;visibility:visible;mso-wrap-style:square;v-text-anchor:top" coordsize="59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WCqSMEA&#10;AADcAAAADwAAAGRycy9kb3ducmV2LnhtbESPUWvCQBCE34X+h2OFvulFsSKppxQh6GvT/oBtbpsL&#10;5vbC3WrSf98rCH0cZuYbZn+cfK/uFFMX2MBqWYAiboLtuDXw+VEtdqCSIFvsA5OBH0pwPDzN9lja&#10;MPI73WtpVYZwKtGAExlKrVPjyGNahoE4e98hepQsY6ttxDHDfa/XRbHVHjvOCw4HOjlqrvXNG6jO&#10;ta9u8as+29O4vkorbpjEmOf59PYKSmiS//CjfbEGNrsX+DuTj4A+/A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FgqkjBAAAA3AAAAA8AAAAAAAAAAAAAAAAAmAIAAGRycy9kb3du&#10;cmV2LnhtbFBLBQYAAAAABAAEAPUAAACGAwAAAAA=&#10;" path="m,l3,,8,r2,l16,3r2,l23,3r3,l31,6r2,l36,6r5,l44,9r2,l51,6r3,l59,6e" filled="f" strokeweight="0">
              <v:path arrowok="t" o:connecttype="custom" o:connectlocs="0,0;1905,0;5080,0;6350,0;10160,1905;11430,1905;14605,1905;16510,1905;19685,3810;20955,3810;22860,3810;26035,3810;27940,5715;29210,5715;32385,3810;34290,3810;37465,3810" o:connectangles="0,0,0,0,0,0,0,0,0,0,0,0,0,0,0,0,0"/>
            </v:shape>
            <v:shape id="Freeform 239" o:spid="_x0000_s1090" style="position:absolute;left:4826;top:139;width:279;height:38;visibility:visible;mso-wrap-style:square;v-text-anchor:top" coordsize="44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nRpsQA&#10;AADcAAAADwAAAGRycy9kb3ducmV2LnhtbESPUWvCMBSF3wf7D+EO9jbTjVFKNYoMxIFMmW7vl+ba&#10;RpOb0kRb9+uNMPDxcM75DmcyG5wVZ+qC8azgdZSBIK68Nlwr+NktXgoQISJrtJ5JwYUCzKaPDxMs&#10;te/5m87bWIsE4VCigibGtpQyVA05DCPfEidv7zuHMcmulrrDPsGdlW9ZlkuHhtNCgy19NFQdtyen&#10;INr8sPk1pp9fvpbBFvxHq/VOqeenYT4GEWmI9/B/+1MreC9yuJ1JR0BOr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TZ0abEAAAA3AAAAA8AAAAAAAAAAAAAAAAAmAIAAGRycy9k&#10;b3ducmV2LnhtbFBLBQYAAAAABAAEAPUAAACJAwAAAAA=&#10;" path="m,6r3,l5,6r3,l10,6r3,l15,6r3,l21,6r2,l26,6,28,3r3,l33,3r5,l41,3,44,e" filled="f" strokeweight="0">
              <v:path arrowok="t" o:connecttype="custom" o:connectlocs="0,3810;1905,3810;3175,3810;5080,3810;6350,3810;8255,3810;9525,3810;11430,3810;13335,3810;14605,3810;16510,3810;17780,1905;19685,1905;20955,1905;24130,1905;26035,1905;27940,0" o:connectangles="0,0,0,0,0,0,0,0,0,0,0,0,0,0,0,0,0"/>
            </v:shape>
            <v:shape id="Freeform 240" o:spid="_x0000_s1091" style="position:absolute;left:5105;top:19;width:419;height:120;visibility:visible;mso-wrap-style:square;v-text-anchor:top" coordsize="66,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tKx6MUA&#10;AADcAAAADwAAAGRycy9kb3ducmV2LnhtbESPQWvCQBSE7wX/w/KE3upGaa1EV1GD1EsPWg96e2af&#10;STD7dsluTfz33YLgcZiZb5jZojO1uFHjK8sKhoMEBHFudcWFgsPP5m0CwgdkjbVlUnAnD4t572WG&#10;qbYt7+i2D4WIEPYpKihDcKmUPi/JoB9YRxy9i20MhiibQuoG2wg3tRwlyVgarDgulOhoXVJ+3f8a&#10;BSd937ljm4029vz14YbfmVltM6Ve+91yCiJQF57hR3urFbxPPuH/TDwCcv4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0rHoxQAAANwAAAAPAAAAAAAAAAAAAAAAAJgCAABkcnMv&#10;ZG93bnJldi54bWxQSwUGAAAAAAQABAD1AAAAigMAAAAA&#10;" path="m,19r2,l7,19r5,-3l15,16r5,-3l25,10r3,l33,6,38,3r3,l46,r5,l53,r5,l64,3r2,e" filled="f" strokeweight="0">
              <v:path arrowok="t" o:connecttype="custom" o:connectlocs="0,12065;1270,12065;4445,12065;7620,10160;9525,10160;12700,8255;15875,6350;17780,6350;20955,3810;24130,1905;26035,1905;29210,0;32385,0;33655,0;36830,0;40640,1905;41910,1905" o:connectangles="0,0,0,0,0,0,0,0,0,0,0,0,0,0,0,0,0"/>
            </v:shape>
            <v:shape id="Freeform 241" o:spid="_x0000_s1092" style="position:absolute;left:5524;top:38;width:425;height:431;visibility:visible;mso-wrap-style:square;v-text-anchor:top" coordsize="67,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cRtVsEA&#10;AADcAAAADwAAAGRycy9kb3ducmV2LnhtbERPy4rCMBTdC/5DuIIbGVNFRDpGUWGGAVc+UJeX5k5T&#10;prkJTdSOX28WgsvDec+Xra3FjZpQOVYwGmYgiAunKy4VHA9fHzMQISJrrB2Tgn8KsFx0O3PMtbvz&#10;jm77WIoUwiFHBSZGn0sZCkMWw9B54sT9usZiTLAppW7wnsJtLcdZNpUWK04NBj1tDBV/+6tV8L31&#10;F3tdm3g6Xc7oq0coBllQqt9rV58gIrXxLX65f7SCySytTWfSEZCLJ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XEbVbBAAAA3AAAAA8AAAAAAAAAAAAAAAAAmAIAAGRycy9kb3du&#10;cmV2LnhtbFBLBQYAAAAABAAEAPUAAACGAwAAAAA=&#10;" path="m,l3,7r2,3l10,16r3,6l18,25r3,6l26,34r2,7l33,44r5,6l44,53r5,3l51,59r5,3l62,65r5,3e" filled="f" strokeweight="0">
              <v:path arrowok="t" o:connecttype="custom" o:connectlocs="0,0;1905,4445;3175,6350;6350,10160;8255,13970;11430,15875;13335,19685;16510,21590;17780,26035;20955,27940;24130,31750;27940,33655;31115,35560;32385,37465;35560,39370;39370,41275;42545,43180" o:connectangles="0,0,0,0,0,0,0,0,0,0,0,0,0,0,0,0,0"/>
            </v:shape>
            <v:shape id="Freeform 242" o:spid="_x0000_s1093" style="position:absolute;left:5949;top:374;width:2045;height:95;visibility:visible;mso-wrap-style:square;v-text-anchor:top" coordsize="322,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GmBMQA&#10;AADcAAAADwAAAGRycy9kb3ducmV2LnhtbESP0YrCMBRE34X9h3AXfJE1XXUXrUYRQfBBELv9gEtz&#10;bco2N6WJ2v69EQQfh5k5w6w2na3FjVpfOVbwPU5AEBdOV1wqyP/2X3MQPiBrrB2Tgp48bNYfgxWm&#10;2t35TLcslCJC2KeowITQpFL6wpBFP3YNcfQurrUYomxLqVu8R7it5SRJfqXFiuOCwYZ2hor/7GoV&#10;bLNsWujRUed7c8Sfvj8smtNMqeFnt12CCNSFd/jVPmgFs/kCnmfiEZDr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UBpgTEAAAA3AAAAA8AAAAAAAAAAAAAAAAAmAIAAGRycy9k&#10;b3ducmV2LnhtbFBLBQYAAAAABAAEAPUAAACJAwAAAAA=&#10;" path="m,15r20,l41,12r20,l82,9r20,l122,9,143,6r20,l184,6r18,l222,3r21,l263,3r18,l302,r20,e" filled="f" strokeweight="0">
              <v:path arrowok="t" o:connecttype="custom" o:connectlocs="0,9525;12700,9525;26035,7620;38735,7620;52070,5715;64770,5715;77470,5715;90805,3810;103505,3810;116840,3810;128270,3810;140970,1905;154305,1905;167005,1905;178435,1905;191770,0;204470,0" o:connectangles="0,0,0,0,0,0,0,0,0,0,0,0,0,0,0,0,0"/>
            </v:shape>
            <v:shape id="Freeform 243" o:spid="_x0000_s1094" style="position:absolute;left:7994;top:355;width:64;height:19;visibility:visible;mso-wrap-style:square;v-text-anchor:top" coordsize="10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HmotcMA&#10;AADcAAAADwAAAGRycy9kb3ducmV2LnhtbERPy2rCQBTdF/oPwy24q5OK2DY6ShAEBRepj3Z7yVyT&#10;NJk7YWbU+PfOQnB5OO/ZojetuJDztWUFH8MEBHFhdc2lgsN+9f4Fwgdkja1lUnAjD4v568sMU22v&#10;/EOXXShFDGGfooIqhC6V0hcVGfRD2xFH7mSdwRChK6V2eI3hppWjJJlIgzXHhgo7WlZUNLuzUXDO&#10;8TNrsvx/0+Tb7e/f8dgd3EqpwVufTUEE6sNT/HCvtYLxd5wfz8QjIO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HmotcMAAADcAAAADwAAAAAAAAAAAAAAAACYAgAAZHJzL2Rv&#10;d25yZXYueG1sUEsFBgAAAAAEAAQA9QAAAIgDAAAAAA==&#10;" path="m,3r,l,,3,,5,r,3l8,3,8,r2,e" filled="f" strokeweight="0">
              <v:path arrowok="t" o:connecttype="custom" o:connectlocs="0,1905;0,1905;0,0;0,0;1905,0;1905,0;1905,0;1905,0;3175,0;3175,0;3175,1905;5080,1905;5080,1905;5080,1905;5080,0;6350,0;6350,0" o:connectangles="0,0,0,0,0,0,0,0,0,0,0,0,0,0,0,0,0"/>
            </v:shape>
            <v:shape id="Freeform 244" o:spid="_x0000_s1095" style="position:absolute;left:8058;width:311;height:355;visibility:visible;mso-wrap-style:square;v-text-anchor:top" coordsize="49,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Yn4R8UA&#10;AADcAAAADwAAAGRycy9kb3ducmV2LnhtbESPzW7CMBCE70h9B2srcQMHhFIIGIT6J6qeGvoAS7wk&#10;UeO1sd2Qvj2uVKnH0cx8o9nsBtOJnnxoLSuYTTMQxJXVLdcKPo8vkyWIEJE1dpZJwQ8F2G3vRhss&#10;tL3yB/VlrEWCcChQQROjK6QMVUMGw9Q64uSdrTcYk/S11B6vCW46Oc+yXBpsOS006Oixoeqr/DYK&#10;3ve6Pj6/lr07+6dL7vKH5dvqpNT4ftivQUQa4n/4r33QCharGfyeSUdAbm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9ifhHxQAAANwAAAAPAAAAAAAAAAAAAAAAAJgCAABkcnMv&#10;ZG93bnJldi54bWxQSwUGAAAAAAQABAD1AAAAigMAAAAA&#10;" path="m,56l3,53,5,50r6,-3l13,43r3,-6l18,34r3,-3l23,25r3,-3l28,19r3,-6l34,9,36,6,41,3,44,r5,e" filled="f" strokeweight="0">
              <v:path arrowok="t" o:connecttype="custom" o:connectlocs="0,35560;1905,33655;3175,31750;6985,29845;8255,27305;10160,23495;11430,21590;13335,19685;14605,15875;16510,13970;17780,12065;19685,8255;21590,5715;22860,3810;26035,1905;27940,0;31115,0" o:connectangles="0,0,0,0,0,0,0,0,0,0,0,0,0,0,0,0,0"/>
            </v:shape>
            <v:shape id="Freeform 245" o:spid="_x0000_s1096" style="position:absolute;left:8369;width:406;height:82;visibility:visible;mso-wrap-style:square;v-text-anchor:top" coordsize="64,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UWtpsUA&#10;AADcAAAADwAAAGRycy9kb3ducmV2LnhtbESP3WoCMRSE7wt9h3CE3mlWKaKrUaxgKYIFfxC9O2yO&#10;m8XNyZJE3b59UxB6OczMN8x03tpa3MmHyrGCfi8DQVw4XXGp4LBfdUcgQkTWWDsmBT8UYD57fZli&#10;rt2Dt3TfxVIkCIccFZgYm1zKUBiyGHquIU7exXmLMUlfSu3xkeC2loMsG0qLFacFgw0tDRXX3c0q&#10;2Hx+n257c9yM5Nmsz+0HxqFfK/XWaRcTEJHa+B9+tr+0gvfxAP7OpCMgZ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Ra2mxQAAANwAAAAPAAAAAAAAAAAAAAAAAJgCAABkcnMv&#10;ZG93bnJldi54bWxQSwUGAAAAAAQABAD1AAAAigMAAAAA&#10;" path="m,l5,,8,r5,l15,r5,3l23,3r5,l33,6r3,l41,6r2,3l49,9r2,l56,13r3,l64,13e" filled="f" strokeweight="0">
              <v:path arrowok="t" o:connecttype="custom" o:connectlocs="0,0;3175,0;5080,0;8255,0;9525,0;12700,1905;14605,1905;17780,1905;20955,3810;22860,3810;26035,3810;27305,5715;31115,5715;32385,5715;35560,8255;37465,8255;40640,8255" o:connectangles="0,0,0,0,0,0,0,0,0,0,0,0,0,0,0,0,0"/>
            </v:shape>
            <v:shape id="Freeform 246" o:spid="_x0000_s1097" style="position:absolute;left:5067;top:488;width:571;height:477;visibility:visible;mso-wrap-style:square;v-text-anchor:top" coordsize="90,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+tkcYA&#10;AADcAAAADwAAAGRycy9kb3ducmV2LnhtbESPT2sCMRTE74V+h/AK3mpWK6VdjSKFQqWwUKsHb4/N&#10;2z+6eVmSrNl+e1Mo9DjMzG+Y1WY0nbiS861lBbNpBoK4tLrlWsHh+/3xBYQPyBo7y6Tghzxs1vd3&#10;K8y1jfxF132oRYKwz1FBE0KfS+nLhgz6qe2Jk1dZZzAk6WqpHcYEN52cZ9mzNNhyWmiwp7eGyst+&#10;MAq2w/FUFRdXxOoQdsehiJ/zc1Rq8jBulyACjeE//Nf+0AoWr0/weyYdAbm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A+tkcYAAADcAAAADwAAAAAAAAAAAAAAAACYAgAAZHJz&#10;L2Rvd25yZXYueG1sUEsFBgAAAAAEAAQA9QAAAIsDAAAAAA==&#10;" path="m,l8,3r5,4l18,10r8,3l31,19r5,3l41,25r8,6l54,34r5,7l64,44r6,6l75,56r5,6l85,68r5,7e" filled="f" strokeweight="0">
              <v:path arrowok="t" o:connecttype="custom" o:connectlocs="0,0;5080,1905;8255,4445;11430,6350;16510,8255;19685,12065;22860,13970;26035,15875;31115,19685;34290,21590;37465,26035;40640,27940;44450,31750;47625,35560;50800,39370;53975,43180;57150,47625" o:connectangles="0,0,0,0,0,0,0,0,0,0,0,0,0,0,0,0,0"/>
            </v:shape>
            <v:shape id="Freeform 247" o:spid="_x0000_s1098" style="position:absolute;left:5638;top:965;width:51;height:425;visibility:visible;mso-wrap-style:square;v-text-anchor:top" coordsize="8,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GyV8YA&#10;AADcAAAADwAAAGRycy9kb3ducmV2LnhtbESPT2sCMRTE74V+h/CE3mrWIrWuRmmrVYsn/yHeHpvn&#10;7tLNy5Kk7vrtjVDocZiZ3zDjaWsqcSHnS8sKet0EBHFmdcm5gv3u6/kNhA/IGivLpOBKHqaTx4cx&#10;pto2vKHLNuQiQtinqKAIoU6l9FlBBn3X1sTRO1tnMETpcqkdNhFuKvmSJK/SYMlxocCaPgvKfra/&#10;RsHyezGbnVZrOzg6dkndzD+uh7lST532fQQiUBv+w3/tlVbQH/bhfiYeATm5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bGyV8YAAADcAAAADwAAAAAAAAAAAAAAAACYAgAAZHJz&#10;L2Rvd25yZXYueG1sUEsFBgAAAAAEAAQA9QAAAIsDAAAAAA==&#10;" path="m,l,3,3,6r,3l3,15r,3l5,21r,6l5,30r,7l5,40r3,6l8,49r,6l8,58r,6l8,67e" filled="f" strokeweight="0">
              <v:path arrowok="t" o:connecttype="custom" o:connectlocs="0,0;0,1905;1905,3810;1905,5715;1905,9525;1905,11430;3175,13335;3175,17145;3175,19050;3175,23495;3175,25400;5080,29210;5080,31115;5080,34925;5080,36830;5080,40640;5080,42545" o:connectangles="0,0,0,0,0,0,0,0,0,0,0,0,0,0,0,0,0"/>
            </v:shape>
            <v:shape id="Freeform 248" o:spid="_x0000_s1099" style="position:absolute;left:5689;top:1390;width:114;height:769;visibility:visible;mso-wrap-style:square;v-text-anchor:top" coordsize="18,1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YjwcMA&#10;AADcAAAADwAAAGRycy9kb3ducmV2LnhtbESPzW7CMBCE70h9B2srcQOniJ+SYlCFQPRK6ANs482P&#10;Gq9T2wnh7TFSJY6jmflGs9kNphE9OV9bVvA2TUAQ51bXXCr4vhwn7yB8QNbYWCYFN/Kw276MNphq&#10;e+Uz9VkoRYSwT1FBFUKbSunzigz6qW2Jo1dYZzBE6UqpHV4j3DRyliRLabDmuFBhS/uK8t+sMwq6&#10;m+uWhTuc5rTu98Wf+ZldFiulxq/D5weIQEN4hv/bX1rBfL2Ax5l4BOT2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GYjwcMAAADcAAAADwAAAAAAAAAAAAAAAACYAgAAZHJzL2Rv&#10;d25yZXYueG1sUEsFBgAAAAAEAAQA9QAAAIgDAAAAAA==&#10;" path="m,l2,7r3,9l5,22r,9l7,38r,9l7,53r,9l10,68r,10l10,84r2,9l12,99r3,6l15,115r3,6e" filled="f" strokeweight="0">
              <v:path arrowok="t" o:connecttype="custom" o:connectlocs="0,0;1270,4445;3175,10160;3175,13970;3175,19685;4445,24130;4445,29845;4445,33655;4445,39370;6350,43180;6350,49530;6350,53340;7620,59055;7620,62865;9525,66675;9525,73025;11430,76835" o:connectangles="0,0,0,0,0,0,0,0,0,0,0,0,0,0,0,0,0"/>
            </v:shape>
            <v:shape id="Freeform 249" o:spid="_x0000_s1100" style="position:absolute;left:5803;top:2159;width:127;height:234;visibility:visible;mso-wrap-style:square;v-text-anchor:top" coordsize="20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g6jI8UA&#10;AADcAAAADwAAAGRycy9kb3ducmV2LnhtbESPS4vCQBCE7wv+h6EFL4tOVhfR6CiyPlYQDz7w3GTa&#10;JJjpCZkxxn/vLCx4LKrqK2o6b0whaqpcblnBVy8CQZxYnXOq4Hxad0cgnEfWWFgmBU9yMJ+1PqYY&#10;a/vgA9VHn4oAYRejgsz7MpbSJRkZdD1bEgfvaiuDPsgqlbrCR4CbQvajaCgN5hwWMizpJ6Pkdrwb&#10;BeaylKnO9yfe1XRZDRajzeevU6rTbhYTEJ4a/w7/t7dawfd4CH9nwhGQsx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2DqMjxQAAANwAAAAPAAAAAAAAAAAAAAAAAJgCAABkcnMv&#10;ZG93bnJldi54bWxQSwUGAAAAAAQABAD1AAAAigMAAAAA&#10;" path="m,l2,3r,3l5,9r,3l7,15r,3l10,22r,3l12,25r,3l15,31r3,3l20,34r,3e" filled="f" strokeweight="0">
              <v:path arrowok="t" o:connecttype="custom" o:connectlocs="0,0;1270,1905;1270,3810;3175,5715;3175,5715;3175,7620;4445,9525;4445,11430;6350,13970;6350,15875;7620,15875;7620,17780;9525,19685;9525,19685;11430,21590;12700,21590;12700,23495" o:connectangles="0,0,0,0,0,0,0,0,0,0,0,0,0,0,0,0,0"/>
            </v:shape>
            <v:shape id="Freeform 250" o:spid="_x0000_s1101" style="position:absolute;left:5930;top:2336;width:83;height:57;visibility:visible;mso-wrap-style:square;v-text-anchor:top" coordsize="13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gC3QMgA&#10;AADcAAAADwAAAGRycy9kb3ducmV2LnhtbESPQWvCQBSE7wX/w/KEXopuFLEmdRVbaA09lBq19PjI&#10;vibB7Ns0u8b033eFQo/DzHzDLNe9qUVHrassK5iMIxDEudUVFwoO++fRAoTzyBpry6TghxysV4Ob&#10;JSbaXnhHXeYLESDsElRQet8kUrq8JINubBvi4H3Z1qAPsi2kbvES4KaW0yiaS4MVh4USG3oqKT9l&#10;Z6OgirO34rXbHN8/79LH+OVj9j3dpkrdDvvNAwhPvf8P/7VTrWAW38P1TDgCcvUL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KALdAyAAAANwAAAAPAAAAAAAAAAAAAAAAAJgCAABk&#10;cnMvZG93bnJldi54bWxQSwUGAAAAAAQABAD1AAAAjQMAAAAA&#10;" path="m,9r3,l5,9r3,l8,6r2,l10,3r3,l13,e" filled="f" strokeweight="0">
              <v:path arrowok="t" o:connecttype="custom" o:connectlocs="0,5715;1905,5715;1905,5715;3175,5715;3175,5715;3175,5715;5080,5715;5080,5715;5080,5715;5080,3810;6350,3810;6350,3810;6350,3810;6350,1905;6350,1905;8255,1905;8255,0" o:connectangles="0,0,0,0,0,0,0,0,0,0,0,0,0,0,0,0,0"/>
            </v:shape>
            <v:shape id="Freeform 251" o:spid="_x0000_s1102" style="position:absolute;left:5899;top:1390;width:114;height:946;visibility:visible;mso-wrap-style:square;v-text-anchor:top" coordsize="18,1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2xxgsMA&#10;AADcAAAADwAAAGRycy9kb3ducmV2LnhtbERPz2vCMBS+C/sfwht4GZoqc2htKjJwjIEHnQreHs1b&#10;G9a8dEnU7r9fDgOPH9/vYtXbVlzJB+NYwWScgSCunDZcKzh8bkZzECEia2wdk4JfCrAqHwYF5trd&#10;eEfXfaxFCuGQo4Imxi6XMlQNWQxj1xEn7st5izFBX0vt8ZbCbSunWfYiLRpODQ129NpQ9b2/WAVe&#10;z7dPPzj5cPxGs/X5ZI7ZySg1fOzXSxCR+ngX/7vftYLnRVqbzqQjIM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2xxgsMAAADcAAAADwAAAAAAAAAAAAAAAACYAgAAZHJzL2Rv&#10;d25yZXYueG1sUEsFBgAAAAAEAAQA9QAAAIgDAAAAAA==&#10;" path="m18,149r-3,-6l13,133r-3,-9l8,115,5,105,3,96r,-9l,75,,65,,56,,47,,38,,28,3,19r,-9l5,e" filled="f" strokeweight="0">
              <v:path arrowok="t" o:connecttype="custom" o:connectlocs="11430,94615;9525,90805;8255,84455;6350,78740;5080,73025;3175,66675;1905,60960;1905,55245;0,47625;0,41275;0,35560;0,29845;0,24130;0,17780;1905,12065;1905,6350;3175,0" o:connectangles="0,0,0,0,0,0,0,0,0,0,0,0,0,0,0,0,0"/>
            </v:shape>
            <v:shape id="Freeform 252" o:spid="_x0000_s1103" style="position:absolute;left:5930;top:1295;width:1093;height:95;visibility:visible;mso-wrap-style:square;v-text-anchor:top" coordsize="172,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86oZsIA&#10;AADcAAAADwAAAGRycy9kb3ducmV2LnhtbESPQYvCMBSE78L+h/CEvYimiqitRlmEFU8L1mXPj+bZ&#10;lDYvpYla/70RFjwOM/MNs9n1thE36nzlWMF0koAgLpyuuFTwe/4er0D4gKyxcUwKHuRht/0YbDDT&#10;7s4nuuWhFBHCPkMFJoQ2k9IXhiz6iWuJo3dxncUQZVdK3eE9wm0jZ0mykBYrjgsGW9obKur8ahWM&#10;RgdZr/5cns7rH3OQU+pnS1Lqc9h/rUEE6sM7/N8+agXzNIXXmXgE5PYJ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bzqhmwgAAANwAAAAPAAAAAAAAAAAAAAAAAJgCAABkcnMvZG93&#10;bnJldi54bWxQSwUGAAAAAAQABAD1AAAAhwMAAAAA&#10;" path="m,15r13,l23,15r10,l46,15r10,l67,12r10,l87,12r10,l110,9r10,l131,6r10,l151,3r10,l172,e" filled="f" strokeweight="0">
              <v:path arrowok="t" o:connecttype="custom" o:connectlocs="0,9525;8255,9525;14605,9525;20955,9525;29210,9525;35560,9525;42545,7620;48895,7620;55245,7620;61595,7620;69850,5715;76200,5715;83185,3810;89535,3810;95885,1905;102235,1905;109220,0" o:connectangles="0,0,0,0,0,0,0,0,0,0,0,0,0,0,0,0,0"/>
            </v:shape>
            <v:shape id="Freeform 253" o:spid="_x0000_s1104" style="position:absolute;left:7023;top:1098;width:450;height:197;visibility:visible;mso-wrap-style:square;v-text-anchor:top" coordsize="71,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gaJ74A&#10;AADcAAAADwAAAGRycy9kb3ducmV2LnhtbERPy4rCMBTdC/5DuMLsbOqAMlRjGQrCLH0tdHdprk2Z&#10;5iY2sda/nywGXB7Oe1OOthMD9aF1rGCR5SCIa6dbbhScT7v5F4gQkTV2jknBiwKU2+lkg4V2Tz7Q&#10;cIyNSCEcClRgYvSFlKE2ZDFkzhMn7uZ6izHBvpG6x2cKt538zPOVtNhyajDoqTJU/x4fVsHdP/a0&#10;XPCFDyuqBmRz9a1R6mM2fq9BRBrjW/zv/tEKlnman86kIyC3f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FsIGie+AAAA3AAAAA8AAAAAAAAAAAAAAAAAmAIAAGRycy9kb3ducmV2&#10;LnhtbFBLBQYAAAAABAAEAPUAAACDAwAAAAA=&#10;" path="m,31r5,l10,28r2,-3l17,22r6,-3l28,16r2,-3l35,9,40,6,43,3,48,r5,l58,r3,l66,r5,3e" filled="f" strokeweight="0">
              <v:path arrowok="t" o:connecttype="custom" o:connectlocs="0,19685;3175,19685;6350,17780;7620,15875;10795,13970;14605,12065;17780,10160;19050,8255;22225,5715;25400,3810;27305,1905;30480,0;33655,0;36830,0;38735,0;41910,0;45085,1905" o:connectangles="0,0,0,0,0,0,0,0,0,0,0,0,0,0,0,0,0"/>
            </v:shape>
            <v:shape id="Freeform 254" o:spid="_x0000_s1105" style="position:absolute;left:7473;top:1117;width:572;height:121;visibility:visible;mso-wrap-style:square;v-text-anchor:top" coordsize="90,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oxAE8MA&#10;AADcAAAADwAAAGRycy9kb3ducmV2LnhtbESP0WoCMRRE3wv9h3ALfatZl1p0NYoUKloo4uoHXDbX&#10;zWJys2yirn9vCoKPw8yZYWaL3llxoS40nhUMBxkI4srrhmsFh/3PxxhEiMgarWdScKMAi/nrywwL&#10;7a+8o0sZa5FKOBSowMTYFlKGypDDMPAtcfKOvnMYk+xqqTu8pnJnZZ5lX9Jhw2nBYEvfhqpTeXYK&#10;RnXr7Ha5saffyWe++jP5qOJcqfe3fjkFEamPz/CDXuvEZUP4P5OOgJzf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oxAE8MAAADcAAAADwAAAAAAAAAAAAAAAACYAgAAZHJzL2Rv&#10;d25yZXYueG1sUEsFBgAAAAAEAAQA9QAAAIgDAAAAAA==&#10;" path="m,l5,6r3,4l13,13r5,3l23,19r5,l36,19r5,l46,19r5,l59,19r5,-3l69,16r8,l82,16r8,e" filled="f" strokeweight="0">
              <v:path arrowok="t" o:connecttype="custom" o:connectlocs="0,0;3175,3810;5080,6350;8255,8255;11430,10160;14605,12065;17780,12065;22860,12065;26035,12065;29210,12065;32385,12065;37465,12065;40640,10160;43815,10160;48895,10160;52070,10160;57150,10160" o:connectangles="0,0,0,0,0,0,0,0,0,0,0,0,0,0,0,0,0"/>
            </v:shape>
            <v:shape id="Freeform 255" o:spid="_x0000_s1106" style="position:absolute;left:8045;top:939;width:521;height:280;visibility:visible;mso-wrap-style:square;v-text-anchor:top" coordsize="82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qSCSsYA&#10;AADcAAAADwAAAGRycy9kb3ducmV2LnhtbESPT2vCQBTE7wW/w/IEL8XsVmiR6Eb8g6W0KBi9eHtk&#10;n0kw+zbNbjX99t1CocdhZn7DzBe9bcSNOl871vCUKBDEhTM1lxpOx+14CsIHZIONY9LwTR4W2eBh&#10;jqlxdz7QLQ+liBD2KWqoQmhTKX1RkUWfuJY4ehfXWQxRdqU0Hd4j3DZyotSLtFhzXKiwpXVFxTX/&#10;shpW7lMe5Md7rorzpvbbV2r2u0etR8N+OQMRqA//4b/2m9HwrCbweyYeAZn9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qSCSsYAAADcAAAADwAAAAAAAAAAAAAAAACYAgAAZHJz&#10;L2Rvd25yZXYueG1sUEsFBgAAAAAEAAQA9QAAAIsDAAAAAA==&#10;" path="m,44r5,l10,41r5,l20,38r5,-4l30,31r6,l43,28r3,-3l51,22r5,-3l61,16r5,-6l71,7,77,4,82,e" filled="f" strokeweight="0">
              <v:path arrowok="t" o:connecttype="custom" o:connectlocs="0,27940;3175,27940;6350,26035;9525,26035;12700,24130;15875,21590;19050,19685;22860,19685;27305,17780;29210,15875;32385,13970;35560,12065;38735,10160;41910,6350;45085,4445;48895,2540;52070,0" o:connectangles="0,0,0,0,0,0,0,0,0,0,0,0,0,0,0,0,0"/>
            </v:shape>
            <v:shape id="Freeform 256" o:spid="_x0000_s1107" style="position:absolute;left:8566;top:939;width:222;height:64;visibility:visible;mso-wrap-style:square;v-text-anchor:top" coordsize="35,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+qCFMYA&#10;AADcAAAADwAAAGRycy9kb3ducmV2LnhtbESPT2sCMRTE74LfITyhN03sHy1bo5RCraAXt8X2+Ni8&#10;7i5uXpYkuuu3N0Khx2FmfsMsVr1txJl8qB1rmE4UCOLCmZpLDV+f7+NnECEiG2wck4YLBVgth4MF&#10;ZsZ1vKdzHkuRIBwy1FDF2GZShqIii2HiWuLk/TpvMSbpS2k8dgluG3mv1ExarDktVNjSW0XFMT9Z&#10;DfPNfBeULH2+/z7M/Prws+0+HrW+G/WvLyAi9fE//NfeGA1P6gFuZ9IRkMs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+qCFMYAAADcAAAADwAAAAAAAAAAAAAAAACYAgAAZHJz&#10;L2Rvd25yZXYueG1sUEsFBgAAAAAEAAQA9QAAAIsDAAAAAA==&#10;" path="m,l2,,5,,7,r3,l12,r3,l18,4r2,l23,4r2,3l28,7r2,l33,10r2,e" filled="f" strokeweight="0">
              <v:path arrowok="t" o:connecttype="custom" o:connectlocs="0,0;1270,0;3175,0;4445,0;6350,0;7620,0;9525,0;9525,0;11430,2540;12700,2540;14605,2540;15875,4445;17780,4445;19050,4445;19050,4445;20955,6350;22225,6350" o:connectangles="0,0,0,0,0,0,0,0,0,0,0,0,0,0,0,0,0"/>
            </v:shape>
            <v:shape id="Freeform 257" o:spid="_x0000_s1108" style="position:absolute;left:8547;top:1003;width:260;height:1136;visibility:visible;mso-wrap-style:square;v-text-anchor:top" coordsize="41,1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78qcQA&#10;AADcAAAADwAAAGRycy9kb3ducmV2LnhtbESPQYvCMBSE74L/ITxhb5oqu4tUo4ggCOJBV9Tjo3k2&#10;1ealNlG7/nqzsOBxmPlmmPG0saW4U+0Lxwr6vQQEceZ0wbmC3c+iOwThA7LG0jEp+CUP00m7NcZU&#10;uwdv6L4NuYgl7FNUYEKoUil9Zsii77mKOHonV1sMUda51DU+Yrkt5SBJvqXFguOCwYrmhrLL9mYV&#10;fK1Xpq83Ye2Ko1vsDvvnbXY9K/XRaWYjEIGa8A7/00sdueQT/s7EIyAn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ze/KnEAAAA3AAAAA8AAAAAAAAAAAAAAAAAmAIAAGRycy9k&#10;b3ducmV2LnhtbFBLBQYAAAAABAAEAPUAAACJAwAAAAA=&#10;" path="m38,r,12l41,24,38,34r,12l38,58,36,71r-3,9l31,92r-3,13l26,117r-3,9l18,139r-3,9l10,157,5,170,,179e" filled="f" strokeweight="0">
              <v:path arrowok="t" o:connecttype="custom" o:connectlocs="24130,0;24130,7620;26035,15240;24130,21590;24130,29210;24130,36830;22860,45085;20955,50800;19685,58420;17780,66675;16510,74295;14605,80010;11430,88265;9525,93980;6350,99695;3175,107950;0,113665" o:connectangles="0,0,0,0,0,0,0,0,0,0,0,0,0,0,0,0,0"/>
            </v:shape>
            <v:shape id="Freeform 258" o:spid="_x0000_s1109" style="position:absolute;left:8547;top:2139;width:50;height:77;visibility:visible;mso-wrap-style:square;v-text-anchor:top" coordsize="8,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FxwqcYA&#10;AADcAAAADwAAAGRycy9kb3ducmV2LnhtbESPQWvCQBSE7wX/w/KE3ppNCykas0otCDZ40Fjq9ZF9&#10;JsHs2zS7Nem/dwsFj8PMfMNkq9G04kq9aywreI5iEMSl1Q1XCj6Pm6cZCOeRNbaWScEvOVgtJw8Z&#10;ptoOfKBr4SsRIOxSVFB736VSurImgy6yHXHwzrY36IPsK6l7HALctPIljl+lwYbDQo0dvddUXoof&#10;o+A7WbuTzLX5+pjN93mxWe+3u4NSj9PxbQHC0+jv4f/2VitI4gT+zoQjIJ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FxwqcYAAADcAAAADwAAAAAAAAAAAAAAAACYAgAAZHJz&#10;L2Rvd25yZXYueG1sUEsFBgAAAAAEAAQA9QAAAIsDAAAAAA==&#10;" path="m,l,,3,3r,3l5,6r,3l8,9r,3e" filled="f" strokeweight="0">
              <v:path arrowok="t" o:connecttype="custom" o:connectlocs="0,0;0,0;0,0;1905,1905;1905,1905;1905,1905;1905,1905;1905,3810;1905,3810;3175,3810;3175,5715;3175,5715;3175,5715;3175,5715;5080,5715;5080,7620;5080,7620" o:connectangles="0,0,0,0,0,0,0,0,0,0,0,0,0,0,0,0,0"/>
            </v:shape>
            <v:shape id="Freeform 259" o:spid="_x0000_s1110" style="position:absolute;left:8597;top:2082;width:96;height:134;visibility:visible;mso-wrap-style:square;v-text-anchor:top" coordsize="15,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loZkMIA&#10;AADcAAAADwAAAGRycy9kb3ducmV2LnhtbESP0YrCMBRE3xf2H8Jd8GVZExXLUo1ShAUfBLH6AZfm&#10;2hSbm9Jktf69EQQfh5k5wyzXg2vFlfrQeNYwGSsQxJU3DdcaTse/n18QISIbbD2ThjsFWK8+P5aY&#10;G3/jA13LWIsE4ZCjBhtjl0sZKksOw9h3xMk7+95hTLKvpenxluCulVOlMumw4bRgsaONpepS/jsN&#10;l3K2/6b9BudWqWoWbLFrJoXWo6+hWICINMR3+NXeGg1zlcHzTDoCcvU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qWhmQwgAAANwAAAAPAAAAAAAAAAAAAAAAAJgCAABkcnMvZG93&#10;bnJldi54bWxQSwUGAAAAAAQABAD1AAAAhwMAAAAA&#10;" path="m,21r2,l2,18r3,l7,15r,-3l10,12r,-3l13,6r,-3l15,3,15,e" filled="f" strokeweight="0">
              <v:path arrowok="t" o:connecttype="custom" o:connectlocs="0,13335;1270,13335;1270,11430;3175,11430;3175,11430;4445,9525;4445,9525;4445,7620;6350,7620;6350,5715;6350,5715;8255,3810;8255,3810;8255,1905;8255,1905;9525,1905;9525,0" o:connectangles="0,0,0,0,0,0,0,0,0,0,0,0,0,0,0,0,0"/>
            </v:shape>
            <v:shape id="Freeform 260" o:spid="_x0000_s1111" style="position:absolute;left:8693;top:1022;width:539;height:1060;visibility:visible;mso-wrap-style:square;v-text-anchor:top" coordsize="85,1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8HYaMYA&#10;AADcAAAADwAAAGRycy9kb3ducmV2LnhtbESPT2vCQBTE70K/w/KEXopulPqH1FWq0BIvhSYe9PbI&#10;vibB7NuQ3Wj89q5Q8DjMzG+Y1aY3tbhQ6yrLCibjCARxbnXFhYJD9jVagnAeWWNtmRTcyMFm/TJY&#10;YaztlX/pkvpCBAi7GBWU3jexlC4vyaAb24Y4eH+2NeiDbAupW7wGuKnlNIrm0mDFYaHEhnYl5ee0&#10;Mwp8kWTvp+/tz3S/rI/bpHszt6xT6nXYf36A8NT7Z/i/nWgFs2gBjzPhCMj1H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8HYaMYAAADcAAAADwAAAAAAAAAAAAAAAACYAgAAZHJz&#10;L2Rvd25yZXYueG1sUEsFBgAAAAAEAAQA9QAAAIsDAAAAAA==&#10;" path="m,167l8,157r5,-9l18,136r5,-10l31,117r5,-12l41,96,46,86,51,74r5,-9l62,52r5,-9l72,31,77,21,82,9,85,e" filled="f" strokeweight="0">
              <v:path arrowok="t" o:connecttype="custom" o:connectlocs="0,106045;5080,99695;8255,93980;11430,86360;14605,80010;19685,74295;22860,66675;26035,60960;29210,54610;32385,46990;35560,41275;39370,33020;42545,27305;45720,19685;48895,13335;52070,5715;53975,0" o:connectangles="0,0,0,0,0,0,0,0,0,0,0,0,0,0,0,0,0"/>
            </v:shape>
            <v:shape id="Freeform 261" o:spid="_x0000_s1112" style="position:absolute;left:9232;top:749;width:743;height:273;visibility:visible;mso-wrap-style:square;v-text-anchor:top" coordsize="117,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jah8MA&#10;AADcAAAADwAAAGRycy9kb3ducmV2LnhtbERPz2vCMBS+D/wfwht4GZrMoYzOKDKUTfBipwdvj+a1&#10;DTYvpYna/ffmIHj8+H7Pl71rxJW6YD1reB8rEMSFN5YrDYe/zegTRIjIBhvPpOGfAiwXg5c5Zsbf&#10;eE/XPFYihXDIUEMdY5tJGYqaHIaxb4kTV/rOYUywq6Tp8JbCXSMnSs2kQ8upocaWvmsqzvnFabDb&#10;dfmjbLn7aNbnw9txezr1+VTr4Wu/+gIRqY9P8cP9azRMVVqbzqQjIB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ijah8MAAADcAAAADwAAAAAAAAAAAAAAAACYAgAAZHJzL2Rv&#10;d25yZXYueG1sUEsFBgAAAAAEAAQA9QAAAIgDAAAAAA==&#10;" path="m,43l7,37r5,-3l20,30r8,-3l35,24r8,-3l48,18r8,l64,15r7,-3l79,12,87,9,94,6r8,l110,3,117,e" filled="f" strokeweight="0">
              <v:path arrowok="t" o:connecttype="custom" o:connectlocs="0,27305;4445,23495;7620,21590;12700,19050;17780,17145;22225,15240;27305,13335;30480,11430;35560,11430;40640,9525;45085,7620;50165,7620;55245,5715;59690,3810;64770,3810;69850,1905;74295,0" o:connectangles="0,0,0,0,0,0,0,0,0,0,0,0,0,0,0,0,0"/>
            </v:shape>
            <v:shape id="Freeform 262" o:spid="_x0000_s1113" style="position:absolute;left:9975;top:647;width:375;height:102;visibility:visible;mso-wrap-style:square;v-text-anchor:top" coordsize="59,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dRlQMIA&#10;AADcAAAADwAAAGRycy9kb3ducmV2LnhtbESPX0vDQBDE3wW/w7FCX8RuVCw19lpEEGrf+ucDLLk1&#10;F8zthty1Tb59r1DwcZiZ3zCL1RBac+I+NioWnqcFGJZKXSO1hcP++2kOJiYSR60KWxg5wmp5f7eg&#10;0ulZtnzapdpkiMSSLPiUuhIxVp4Dxal2LNn71T5QyrKv0fV0zvDQ4ktRzDBQI3nBU8dfnqu/3TFY&#10;CO3rejNHZByT6vHxZ9S9b6ydPAyfH2ASD+k/fGuvnYW34h2uZ/IRwOU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J1GVAwgAAANwAAAAPAAAAAAAAAAAAAAAAAJgCAABkcnMvZG93&#10;bnJldi54bWxQSwUGAAAAAAQABAD1AAAAhwMAAAAA&#10;" path="m,16r3,l8,12r3,l16,12r2,l21,9r5,l28,9r6,l36,9,41,6r3,l49,6,51,3r6,l59,e" filled="f" strokeweight="0">
              <v:path arrowok="t" o:connecttype="custom" o:connectlocs="0,10160;1905,10160;5080,7620;6985,7620;10160,7620;11430,7620;13335,5715;16510,5715;17780,5715;21590,5715;22860,5715;26035,3810;27940,3810;31115,3810;32385,1905;36195,1905;37465,0" o:connectangles="0,0,0,0,0,0,0,0,0,0,0,0,0,0,0,0,0"/>
            </v:shape>
            <v:shape id="Freeform 263" o:spid="_x0000_s1114" style="position:absolute;left:10350;top:647;width:210;height:273;visibility:visible;mso-wrap-style:square;v-text-anchor:top" coordsize="33,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Pfx6MEA&#10;AADcAAAADwAAAGRycy9kb3ducmV2LnhtbERPy07CQBTdm/gPk2vCTqZAlFqZNgYwcWuprm86l7ax&#10;c6fpDPTx9c6ChOXJee+y0bTiSr1rLCtYLSMQxKXVDVcKitPncwzCeWSNrWVSMJGDLH182GGi7cDf&#10;dM19JUIIuwQV1N53iZSurMmgW9qOOHBn2xv0AfaV1D0OIdy0ch1Fr9Jgw6Ghxo72NZV/+cUoiN1x&#10;oniYN8W8Pvxuz2/Nz2hypRZP48c7CE+jv4tv7i+t4GUV5ocz4QjI9B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j38ejBAAAA3AAAAA8AAAAAAAAAAAAAAAAAmAIAAGRycy9kb3du&#10;cmV2LnhtbFBLBQYAAAAABAAEAPUAAACGAwAAAAA=&#10;" path="m,l5,,8,r2,l13,3r3,l18,6r3,3l21,12r2,7l26,22r,3l28,28r,6l31,37r,3l33,43e" filled="f" strokeweight="0">
              <v:path arrowok="t" o:connecttype="custom" o:connectlocs="0,0;3175,0;5080,0;6350,0;8255,1905;10160,1905;11430,3810;13335,5715;13335,7620;14605,12065;16510,13970;16510,15875;17780,17780;17780,21590;19685,23495;19685,25400;20955,27305" o:connectangles="0,0,0,0,0,0,0,0,0,0,0,0,0,0,0,0,0"/>
            </v:shape>
            <v:shape id="Freeform 264" o:spid="_x0000_s1115" style="position:absolute;left:10560;top:920;width:184;height:261;visibility:visible;mso-wrap-style:square;v-text-anchor:top" coordsize="29,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2GqSsMA&#10;AADcAAAADwAAAGRycy9kb3ducmV2LnhtbESPUWvCMBSF3wX/Q7iCb5p2oEhnlCE4xD1I1R9wae7a&#10;zOYmNLHt/v0yGOzxcM75Dme7H20reuqCcawgX2YgiCunDdcK7rfjYgMiRGSNrWNS8E0B9rvpZIuF&#10;dgOX1F9jLRKEQ4EKmhh9IWWoGrIYls4TJ+/TdRZjkl0tdYdDgttWvmTZWlo0nBYa9HRoqHpcn1aB&#10;fjf6/HXPLk/tN/HRm/Jj8KVS89n49goi0hj/w3/tk1awynP4PZOOgN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2GqSsMAAADcAAAADwAAAAAAAAAAAAAAAACYAgAAZHJzL2Rv&#10;d25yZXYueG1sUEsFBgAAAAAEAAQA9QAAAIgDAAAAAA==&#10;" path="m,l3,3r,4l6,10r2,3l11,16r,3l13,22r3,3l18,28r3,3l23,34r,3l26,41r3,e" filled="f" strokeweight="0">
              <v:path arrowok="t" o:connecttype="custom" o:connectlocs="0,0;1905,1905;1905,4445;3810,6350;3810,6350;5080,8255;6985,10160;6985,12065;8255,13970;10160,15875;11430,17780;11430,17780;13335,19685;14605,21590;14605,23495;16510,26035;18415,26035" o:connectangles="0,0,0,0,0,0,0,0,0,0,0,0,0,0,0,0,0"/>
            </v:shape>
            <v:shape id="Freeform 265" o:spid="_x0000_s1116" style="position:absolute;left:10629;top:1181;width:115;height:292;visibility:visible;mso-wrap-style:square;v-text-anchor:top" coordsize="18,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mBzk8UA&#10;AADcAAAADwAAAGRycy9kb3ducmV2LnhtbESPQWvCQBSE7wX/w/KEXopusqUi0VWkKPXgxdhDj4/s&#10;Mwlm34bsNm7/fbcg9DjMfDPMehttJ0YafOtYQz7PQBBXzrRca/i8HGZLED4gG+wck4Yf8rDdTJ7W&#10;WBh35zONZahFKmFfoIYmhL6Q0lcNWfRz1xMn7+oGiyHJoZZmwHsqt51UWbaQFltOCw329N5QdSu/&#10;rYa3Y7x+7L4uo3o5KVWeX+M+d1Hr52ncrUAEiuE//KCPJnG5gr8z6QjIz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+YHOTxQAAANwAAAAPAAAAAAAAAAAAAAAAAJgCAABkcnMv&#10;ZG93bnJldi54bWxQSwUGAAAAAAQABAD1AAAAigMAAAAA&#10;" path="m18,r,3l15,6r,3l15,12r-3,3l12,18r,3l10,24r,3l7,30r,3l5,37,2,40,,43r,3e" filled="f" strokeweight="0">
              <v:path arrowok="t" o:connecttype="custom" o:connectlocs="11430,0;11430,1905;9525,3810;9525,5715;9525,7620;7620,9525;7620,11430;7620,13335;6350,15240;6350,17145;4445,19050;4445,20955;3175,23495;3175,23495;1270,25400;0,27305;0,29210" o:connectangles="0,0,0,0,0,0,0,0,0,0,0,0,0,0,0,0,0"/>
            </v:shape>
            <v:shape id="Freeform 266" o:spid="_x0000_s1117" style="position:absolute;left:10610;top:1473;width:32;height:95;visibility:visible;mso-wrap-style:square;v-text-anchor:top" coordsize="5,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CGwMYA&#10;AADcAAAADwAAAGRycy9kb3ducmV2LnhtbESP3WoCMRSE7wu+QziCN0WzahVZjaKWtlJEcPUBDpvj&#10;/rg5WTZRt336plDo5TAz3zCLVWsqcafGFZYVDAcRCOLU6oIzBefTW38GwnlkjZVlUvBFDlbLztMC&#10;Y20ffKR74jMRIOxiVJB7X8dSujQng25ga+LgXWxj0AfZZFI3+AhwU8lRFE2lwYLDQo41bXNKr8nN&#10;KCgP9PH+fOTdfrz5viWfL6Uvk1elet12PQfhqfX/4b/2TiuYDMfweyYcAbn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OCGwMYAAADcAAAADwAAAAAAAAAAAAAAAACYAgAAZHJz&#10;L2Rvd25yZXYueG1sUEsFBgAAAAAEAAQA9QAAAIsDAAAAAA==&#10;" path="m3,l,,,3,,6,,9r3,l3,12r2,3e" filled="f" strokeweight="0">
              <v:path arrowok="t" o:connecttype="custom" o:connectlocs="1905,0;0,0;0,0;0,1905;0,1905;0,1905;0,3810;0,3810;0,3810;0,5715;0,5715;1905,5715;1905,7620;1905,7620;1905,7620;1905,7620;3175,9525" o:connectangles="0,0,0,0,0,0,0,0,0,0,0,0,0,0,0,0,0"/>
            </v:shape>
            <v:shape id="Freeform 267" o:spid="_x0000_s1118" style="position:absolute;left:10642;top:1416;width:292;height:152;visibility:visible;mso-wrap-style:square;v-text-anchor:top" coordsize="46,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zB96MIA&#10;AADcAAAADwAAAGRycy9kb3ducmV2LnhtbESPzYrCQBCE78K+w9ALe9OJoiLRUTbCguDJHzw3md4k&#10;mukJmV5N3n5HEDwWVfUVtdp0rlZ3akPl2cB4lIAizr2tuDBwPv0MF6CCIFusPZOBngJs1h+DFabW&#10;P/hA96MUKkI4pGigFGlSrUNeksMw8g1x9H5961CibAttW3xEuKv1JEnm2mHFcaHEhrYl5bfjnzOQ&#10;7/vTNZE+m7pbts+uLDu6iDFfn933EpRQJ+/wq72zBmbjKTzPxCOg1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nMH3owgAAANwAAAAPAAAAAAAAAAAAAAAAAJgCAABkcnMvZG93&#10;bnJldi54bWxQSwUGAAAAAAQABAD1AAAAhwMAAAAA&#10;" path="m,24r3,l5,24r3,l10,24r6,-3l18,21r3,-3l23,15r3,-3l28,9r3,l33,6,36,3,39,r5,l46,e" filled="f" strokeweight="0">
              <v:path arrowok="t" o:connecttype="custom" o:connectlocs="0,15240;1905,15240;3175,15240;5080,15240;6350,15240;10160,13335;11430,13335;13335,11430;14605,9525;16510,7620;17780,5715;19685,5715;20955,3810;22860,1905;24765,0;27940,0;29210,0" o:connectangles="0,0,0,0,0,0,0,0,0,0,0,0,0,0,0,0,0"/>
            </v:shape>
            <v:shape id="Freeform 268" o:spid="_x0000_s1119" style="position:absolute;left:10934;top:1390;width:635;height:83;visibility:visible;mso-wrap-style:square;v-text-anchor:top" coordsize="100,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xYH8UA&#10;AADcAAAADwAAAGRycy9kb3ducmV2LnhtbESPQWvCQBSE7wX/w/KEXopurERKdBVRCtWb2oPHR/aZ&#10;LGbfhuxqEn+9KxR6HGbmG2ax6mwl7tR441jBZJyAIM6dNlwo+D19j75A+ICssXJMCnrysFoO3haY&#10;adfyge7HUIgIYZ+hgjKEOpPS5yVZ9GNXE0fv4hqLIcqmkLrBNsJtJT+TZCYtGo4LJda0KSm/Hm9W&#10;waHYb/ve7D+6m24fm905NdPzTqn3YbeegwjUhf/wX/tHK0gnKbzOxCMgl0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nFgfxQAAANwAAAAPAAAAAAAAAAAAAAAAAJgCAABkcnMv&#10;ZG93bnJldi54bWxQSwUGAAAAAAQABAD1AAAAigMAAAAA&#10;" path="m,4l8,r5,l21,r5,l34,4r5,l46,7r5,l57,10r7,l69,13r5,l80,13r7,l92,13r8,-3e" filled="f" strokeweight="0">
              <v:path arrowok="t" o:connecttype="custom" o:connectlocs="0,2540;5080,0;8255,0;13335,0;16510,0;21590,2540;24765,2540;29210,4445;32385,4445;36195,6350;40640,6350;43815,8255;46990,8255;50800,8255;55245,8255;58420,8255;63500,6350" o:connectangles="0,0,0,0,0,0,0,0,0,0,0,0,0,0,0,0,0"/>
            </v:shape>
            <v:shape id="Freeform 269" o:spid="_x0000_s1120" style="position:absolute;left:11569;top:1454;width:165;height:6;visibility:visible;mso-wrap-style:square;v-text-anchor:top" coordsize="26,6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dEe0MQA&#10;AADcAAAADwAAAGRycy9kb3ducmV2LnhtbESPzWrDMBCE74G+g9hCbrHsgkNwo5i2YEh6Kfmj18Xa&#10;yqbWylhK7PTpq0Ihx2FmvmHW5WQ7caXBt44VZEkKgrh2umWj4HSsFisQPiBr7ByTght5KDcPszUW&#10;2o28p+shGBEh7AtU0ITQF1L6uiGLPnE9cfS+3GAxRDkYqQccI9x28ilNl9Jiy3GhwZ7eGqq/Dxer&#10;YPfzjlOVjx+ped1XZ7sbTfZplJo/Ti/PIAJN4R7+b2+1gjxbwt+ZeATk5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3RHtDEAAAA3AAAAA8AAAAAAAAAAAAAAAAAmAIAAGRycy9k&#10;b3ducmV2LnhtbFBLBQYAAAAABAAEAPUAAACJAwAAAAA=&#10;" path="m,l,,3,,5,,8,r2,l13,r2,l18,r3,l23,r3,e" filled="f" strokeweight="0">
              <v:path arrowok="t" o:connecttype="custom" o:connectlocs="0,0;0,0;1905,0;3175,0;3175,0;5080,0;5080,0;6350,0;8255,0;9525,0;9525,0;11430,0;11430,0;13335,0;14605,0;14605,0;16510,0" o:connectangles="0,0,0,0,0,0,0,0,0,0,0,0,0,0,0,0,0"/>
            </v:shape>
            <v:shape id="Freeform 270" o:spid="_x0000_s1121" style="position:absolute;left:10744;top:1454;width:990;height:1606;visibility:visible;mso-wrap-style:square;v-text-anchor:top" coordsize="156,25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bon08UA&#10;AADcAAAADwAAAGRycy9kb3ducmV2LnhtbESPzWrDMBCE74W8g9hALyWRU7Ab3CghlLSU3uKU5LpY&#10;W9vEWhlJ9c/bV4VAjsPsfLOz2Y2mFT0531hWsFomIIhLqxuuFHyf3hdrED4ga2wtk4KJPOy2s4cN&#10;5toOfKS+CJWIEPY5KqhD6HIpfVmTQb+0HXH0fqwzGKJ0ldQOhwg3rXxOkkwabDg21NjRW03ltfg1&#10;8Q1y56J9OvjpmB6+ko9LlpU+U+pxPu5fQQQaw/34lv7UCtLVC/yPiQSQ2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1uifTxQAAANwAAAAPAAAAAAAAAAAAAAAAAJgCAABkcnMv&#10;ZG93bnJldi54bWxQSwUGAAAAAAQABAD1AAAAigMAAAAA&#10;" path="m156,r-3,18l148,40r-5,18l138,77r-8,18l120,111r-8,18l102,145,89,160,79,176,66,191,53,204,41,216,25,231,12,241,,253e" filled="f" strokeweight="0">
              <v:path arrowok="t" o:connecttype="custom" o:connectlocs="99060,0;97155,11430;93980,25400;90805,36830;87630,48895;82550,60325;76200,70485;71120,81915;64770,92075;56515,101600;50165,111760;41910,121285;33655,129540;26035,137160;15875,146685;7620,153035;0,160655" o:connectangles="0,0,0,0,0,0,0,0,0,0,0,0,0,0,0,0,0"/>
            </v:shape>
            <v:shape id="Freeform 271" o:spid="_x0000_s1122" style="position:absolute;left:10350;top:3060;width:394;height:216;visibility:visible;mso-wrap-style:square;v-text-anchor:top" coordsize="62,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RmQ8AA&#10;AADcAAAADwAAAGRycy9kb3ducmV2LnhtbERPTYvCMBC9C/6HMIIX0VTRRbqmRQWh7E3dhT0OzWxb&#10;bSYliVr//eYgeHy8703em1bcyfnGsoL5LAFBXFrdcKXg+3yYrkH4gKyxtUwKnuQhz4aDDabaPvhI&#10;91OoRAxhn6KCOoQuldKXNRn0M9sRR+7POoMhQldJ7fARw00rF0nyIQ02HBtq7GhfU3k93YwCU+BX&#10;udz+2AIvv8cd71o3eR6UGo/67SeIQH14i1/uQitYzePaeCYeAZn9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ToRmQ8AAAADcAAAADwAAAAAAAAAAAAAAAACYAgAAZHJzL2Rvd25y&#10;ZXYueG1sUEsFBgAAAAAEAAQA9QAAAIUDAAAAAA==&#10;" path="m62,l56,3r-2,l49,6r-5,l41,9r-5,l33,12r-5,l26,15r-5,4l18,22r-5,3l10,25,5,28,3,31,,34e" filled="f" strokeweight="0">
              <v:path arrowok="t" o:connecttype="custom" o:connectlocs="39370,0;35560,1905;34290,1905;31115,3810;27940,3810;26035,5715;22860,5715;20955,7620;17780,7620;16510,9525;13335,12065;11430,13970;8255,15875;6350,15875;3175,17780;1905,19685;0,21590" o:connectangles="0,0,0,0,0,0,0,0,0,0,0,0,0,0,0,0,0"/>
            </v:shape>
            <v:shape id="Freeform 272" o:spid="_x0000_s1123" style="position:absolute;left:10350;top:3276;width:146;height:978;visibility:visible;mso-wrap-style:square;v-text-anchor:top" coordsize="23,1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bBqfcQA&#10;AADcAAAADwAAAGRycy9kb3ducmV2LnhtbESP0WoCMRRE3wX/IdxCX6Rmt6LY1ShaVAqlD277AZfk&#10;ml26uVk2qa5/b4SCj8PMnGGW69414kxdqD0ryMcZCGLtTc1Wwc/3/mUOIkRkg41nUnClAOvVcLDE&#10;wvgLH+lcRisShEOBCqoY20LKoCtyGMa+JU7eyXcOY5KdlabDS4K7Rr5m2Uw6rDktVNjSe0X6t/xz&#10;CvTB2u1uW44ob+rJ11Fr/7nXSj0/9ZsFiEh9fIT/2x9GwTR/g/uZdATk6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Wwan3EAAAA3AAAAA8AAAAAAAAAAAAAAAAAmAIAAGRycy9k&#10;b3ducmV2LnhtbFBLBQYAAAAABAAEAPUAAACJAwAAAAA=&#10;" path="m,l,12,3,22r,9l5,40r,9l5,59r3,9l8,80r2,10l10,99r3,9l13,117r3,10l18,136r3,9l23,154e" filled="f" strokeweight="0">
              <v:path arrowok="t" o:connecttype="custom" o:connectlocs="0,0;0,7620;1905,13970;1905,19685;3175,25400;3175,31115;3175,37465;5080,43180;5080,50800;6350,57150;6350,62865;8255,68580;8255,74295;10160,80645;11430,86360;13335,92075;14605,97790" o:connectangles="0,0,0,0,0,0,0,0,0,0,0,0,0,0,0,0,0"/>
            </v:shape>
            <v:shape id="Freeform 273" o:spid="_x0000_s1124" style="position:absolute;left:10007;top:4254;width:489;height:413;visibility:visible;mso-wrap-style:square;v-text-anchor:top" coordsize="77,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TqMAMEA&#10;AADcAAAADwAAAGRycy9kb3ducmV2LnhtbERPTYvCMBC9C/6HMII3TS0o0jUtS0H0oAddkT3ONrNt&#10;2WZSmlirv94chD0+3vcmG0wjeupcbVnBYh6BIC6srrlUcPnaztYgnEfW2FgmBQ9ykKXj0QYTbe98&#10;ov7sSxFC2CWooPK+TaR0RUUG3dy2xIH7tZ1BH2BXSt3hPYSbRsZRtJIGaw4NFbaUV1T8nW9GwYm+&#10;5XGd95fY0Gq3za/F8/pzUGo6GT4/QHga/L/47d5rBcs4zA9nwhGQ6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k6jADBAAAA3AAAAA8AAAAAAAAAAAAAAAAAmAIAAGRycy9kb3du&#10;cmV2LnhtbFBLBQYAAAAABAAEAPUAAACGAwAAAAA=&#10;" path="m77,l72,7r-2,6l64,16r-5,6l54,25r-5,3l44,31r-5,3l34,34r-5,4l23,41r-5,3l13,47,8,53,6,59,,65e" filled="f" strokeweight="0">
              <v:path arrowok="t" o:connecttype="custom" o:connectlocs="48895,0;45720,4445;44450,8255;40640,10160;37465,13970;34290,15875;31115,17780;27940,19685;24765,21590;21590,21590;18415,24130;14605,26035;11430,27940;8255,29845;5080,33655;3810,37465;0,41275" o:connectangles="0,0,0,0,0,0,0,0,0,0,0,0,0,0,0,0,0"/>
            </v:shape>
            <v:shape id="Freeform 274" o:spid="_x0000_s1125" style="position:absolute;left:10007;top:4667;width:260;height:336;visibility:visible;mso-wrap-style:square;v-text-anchor:top" coordsize="41,5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3Uc3MQA&#10;AADcAAAADwAAAGRycy9kb3ducmV2LnhtbESPQWvCQBSE74X+h+UVvNWNgkFTV5FKoTdpquT6yL5m&#10;g9m3aXZNor++Kwg9DjPzDbPejrYRPXW+dqxgNk1AEJdO11wpOH5/vC5B+ICssXFMCq7kYbt5flpj&#10;pt3AX9TnoRIRwj5DBSaENpPSl4Ys+qlriaP34zqLIcqukrrDIcJtI+dJkkqLNccFgy29GyrP+cUq&#10;KG63w2GZDqvfkJrjqc+L/cIVSk1ext0biEBj+A8/2p9awWI+g/uZeATk5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N1HNzEAAAA3AAAAA8AAAAAAAAAAAAAAAAAmAIAAGRycy9k&#10;b3ducmV2LnhtbFBLBQYAAAAABAAEAPUAAACJAwAAAAA=&#10;" path="m,l3,3,6,6r2,4l11,13r5,3l18,19r3,3l23,22r3,3l31,28r3,3l36,34r,3l39,44r,3l41,53e" filled="f" strokeweight="0">
              <v:path arrowok="t" o:connecttype="custom" o:connectlocs="0,0;1905,1905;3810,3810;5080,6350;6985,8255;10160,10160;11430,12065;13335,13970;14605,13970;16510,15875;19685,17780;21590,19685;22860,21590;22860,23495;24765,27940;24765,29845;26035,33655" o:connectangles="0,0,0,0,0,0,0,0,0,0,0,0,0,0,0,0,0"/>
            </v:shape>
            <v:shape id="Freeform 275" o:spid="_x0000_s1126" style="position:absolute;left:10267;top:5003;width:553;height:648;visibility:visible;mso-wrap-style:square;v-text-anchor:top" coordsize="87,1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jojcMA&#10;AADcAAAADwAAAGRycy9kb3ducmV2LnhtbESPQWvCQBSE74X+h+UVvNVNg0pJXUUKgjerpj0/sq/Z&#10;YPZtyL4m8d93hUKPw8x8w6y3k2/VQH1sAht4mWegiKtgG64NlJf98yuoKMgW28Bk4EYRtpvHhzUW&#10;Nox8ouEstUoQjgUacCJdoXWsHHmM89ARJ+879B4lyb7WtscxwX2r8yxbaY8NpwWHHb07qq7nH28g&#10;+/gqKxmH6xBk4fY7Opafp6Mxs6dp9wZKaJL/8F/7YA0s8xzuZ9IR0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ljojcMAAADcAAAADwAAAAAAAAAAAAAAAACYAgAAZHJzL2Rv&#10;d25yZXYueG1sUEsFBgAAAAAEAAQA9QAAAIgDAAAAAA==&#10;" path="m,l5,6r6,6l16,18r7,7l29,31r5,6l39,43r5,6l49,55r5,7l59,68r5,6l69,80r8,9l82,96r5,6e" filled="f" strokeweight="0">
              <v:path arrowok="t" o:connecttype="custom" o:connectlocs="0,0;3175,3810;6985,7620;10160,11430;14605,15875;18415,19685;21590,23495;24765,27305;27940,31115;31115,34925;34290,39370;37465,43180;40640,46990;43815,50800;48895,56515;52070,60960;55245,64770" o:connectangles="0,0,0,0,0,0,0,0,0,0,0,0,0,0,0,0,0"/>
            </v:shape>
            <v:shape id="Freeform 276" o:spid="_x0000_s1127" style="position:absolute;left:10820;top:5651;width:70;height:1232;visibility:visible;mso-wrap-style:square;v-text-anchor:top" coordsize="11,1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DDcXcQA&#10;AADcAAAADwAAAGRycy9kb3ducmV2LnhtbESPT4vCMBTE74LfITzBm6YqLtI1igj1303XZdfbo3m2&#10;xealNNHWb2+EhT0OM/MbZr5sTSkeVLvCsoLRMAJBnFpdcKbg/JUMZiCcR9ZYWiYFT3KwXHQ7c4y1&#10;bfhIj5PPRICwi1FB7n0VS+nSnAy6oa2Ig3e1tUEfZJ1JXWMT4KaU4yj6kAYLDgs5VrTOKb2d7kbB&#10;z+EXt8m02FVpkySbbHJ5Hr/3SvV77eoThKfW/4f/2jutYDqewPtMOAJy8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gw3F3EAAAA3AAAAA8AAAAAAAAAAAAAAAAAmAIAAGRycy9k&#10;b3ducmV2LnhtbFBLBQYAAAAABAAEAPUAAACJAwAAAAA=&#10;" path="m,l,12,3,24,5,37r,12l8,62r,9l11,83r,12l11,108r,12l11,133r,12l11,157,8,170r,12l5,194e" filled="f" strokeweight="0">
              <v:path arrowok="t" o:connecttype="custom" o:connectlocs="0,0;0,7620;1905,15240;3175,23495;3175,31115;5080,39370;5080,45085;6985,52705;6985,60325;6985,68580;6985,76200;6985,84455;6985,92075;6985,99695;5080,107950;5080,115570;3175,123190" o:connectangles="0,0,0,0,0,0,0,0,0,0,0,0,0,0,0,0,0"/>
            </v:shape>
            <v:shape id="Freeform 277" o:spid="_x0000_s1128" style="position:absolute;left:10852;top:6883;width:927;height:1079;visibility:visible;mso-wrap-style:square;v-text-anchor:top" coordsize="146,1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e+lq8QA&#10;AADcAAAADwAAAGRycy9kb3ducmV2LnhtbESPT4vCMBTE74LfIbwFb5qu/1iqUaQquxcF2wWvj+bZ&#10;FpuX0kSt336zIHgcZuY3zHLdmVrcqXWVZQWfowgEcW51xYWC32w//ALhPLLG2jIpeJKD9arfW2Ks&#10;7YNPdE99IQKEXYwKSu+bWEqXl2TQjWxDHLyLbQ36INtC6hYfAW5qOY6iuTRYcVgosaGkpPya3oyC&#10;6XF7Tp6XIx3cYSfTRH5n+XWi1OCj2yxAeOr8O/xq/2gFs/EU/s+EIyB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nvpavEAAAA3AAAAA8AAAAAAAAAAAAAAAAAmAIAAGRycy9k&#10;b3ducmV2LnhtbFBLBQYAAAAABAAEAPUAAACJAwAAAAA=&#10;" path="m,l11,13r7,9l29,31,39,44r10,9l59,62r11,9l80,81r7,9l98,99r10,9l116,121r7,9l134,142r7,13l146,170e" filled="f" strokeweight="0">
              <v:path arrowok="t" o:connecttype="custom" o:connectlocs="0,0;6985,8255;11430,13970;18415,19685;24765,27940;31115,33655;37465,39370;44450,45085;50800,51435;55245,57150;62230,62865;68580,68580;73660,76835;78105,82550;85090,90170;89535,98425;92710,107950" o:connectangles="0,0,0,0,0,0,0,0,0,0,0,0,0,0,0,0,0"/>
            </v:shape>
            <v:shape id="Freeform 278" o:spid="_x0000_s1129" style="position:absolute;left:11779;top:7962;width:622;height:1474;visibility:visible;mso-wrap-style:square;v-text-anchor:top" coordsize="98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hFxp8YA&#10;AADcAAAADwAAAGRycy9kb3ducmV2LnhtbESP3WrCQBSE7wu+w3IKvaubBiIaXYNYCqUtxPqHl4fs&#10;MQlmz4bsNsa37xaEXg4z8w2zyAbTiJ46V1tW8DKOQBAXVtdcKtjv3p6nIJxH1thYJgU3cpAtRw8L&#10;TLW98jf1W1+KAGGXooLK+zaV0hUVGXRj2xIH72w7gz7IrpS6w2uAm0bGUTSRBmsOCxW2tK6ouGx/&#10;jII80TFu/NfrZ747HT/iw3qSz25KPT0OqzkIT4P/D9/b71pBEifwdyYcAbn8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hFxp8YAAADcAAAADwAAAAAAAAAAAAAAAACYAgAAZHJz&#10;L2Rvd25yZXYueG1sUEsFBgAAAAAEAAQA9QAAAIsDAAAAAA==&#10;" path="m,l11,13,21,25r7,12l36,50r8,15l52,77r5,16l62,108r5,16l72,139r5,16l82,170r3,16l90,201r5,15l98,232e" filled="f" strokeweight="0">
              <v:path arrowok="t" o:connecttype="custom" o:connectlocs="0,0;6985,8255;13335,15875;17780,23495;22860,31750;27940,41275;33020,48895;36195,59055;39370,68580;42545,78740;45720,88265;48895,98425;52070,107950;53975,118110;57150,127635;60325,137160;62230,147320" o:connectangles="0,0,0,0,0,0,0,0,0,0,0,0,0,0,0,0,0"/>
            </v:shape>
            <v:shape id="Freeform 279" o:spid="_x0000_s1130" style="position:absolute;left:12401;top:9436;width:64;height:1568;visibility:visible;mso-wrap-style:square;v-text-anchor:top" coordsize="10,2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rbJMIA&#10;AADcAAAADwAAAGRycy9kb3ducmV2LnhtbESPQWsCMRSE70L/Q3iF3jRbsWq3RhFB6FUr2ONj87oJ&#10;bl7C5lW3/74RCj0OM/MNs9oMoVNX6rOPbOB5UoEibqL13Bo4fezHS1BZkC12kcnAD2XYrB9GK6xt&#10;vPGBrkdpVYFwrtGAE0m11rlxFDBPYiIu3lfsA0qRfattj7cCD52eVtVcB/RcFhwm2jlqLsfvYKA9&#10;7+XVu8vndpHO3vlZI4mWxjw9Dts3UEKD/If/2u/WwMt0Dvcz5Qjo9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kOtskwgAAANwAAAAPAAAAAAAAAAAAAAAAAJgCAABkcnMvZG93&#10;bnJldi54bWxQSwUGAAAAAAQABAD1AAAAhwMAAAAA&#10;" path="m,l2,15,5,31,7,46r,16l7,77r3,16l10,108r,15l10,139r,15l10,170r,15l7,201r,15l7,232,5,247e" filled="f" strokeweight="0">
              <v:path arrowok="t" o:connecttype="custom" o:connectlocs="0,0;1270,9525;3175,19685;4445,29210;4445,39370;4445,48895;6350,59055;6350,68580;6350,78105;6350,88265;6350,97790;6350,107950;6350,117475;4445,127635;4445,137160;4445,147320;3175,156845" o:connectangles="0,0,0,0,0,0,0,0,0,0,0,0,0,0,0,0,0"/>
            </v:shape>
            <v:shape id="Freeform 280" o:spid="_x0000_s1131" style="position:absolute;left:12007;top:11004;width:426;height:1213;visibility:visible;mso-wrap-style:square;v-text-anchor:top" coordsize="67,1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XiH1ccA&#10;AADcAAAADwAAAGRycy9kb3ducmV2LnhtbESPQU/CQBSE7yb8h80j8SZbSpSmsBCiQTmoocWDx5fu&#10;Y1vovm26K9R/75qYeJzMzDeZ5XqwrbhQ7xvHCqaTBARx5XTDRsHHYXuXgfABWWPrmBR8k4f1anSz&#10;xFy7Kxd0KYMREcI+RwV1CF0upa9qsugnriOO3tH1FkOUvZG6x2uE21amSfIgLTYcF2rs6LGm6lx+&#10;WQXZ4cUkuxm/Fu/p/rn8NE9d8XZS6nY8bBYgAg3hP/zX3mkF9+kcfs/EIyBX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F4h9XHAAAA3AAAAA8AAAAAAAAAAAAAAAAAmAIAAGRy&#10;cy9kb3ducmV2LnhtbFBLBQYAAAAABAAEAPUAAACMAwAAAAA=&#10;" path="m67,l64,12,62,25,59,37,56,49,51,62,49,74,44,86,39,99r-3,12l31,124r-5,9l21,145r-5,13l10,167,5,179,,191e" filled="f" strokeweight="0">
              <v:path arrowok="t" o:connecttype="custom" o:connectlocs="42545,0;40640,7620;39370,15875;37465,23495;35560,31115;32385,39370;31115,46990;27940,54610;24765,62865;22860,70485;19685,78740;16510,84455;13335,92075;10160,100330;6350,106045;3175,113665;0,121285" o:connectangles="0,0,0,0,0,0,0,0,0,0,0,0,0,0,0,0,0"/>
            </v:shape>
            <v:shape id="Freeform 281" o:spid="_x0000_s1132" style="position:absolute;left:12007;top:12217;width:19;height:63;visibility:visible;mso-wrap-style:square;v-text-anchor:top" coordsize="3,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4CL2L8A&#10;AADcAAAADwAAAGRycy9kb3ducmV2LnhtbERPTYvCMBC9C/sfwix4EU0VXbQ2lbIgrMeqsNehGduy&#10;zSQ0sdZ/vzkIHh/vOzuMphMD9b61rGC5SEAQV1a3XCu4Xo7zLQgfkDV2lknBkzwc8o9Jhqm2Dy5p&#10;OIdaxBD2KSpoQnCplL5qyKBfWEccuZvtDYYI+1rqHh8x3HRylSRf0mDLsaFBR98NVX/nu1FQrp8n&#10;dAUuZ0NxP7ldybeu/FVq+jkWexCBxvAWv9w/WsFmFdfGM/EIyPwf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7gIvYvwAAANwAAAAPAAAAAAAAAAAAAAAAAJgCAABkcnMvZG93bnJl&#10;di54bWxQSwUGAAAAAAQABAD1AAAAhAMAAAAA&#10;" path="m,l,,,4,,7r3,l3,10e" filled="f" strokeweight="0">
              <v:path arrowok="t" o:connecttype="custom" o:connectlocs="0,0;0,0;0,0;0,0;0,2540;0,2540;0,2540;0,2540;0,4445;0,4445;0,4445;1905,4445;1905,4445;1905,6350;1905,6350;1905,6350;1905,6350" o:connectangles="0,0,0,0,0,0,0,0,0,0,0,0,0,0,0,0,0"/>
            </v:shape>
            <v:shape id="Freeform 282" o:spid="_x0000_s1133" style="position:absolute;left:12026;top:12280;width:115;height:39;visibility:visible;mso-wrap-style:square;v-text-anchor:top" coordsize="18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TeqsYA&#10;AADcAAAADwAAAGRycy9kb3ducmV2LnhtbESPT2sCMRTE7wW/Q3hCbzWr0D9ujWILBVt76apob4/N&#10;cze6eVmSVNdv3wiFHoeZ+Q0zmXW2ESfywThWMBxkIIhLpw1XCtart7snECEia2wck4ILBZhNezcT&#10;zLU78xediliJBOGQo4I6xjaXMpQ1WQwD1xInb++8xZikr6T2eE5w28hRlj1Ii4bTQo0tvdZUHosf&#10;q+Dw+fHyvS203BhvwvDyuHtf6oVSt/1u/gwiUhf/w3/thVZwPxrD9Uw6AnL6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aTeqsYAAADcAAAADwAAAAAAAAAAAAAAAACYAgAAZHJz&#10;L2Rvd25yZXYueG1sUEsFBgAAAAAEAAQA9QAAAIsDAAAAAA==&#10;" path="m,l2,,5,,7,r,3l10,3r3,l13,6r2,l15,3r3,e" filled="f" strokeweight="0">
              <v:path arrowok="t" o:connecttype="custom" o:connectlocs="0,0;1270,0;1270,0;3175,0;3175,0;3175,0;4445,0;4445,1905;4445,1905;6350,1905;6350,1905;8255,1905;8255,3810;8255,3810;9525,3810;9525,1905;11430,1905" o:connectangles="0,0,0,0,0,0,0,0,0,0,0,0,0,0,0,0,0"/>
            </v:shape>
            <v:line id="Line 283" o:spid="_x0000_s1134" style="position:absolute;flip:y;visibility:visible" from="12141,12179" to="12217,1229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YEr4cQAAADcAAAADwAAAGRycy9kb3ducmV2LnhtbERPy2oCMRTdF/oP4Ra6q5lafDAaRSwt&#10;RVDR1oW76+R2ZnByMyTRiX9vFoUuD+c9nUfTiCs5X1tW8NrLQBAXVtdcKvj5/ngZg/ABWWNjmRTc&#10;yMN89vgwxVzbjnd03YdSpBD2OSqoQmhzKX1RkUHfsy1x4n6tMxgSdKXUDrsUbhrZz7KhNFhzaqiw&#10;pWVFxXl/MQp2mxGf3OclnuOpW2+Ph3J1eF8o9fwUFxMQgWL4F/+5v7SCwVuan86kIyBn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FgSvhxAAAANwAAAAPAAAAAAAAAAAA&#10;AAAAAKECAABkcnMvZG93bnJldi54bWxQSwUGAAAAAAQABAD5AAAAkgMAAAAA&#10;" strokeweight="0"/>
            <v:shape id="Freeform 284" o:spid="_x0000_s1135" style="position:absolute;left:12039;top:12179;width:248;height:882;visibility:visible;mso-wrap-style:square;v-text-anchor:top" coordsize="39,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YqLy8MA&#10;AADcAAAADwAAAGRycy9kb3ducmV2LnhtbESPQWvCQBSE7wX/w/KE3upGxSjRVUQoFjw1Knh8Zp9J&#10;TPZtyG5j/PduodDjMPPNMKtNb2rRUetKywrGowgEcWZ1ybmC0/HzYwHCeWSNtWVS8CQHm/XgbYWJ&#10;tg/+pi71uQgl7BJUUHjfJFK6rCCDbmQb4uDdbGvQB9nmUrf4COWmlpMoiqXBksNCgQ3tCsqq9Mco&#10;mO3ic1xV6Z7i7j6fp/YQXfqrUu/DfrsE4an3/+E/+ksHbjqG3zPhCMj1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YqLy8MAAADcAAAADwAAAAAAAAAAAAAAAACYAgAAZHJzL2Rv&#10;d25yZXYueG1sUEsFBgAAAAAEAAQA9QAAAIgDAAAAAA==&#10;" path="m28,r6,10l36,19r3,9l39,37r,10l36,53r-2,9l31,71,26,81r-3,6l18,96r-2,9l11,112r-3,9l3,130,,139e" filled="f" strokeweight="0">
              <v:path arrowok="t" o:connecttype="custom" o:connectlocs="17780,0;21590,6350;22860,12065;24765,17780;24765,23495;24765,29845;22860,33655;21590,39370;19685,45085;16510,51435;14605,55245;11430,60960;10160,66675;6985,71120;5080,76835;1905,82550;0,88265" o:connectangles="0,0,0,0,0,0,0,0,0,0,0,0,0,0,0,0,0"/>
            </v:shape>
            <v:shape id="Freeform 285" o:spid="_x0000_s1136" style="position:absolute;left:12039;top:13023;width:102;height:58;visibility:visible;mso-wrap-style:square;v-text-anchor:top" coordsize="16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UPNSMYA&#10;AADcAAAADwAAAGRycy9kb3ducmV2LnhtbESP3WoCMRSE7wu+QzgF72rWn6qsRilVS6si+PMAh83p&#10;ZnFzsmyi7r59Uyj0cpiZb5j5srGluFPtC8cK+r0EBHHmdMG5gst58zIF4QOyxtIxKWjJw3LReZpj&#10;qt2Dj3Q/hVxECPsUFZgQqlRKnxmy6HuuIo7et6sthijrXOoaHxFuSzlIkrG0WHBcMFjRu6HserpZ&#10;BfvdcNxOJv0PNtvDbdquR18rP1Kq+9y8zUAEasJ/+K/9qRW8DgfweyYeAbn4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UPNSMYAAADcAAAADwAAAAAAAAAAAAAAAACYAgAAZHJz&#10;L2Rvd25yZXYueG1sUEsFBgAAAAAEAAQA9QAAAIsDAAAAAA==&#10;" path="m,6r3,l3,9r2,l8,9,11,6r2,l13,3,16,e" filled="f" strokeweight="0">
              <v:path arrowok="t" o:connecttype="custom" o:connectlocs="0,3810;1905,3810;1905,3810;1905,5715;3175,5715;3175,5715;3175,5715;5080,5715;5080,5715;6985,3810;6985,3810;6985,3810;8255,3810;8255,1905;8255,1905;8255,1905;10160,0" o:connectangles="0,0,0,0,0,0,0,0,0,0,0,0,0,0,0,0,0"/>
            </v:shape>
            <v:shape id="Freeform 286" o:spid="_x0000_s1137" style="position:absolute;left:12141;top:12592;width:241;height:431;visibility:visible;mso-wrap-style:square;v-text-anchor:top" coordsize="38,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FIt/MQA&#10;AADcAAAADwAAAGRycy9kb3ducmV2LnhtbESPQWvCQBSE74L/YXmCN91YW7HRVaSg9CIa2+r1mX0m&#10;wezbkF01/ntXKHgcZuYbZjpvTCmuVLvCsoJBPwJBnFpdcKbg92fZG4NwHlljaZkU3MnBfNZuTTHW&#10;9sYJXXc+EwHCLkYFufdVLKVLczLo+rYiDt7J1gZ9kHUmdY23ADelfIuikTRYcFjIsaKvnNLz7mIU&#10;rCLc7N+T7Z0Obr0Yf+4T+3dMlOp2msUEhKfGv8L/7W+t4GM4hOeZcATk7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BSLfzEAAAA3AAAAA8AAAAAAAAAAAAAAAAAmAIAAGRycy9k&#10;b3ducmV2LnhtbFBLBQYAAAAABAAEAPUAAACJAwAAAAA=&#10;" path="m,68l2,65,5,62,7,56r,-3l10,50r2,-7l15,40r3,-6l20,31r3,-3l25,22r3,-3l30,16,33,9,35,6,38,e" filled="f" strokeweight="0">
              <v:path arrowok="t" o:connecttype="custom" o:connectlocs="0,43180;1270,41275;3175,39370;4445,35560;4445,33655;6350,31750;7620,27305;9525,25400;11430,21590;12700,19685;14605,17780;15875,13970;17780,12065;19050,10160;20955,5715;22225,3810;24130,0" o:connectangles="0,0,0,0,0,0,0,0,0,0,0,0,0,0,0,0,0"/>
            </v:shape>
            <v:line id="Line 287" o:spid="_x0000_s1138" style="position:absolute;visibility:visible" from="12382,12592" to="12414,1259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F4eJ8UAAADcAAAADwAAAGRycy9kb3ducmV2LnhtbESPT2sCMRTE7wW/Q3iCt5q1Vl23Rimi&#10;aG+tf8DjY/O6G9y8LJuo229vBKHHYWZ+w8wWra3ElRpvHCsY9BMQxLnThgsFh/36NQXhA7LGyjEp&#10;+CMPi3nnZYaZdjf+oesuFCJC2GeooAyhzqT0eUkWfd/VxNH7dY3FEGVTSN3gLcJtJd+SZCwtGo4L&#10;Jda0LCk/7y5Wgfkeb0Zfk+P0KFebMDil59TYg1K9bvv5ASJQG/7Dz/ZWKxgN3+FxJh4BOb8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F4eJ8UAAADcAAAADwAAAAAAAAAA&#10;AAAAAAChAgAAZHJzL2Rvd25yZXYueG1sUEsFBgAAAAAEAAQA+QAAAJMDAAAAAA==&#10;" strokeweight="0"/>
            <v:shape id="Freeform 288" o:spid="_x0000_s1139" style="position:absolute;left:12414;top:12592;width:114;height:552;visibility:visible;mso-wrap-style:square;v-text-anchor:top" coordsize="18,8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8fXKMYA&#10;AADcAAAADwAAAGRycy9kb3ducmV2LnhtbESPzW7CMBCE75V4B2uReqmKUyKgChiEKqA/N2i5L/Em&#10;DsTrELuQvn1dqRLH0cx8o5ktOluLC7W+cqzgaZCAIM6drrhU8PW5fnwG4QOyxtoxKfghD4t5726G&#10;mXZX3tJlF0oRIewzVGBCaDIpfW7Ioh+4hjh6hWsthijbUuoWrxFuazlMkrG0WHFcMNjQi6H8tPu2&#10;Co6T7fo9PW/S18ODM/ui2ExWH0Ol7vvdcgoiUBdu4f/2m1YwSkfwdyYeATn/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8fXKMYAAADcAAAADwAAAAAAAAAAAAAAAACYAgAAZHJz&#10;L2Rvd25yZXYueG1sUEsFBgAAAAAEAAQA9QAAAIsDAAAAAA==&#10;" path="m,l3,6,5,9r,7l8,22r,3l10,31r,6l10,43r3,7l13,53r,6l16,65r,6l16,74r2,6l18,87e" filled="f" strokeweight="0">
              <v:path arrowok="t" o:connecttype="custom" o:connectlocs="0,0;1905,3810;3175,5715;3175,10160;5080,13970;5080,15875;6350,19685;6350,23495;6350,27305;8255,31750;8255,33655;8255,37465;10160,41275;10160,45085;10160,46990;11430,50800;11430,55245" o:connectangles="0,0,0,0,0,0,0,0,0,0,0,0,0,0,0,0,0"/>
            </v:shape>
            <v:shape id="Freeform 289" o:spid="_x0000_s1140" style="position:absolute;left:12528;top:13144;width:83;height:19;visibility:visible;mso-wrap-style:square;v-text-anchor:top" coordsize="13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pr/DsYA&#10;AADcAAAADwAAAGRycy9kb3ducmV2LnhtbESP0WoCMRRE3wv+Q7gFX0rNWusiq1HEUimUPrj6Adfk&#10;urt2c7MkUbd/3xQKPg4zc4ZZrHrbiiv50DhWMB5lIIi1Mw1XCg779+cZiBCRDbaOScEPBVgtBw8L&#10;LIy78Y6uZaxEgnAoUEEdY1dIGXRNFsPIdcTJOzlvMSbpK2k83hLctvIly3JpseG0UGNHm5r0d3mx&#10;Cl63sydt9ufJ7vO4LXM3ffvy+qzU8LFfz0FE6uM9/N/+MAqmkxz+zqQjIJ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pr/DsYAAADcAAAADwAAAAAAAAAAAAAAAACYAgAAZHJz&#10;L2Rvd25yZXYueG1sUEsFBgAAAAAEAAQA9QAAAIsDAAAAAA==&#10;" path="m,l3,r,3l5,3r3,l10,3r3,l13,e" filled="f" strokeweight="0">
              <v:path arrowok="t" o:connecttype="custom" o:connectlocs="0,0;1905,0;1905,0;1905,1905;1905,1905;3175,1905;3175,1905;5080,1905;5080,1905;5080,1905;6350,1905;6350,1905;6350,1905;8255,1905;8255,0;8255,0;8255,0" o:connectangles="0,0,0,0,0,0,0,0,0,0,0,0,0,0,0,0,0"/>
            </v:shape>
            <v:shape id="Freeform 290" o:spid="_x0000_s1141" style="position:absolute;left:12611;top:13100;width:82;height:44;visibility:visible;mso-wrap-style:square;v-text-anchor:top" coordsize="13,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yJubscA&#10;AADcAAAADwAAAGRycy9kb3ducmV2LnhtbESPT0sDMRTE7wW/Q3iCl9Jma/EPa9MiUqv15G6VXp+b&#10;52bp5mVJYnf99kYo9DjMzG+YxWqwrTiSD41jBbNpBoK4crrhWsHH7nlyDyJEZI2tY1LwSwFWy4vR&#10;AnPtei7oWMZaJAiHHBWYGLtcylAZshimriNO3rfzFmOSvpbaY5/gtpXXWXYrLTacFgx29GSoOpQ/&#10;VsH+Zb1960s9e9+br83YZutPXxyUurocHh9ARBriOXxqv2oFN/M7+D+TjoBc/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sibm7HAAAA3AAAAA8AAAAAAAAAAAAAAAAAmAIAAGRy&#10;cy9kb3ducmV2LnhtbFBLBQYAAAAABAAEAPUAAACMAwAAAAA=&#10;" path="m,7l,4r2,l2,,5,,8,r2,l13,e" filled="f" strokeweight="0">
              <v:path arrowok="t" o:connecttype="custom" o:connectlocs="0,4445;0,2540;1270,2540;1270,2540;1270,0;1270,0;1270,0;3175,0;3175,0;3175,0;5080,0;5080,0;5080,0;6350,0;6350,0;6350,0;8255,0" o:connectangles="0,0,0,0,0,0,0,0,0,0,0,0,0,0,0,0,0"/>
            </v:shape>
            <v:shape id="Freeform 291" o:spid="_x0000_s1142" style="position:absolute;left:12693;top:13100;width:857;height:1079;visibility:visible;mso-wrap-style:square;v-text-anchor:top" coordsize="135,1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4HzcEA&#10;AADcAAAADwAAAGRycy9kb3ducmV2LnhtbERPz2vCMBS+C/sfwht4s+l0yqhG6dSBJ8E674/m2VSb&#10;l9JE7fbXL4eBx4/v92LV20bcqfO1YwVvSQqCuHS65krB9/Fr9AHCB2SNjWNS8EMeVsuXwQIz7R58&#10;oHsRKhFD2GeowITQZlL60pBFn7iWOHJn11kMEXaV1B0+Yrht5DhNZ9JizbHBYEtrQ+W1uFkF4TTZ&#10;1PvP8W9xsu+72cXkuN7mSg1f+3wOIlAfnuJ/904rmE7i2ngmHgG5/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IOB83BAAAA3AAAAA8AAAAAAAAAAAAAAAAAmAIAAGRycy9kb3du&#10;cmV2LnhtbFBLBQYAAAAABAAEAPUAAACGAwAAAAA=&#10;" path="m,l7,13r8,9l25,31r8,13l41,53,51,65r8,10l69,84r7,12l84,105r10,10l102,127r8,9l117,149r8,9l135,170e" filled="f" strokeweight="0">
              <v:path arrowok="t" o:connecttype="custom" o:connectlocs="0,0;4445,8255;9525,13970;15875,19685;20955,27940;26035,33655;32385,41275;37465,47625;43815,53340;48260,60960;53340,66675;59690,73025;64770,80645;69850,86360;74295,94615;79375,100330;85725,107950" o:connectangles="0,0,0,0,0,0,0,0,0,0,0,0,0,0,0,0,0"/>
            </v:shape>
            <v:shape id="Freeform 292" o:spid="_x0000_s1143" style="position:absolute;left:12693;top:14179;width:857;height:102;visibility:visible;mso-wrap-style:square;v-text-anchor:top" coordsize="135,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mpw6cQA&#10;AADcAAAADwAAAGRycy9kb3ducmV2LnhtbESPQYvCMBSE74L/ITzBm6a6Kms1iiwoelp1dw/eHs2z&#10;LTYvpYlt/fdGWPA4zMw3zHLdmkLUVLncsoLRMAJBnFidc6rg92c7+AThPLLGwjIpeJCD9arbWWKs&#10;bcMnqs8+FQHCLkYFmfdlLKVLMjLohrYkDt7VVgZ9kFUqdYVNgJtCjqNoJg3mHBYyLOkro+R2vhsF&#10;tUzryzH/u3zjQTfT3XGcbCc7pfq9drMA4an17/B/e68VTD/m8DoTjoBcP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pqcOnEAAAA3AAAAA8AAAAAAAAAAAAAAAAAmAIAAGRycy9k&#10;b3ducmV2LnhtbFBLBQYAAAAABAAEAPUAAACJAwAAAAA=&#10;" path="m135,l125,r-8,3l110,3,99,7r-7,l84,7r-8,l66,10r-7,l51,10r-8,l33,10r-8,3l18,13,7,13,,16e" filled="f" strokeweight="0">
              <v:path arrowok="t" o:connecttype="custom" o:connectlocs="85725,0;79375,0;74295,1905;69850,1905;62865,4445;58420,4445;53340,4445;48260,4445;41910,6350;37465,6350;32385,6350;27305,6350;20955,6350;15875,8255;11430,8255;4445,8255;0,10160" o:connectangles="0,0,0,0,0,0,0,0,0,0,0,0,0,0,0,0,0"/>
            </v:shape>
            <v:shape id="Freeform 293" o:spid="_x0000_s1144" style="position:absolute;left:12268;top:14262;width:425;height:19;visibility:visible;mso-wrap-style:square;v-text-anchor:top" coordsize="67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FP6fcIA&#10;AADcAAAADwAAAGRycy9kb3ducmV2LnhtbERPTU8CMRC9m/gfmjHhJl0IIC4UggSjFw4ich62w3Z1&#10;O13bwq78ensw8fjyvufLztbiQj5UjhUM+hkI4sLpiksF+/fn+ymIEJE11o5JwQ8FWC5ub+aYa9fy&#10;G112sRQphEOOCkyMTS5lKAxZDH3XECfu5LzFmKAvpfbYpnBby2GWTaTFilODwYbWhoqv3dkqaK/j&#10;z+Nme3h8OE2cftEfT56+jVK9u241AxGpi//iP/erVjAepfnpTDoCcvE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EU/p9wgAAANwAAAAPAAAAAAAAAAAAAAAAAJgCAABkcnMvZG93&#10;bnJldi54bWxQSwUGAAAAAAQABAD1AAAAhwMAAAAA&#10;" path="m67,3l62,,59,,54,,49,,46,,41,,39,,33,,31,,26,3r-3,l18,3r-3,l10,3,5,3,,3e" filled="f" strokeweight="0">
              <v:path arrowok="t" o:connecttype="custom" o:connectlocs="42545,1905;39370,0;37465,0;34290,0;31115,0;29210,0;26035,0;24765,0;20955,0;19685,0;16510,1905;14605,1905;11430,1905;9525,1905;6350,1905;3175,1905;0,1905" o:connectangles="0,0,0,0,0,0,0,0,0,0,0,0,0,0,0,0,0"/>
            </v:shape>
            <v:shape id="Freeform 294" o:spid="_x0000_s1145" style="position:absolute;left:10966;top:14281;width:1302;height:19;visibility:visible;mso-wrap-style:square;v-text-anchor:top" coordsize="205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xS7rsYA&#10;AADcAAAADwAAAGRycy9kb3ducmV2LnhtbESPT2sCMRTE74LfITzBi2hWsSKrUUpLpaW9uP45PzfP&#10;3cXNy5pE3X77plDocZiZ3zDLdWtqcSfnK8sKxqMEBHFudcWFgv3ubTgH4QOyxtoyKfgmD+tVt7PE&#10;VNsHb+mehUJECPsUFZQhNKmUPi/JoB/Zhjh6Z+sMhihdIbXDR4SbWk6SZCYNVhwXSmzopaT8kt2M&#10;gk9zPZ72m6tz2WEw+7DH6dfh1SrV77XPCxCB2vAf/mu/awVP0zH8nolHQK5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xS7rsYAAADcAAAADwAAAAAAAAAAAAAAAACYAgAAZHJz&#10;L2Rvd25yZXYueG1sUEsFBgAAAAAEAAQA9QAAAIsDAAAAAA==&#10;" path="m205,l192,,180,,167,,154,,139,,126,,113,,100,,90,3,77,3,64,3,52,3,39,3,26,3,13,,,e" filled="f" strokeweight="0">
              <v:path arrowok="t" o:connecttype="custom" o:connectlocs="130175,0;121920,0;114300,0;106045,0;97790,0;88265,0;80010,0;71755,0;63500,0;57150,1905;48895,1905;40640,1905;33020,1905;24765,1905;16510,1905;8255,0;0,0" o:connectangles="0,0,0,0,0,0,0,0,0,0,0,0,0,0,0,0,0"/>
            </v:shape>
            <v:shape id="Freeform 295" o:spid="_x0000_s1146" style="position:absolute;left:10153;top:14262;width:813;height:76;visibility:visible;mso-wrap-style:square;v-text-anchor:top" coordsize="128,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2jfDMYA&#10;AADcAAAADwAAAGRycy9kb3ducmV2LnhtbESP0WrCQBRE3wv9h+UWfKubBi0aXUWEammx0MQPuGSv&#10;2dDs3TS7MenfdwsFH4eZOcOst6NtxJU6XztW8DRNQBCXTtdcKTgXL48LED4ga2wck4If8rDd3N+t&#10;MdNu4E+65qESEcI+QwUmhDaT0peGLPqpa4mjd3GdxRBlV0nd4RDhtpFpkjxLizXHBYMt7Q2VX3lv&#10;FQzvZn58S/u83+9Op48DFovvZaHU5GHcrUAEGsMt/N9+1QrmsxT+zsQjID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2jfDMYAAADcAAAADwAAAAAAAAAAAAAAAACYAgAAZHJz&#10;L2Rvd25yZXYueG1sUEsFBgAAAAAEAAQA9QAAAIsDAAAAAA==&#10;" path="m128,3r-5,l116,3r-11,l98,3r-8,l82,3r-7,l64,3,57,,49,,41,3r-7,l23,3,16,6,8,9,,12e" filled="f" strokeweight="0">
              <v:path arrowok="t" o:connecttype="custom" o:connectlocs="81280,1905;78105,1905;73660,1905;66675,1905;62230,1905;57150,1905;52070,1905;47625,1905;40640,1905;36195,0;31115,0;26035,1905;21590,1905;14605,1905;10160,3810;5080,5715;0,7620" o:connectangles="0,0,0,0,0,0,0,0,0,0,0,0,0,0,0,0,0"/>
            </v:shape>
            <v:shape id="Freeform 296" o:spid="_x0000_s1147" style="position:absolute;left:9569;top:14300;width:584;height:57;visibility:visible;mso-wrap-style:square;v-text-anchor:top" coordsize="92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lxxMYA&#10;AADcAAAADwAAAGRycy9kb3ducmV2LnhtbESPT2sCMRTE7wW/Q3iCt5pdbaXdGkUqhQq9+OfS22Pz&#10;3KxuXrZJuq7f3giFHoeZ+Q0zX/a2ER35UDtWkI8zEMSl0zVXCg77j8cXECEia2wck4IrBVguBg9z&#10;LLS78Ja6XaxEgnAoUIGJsS2kDKUhi2HsWuLkHZ23GJP0ldQeLwluGznJspm0WHNaMNjSu6HyvPu1&#10;Ck7r03nz9fqd5z6v27U0Hf8cjkqNhv3qDUSkPv6H/9qfWsHz0xTuZ9IRkI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glxxMYAAADcAAAADwAAAAAAAAAAAAAAAACYAgAAZHJz&#10;L2Rvd25yZXYueG1sUEsFBgAAAAAEAAQA9QAAAIsDAAAAAA==&#10;" path="m92,6r-5,l82,6r-7,l69,6,64,3r-7,l51,3r-5,l41,3,34,,28,,23,3r-5,l11,3,5,6,,9e" filled="f" strokeweight="0">
              <v:path arrowok="t" o:connecttype="custom" o:connectlocs="58420,3810;55245,3810;52070,3810;47625,3810;43815,3810;40640,1905;36195,1905;32385,1905;29210,1905;26035,1905;21590,0;17780,0;14605,1905;11430,1905;6985,1905;3175,3810;0,5715" o:connectangles="0,0,0,0,0,0,0,0,0,0,0,0,0,0,0,0,0"/>
            </v:shape>
            <v:shape id="Freeform 297" o:spid="_x0000_s1148" style="position:absolute;left:9036;top:14357;width:533;height:197;visibility:visible;mso-wrap-style:square;v-text-anchor:top" coordsize="84,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+ncTsQA&#10;AADcAAAADwAAAGRycy9kb3ducmV2LnhtbESP3YrCMBSE7xd8h3AE7zRVdNHaKO6CsCKL+PMAx+b0&#10;R5uT0mS1vr0RhL0cZuYbJlm2phI3alxpWcFwEIEgTq0uOVdwOq77UxDOI2usLJOCBzlYLjofCcba&#10;3nlPt4PPRYCwi1FB4X0dS+nSggy6ga2Jg5fZxqAPssmlbvAe4KaSoyj6lAZLDgsF1vRdUHo9/BkF&#10;X9MtX4/b2eXXt6MzPepscxnulOp129UchKfW/4ff7R+tYDIew+tMOAJy8QQ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Pp3E7EAAAA3AAAAA8AAAAAAAAAAAAAAAAAmAIAAGRycy9k&#10;b3ducmV2LnhtbFBLBQYAAAAABAAEAPUAAACJAwAAAAA=&#10;" path="m84,l79,3r-5,l69,6,61,9r-5,l51,13r-5,l41,16r-5,l31,19r-6,l20,22r-5,3l10,25,5,28,,31e" filled="f" strokeweight="0">
              <v:path arrowok="t" o:connecttype="custom" o:connectlocs="53340,0;50165,1905;46990,1905;43815,3810;38735,5715;35560,5715;32385,8255;29210,8255;26035,10160;22860,10160;19685,12065;15875,12065;12700,13970;9525,15875;6350,15875;3175,17780;0,19685" o:connectangles="0,0,0,0,0,0,0,0,0,0,0,0,0,0,0,0,0"/>
            </v:shape>
            <v:shape id="Freeform 298" o:spid="_x0000_s1149" style="position:absolute;left:7734;top:14554;width:1302;height:254;visibility:visible;mso-wrap-style:square;v-text-anchor:top" coordsize="205,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oqOScIA&#10;AADcAAAADwAAAGRycy9kb3ducmV2LnhtbESPQYvCMBSE78L+h/CEvWmqriLVKLIg7NV2L709mmdb&#10;bV5CE2311xthYY/DzHzDbPeDacWdOt9YVjCbJiCIS6sbrhT85sfJGoQPyBpby6TgQR72u4/RFlNt&#10;ez7RPQuViBD2KSqoQ3CplL6syaCfWkccvbPtDIYou0rqDvsIN62cJ8lKGmw4LtTo6Lum8prdjIKF&#10;LQo8rquDGxaXW3l55pnrc6U+x8NhAyLQEP7Df+0frWD5tYT3mXgE5O4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eio5JwgAAANwAAAAPAAAAAAAAAAAAAAAAAJgCAABkcnMvZG93&#10;bnJldi54bWxQSwUGAAAAAAQABAD1AAAAhwMAAAAA&#10;" path="m205,l192,,179,3,166,6,154,9r-13,3l128,15r-13,l102,19,90,22,77,25,64,28,51,31,39,34,26,37r-13,l,40e" filled="f" strokeweight="0">
              <v:path arrowok="t" o:connecttype="custom" o:connectlocs="130175,0;121920,0;113665,1905;105410,3810;97790,5715;89535,7620;81280,9525;73025,9525;64770,12065;57150,13970;48895,15875;40640,17780;32385,19685;24765,21590;16510,23495;8255,23495;0,25400" o:connectangles="0,0,0,0,0,0,0,0,0,0,0,0,0,0,0,0,0"/>
            </v:shape>
            <v:shape id="Freeform 299" o:spid="_x0000_s1150" style="position:absolute;left:6807;top:14808;width:927;height:38;visibility:visible;mso-wrap-style:square;v-text-anchor:top" coordsize="146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MBvnMUA&#10;AADcAAAADwAAAGRycy9kb3ducmV2LnhtbESPUWvCMBSF34X9h3AHvs104mR0RpGhIIIP6/YD7pq7&#10;ttrcxCS21V+/DAY+Hs453+EsVoNpRUc+NJYVPE8yEMSl1Q1XCr4+t0+vIEJE1thaJgVXCrBaPowW&#10;mGvb8wd1RaxEgnDIUUEdo8ulDGVNBsPEOuLk/VhvMCbpK6k99gluWjnNsrk02HBaqNHRe03lqbgY&#10;Bd/7U3Vwvuji7Xg+bBz2m2O3Vmr8OKzfQEQa4j38395pBS+zOfydSUdAL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4wG+cxQAAANwAAAAPAAAAAAAAAAAAAAAAAJgCAABkcnMv&#10;ZG93bnJldi54bWxQSwUGAAAAAAQABAD1AAAAigMAAAAA&#10;" path="m146,l136,r-8,l118,r-8,l100,3,90,3r-8,l72,3r-8,l54,6,44,6r-8,l28,3,18,3r-7,l,e" filled="f" strokeweight="0">
              <v:path arrowok="t" o:connecttype="custom" o:connectlocs="92710,0;86360,0;81280,0;74930,0;69850,0;63500,1905;57150,1905;52070,1905;45720,1905;40640,1905;34290,3810;27940,3810;22860,3810;17780,1905;11430,1905;6985,1905;0,0" o:connectangles="0,0,0,0,0,0,0,0,0,0,0,0,0,0,0,0,0"/>
            </v:shape>
            <v:shape id="Freeform 300" o:spid="_x0000_s1151" style="position:absolute;left:5149;top:14693;width:1658;height:134;visibility:visible;mso-wrap-style:square;v-text-anchor:top" coordsize="261,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V6CpsUA&#10;AADcAAAADwAAAGRycy9kb3ducmV2LnhtbESPQWvCQBSE74L/YXmF3ppNbNpK6hrEaKnQS6MXb4/s&#10;axKafRuyq8Z/7xYKHoeZ+YZZ5KPpxJkG11pWkEQxCOLK6pZrBYf99mkOwnlkjZ1lUnAlB/lyOllg&#10;pu2Fv+lc+loECLsMFTTe95mUrmrIoItsTxy8HzsY9EEOtdQDXgLcdHIWx6/SYMthocGe1g1Vv+XJ&#10;KPgoTn53NCUnm+eUxgLT4qu0Sj0+jKt3EJ5Gfw//tz+1gpf0Df7OhCMgl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1XoKmxQAAANwAAAAPAAAAAAAAAAAAAAAAAJgCAABkcnMv&#10;ZG93bnJldi54bWxQSwUGAAAAAAQABAD1AAAAigMAAAAA&#10;" path="m261,18r-15,3l231,21r-18,l197,21,182,18r-18,l149,15r-18,l115,12,100,9,82,9,67,6,49,3,34,3,18,,,e" filled="f" strokeweight="0">
              <v:path arrowok="t" o:connecttype="custom" o:connectlocs="165735,11430;156210,13335;146685,13335;135255,13335;125095,13335;115570,11430;104140,11430;94615,9525;83185,9525;73025,7620;63500,5715;52070,5715;42545,3810;31115,1905;21590,1905;11430,0;0,0" o:connectangles="0,0,0,0,0,0,0,0,0,0,0,0,0,0,0,0,0"/>
            </v:shape>
            <v:shape id="Freeform 301" o:spid="_x0000_s1152" style="position:absolute;left:4356;top:14497;width:793;height:196;visibility:visible;mso-wrap-style:square;v-text-anchor:top" coordsize="125,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RC28MA&#10;AADcAAAADwAAAGRycy9kb3ducmV2LnhtbERPTWsCMRC9F/wPYQQvRbMWq7Iapa0slN5qVfA2bMbN&#10;4maybKLG/vrmUPD4eN/LdbSNuFLna8cKxqMMBHHpdM2Vgt1PMZyD8AFZY+OYFNzJw3rVe1pirt2N&#10;v+m6DZVIIexzVGBCaHMpfWnIoh+5ljhxJ9dZDAl2ldQd3lK4beRLlk2lxZpTg8GWPgyV5+3FKpgd&#10;9qaYHjfvv9HNCzn+MpvnXVRq0I9vCxCBYniI/92fWsHrJK1NZ9IRkK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ZRC28MAAADcAAAADwAAAAAAAAAAAAAAAACYAgAAZHJzL2Rv&#10;d25yZXYueG1sUEsFBgAAAAAEAAQA9QAAAIgDAAAAAA==&#10;" path="m125,31r-7,-3l112,24r-10,l95,21,87,18r-8,l71,15,64,12r-8,l48,9,41,6r-8,l23,3r-8,l8,,,e" filled="f" strokeweight="0">
              <v:path arrowok="t" o:connecttype="custom" o:connectlocs="79375,19685;74930,17780;71120,15240;64770,15240;60325,13335;55245,11430;50165,11430;45085,9525;40640,7620;35560,7620;30480,5715;26035,3810;20955,3810;14605,1905;9525,1905;5080,0;0,0" o:connectangles="0,0,0,0,0,0,0,0,0,0,0,0,0,0,0,0,0"/>
            </v:shape>
            <v:shape id="Freeform 302" o:spid="_x0000_s1153" style="position:absolute;left:2844;top:14103;width:1512;height:394;visibility:visible;mso-wrap-style:square;v-text-anchor:top" coordsize="238,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WIZOMIA&#10;AADcAAAADwAAAGRycy9kb3ducmV2LnhtbESPQYvCMBSE7wv+h/AEL4umiitajSKC4HVdvT+bZ1tN&#10;XkoT2+qv3wgLexxm5htmtemsEQ3VvnSsYDxKQBBnTpecKzj97IdzED4gazSOScGTPGzWvY8Vptq1&#10;/E3NMeQiQtinqKAIoUql9FlBFv3IVcTRu7raYoiyzqWusY1wa+QkSWbSYslxocCKdgVl9+PDKjgn&#10;26e8to+L+1zQ62bsOG86o9Sg322XIAJ14T/81z5oBV/TBbzPxCMg17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Yhk4wgAAANwAAAAPAAAAAAAAAAAAAAAAAJgCAABkcnMvZG93&#10;bnJldi54bWxQSwUGAAAAAAQABAD1AAAAhwMAAAAA&#10;" path="m238,62l222,56,210,49,194,43,179,37,166,31,151,28,135,25,123,19,107,15,92,12,77,9,61,6,46,3,31,3,15,,,e" filled="f" strokeweight="0">
              <v:path arrowok="t" o:connecttype="custom" o:connectlocs="151130,39370;140970,35560;133350,31115;123190,27305;113665,23495;105410,19685;95885,17780;85725,15875;78105,12065;67945,9525;58420,7620;48895,5715;38735,3810;29210,1905;19685,1905;9525,0;0,0" o:connectangles="0,0,0,0,0,0,0,0,0,0,0,0,0,0,0,0,0"/>
            </v:shape>
            <v:shape id="Freeform 303" o:spid="_x0000_s1154" style="position:absolute;left:603;top:14103;width:2241;height:648;visibility:visible;mso-wrap-style:square;v-text-anchor:top" coordsize="353,1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lFmtcEA&#10;AADcAAAADwAAAGRycy9kb3ducmV2LnhtbERPzWrCQBC+F/oOyxR6KXWjoEjqKqIURBCM+gBDdkyC&#10;2dmwu42pT985FDx+fP+L1eBa1VOIjWcD41EGirj0tuHKwOX8/TkHFROyxdYzGfilCKvl68sCc+vv&#10;XFB/SpWSEI45GqhT6nKtY1mTwzjyHbFwVx8cJoGh0jbgXcJdqydZNtMOG5aGGjva1FTeTj/OwDRu&#10;imv3YQ/hON/2xWz/GONha8z727D+ApVoSE/xv3tnxTeV+XJGjoBe/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JRZrXBAAAA3AAAAA8AAAAAAAAAAAAAAAAAmAIAAGRycy9kb3du&#10;cmV2LnhtbFBLBQYAAAAABAAEAPUAAACGAwAAAAA=&#10;" path="m353,l330,6r-21,9l286,22r-20,9l243,40r-21,9l202,56r-23,9l158,71r-23,9l115,86,92,90,69,96,46,99r-23,3l,102e" filled="f" strokeweight="0">
              <v:path arrowok="t" o:connecttype="custom" o:connectlocs="224155,0;209550,3810;196215,9525;181610,13970;168910,19685;154305,25400;140970,31115;128270,35560;113665,41275;100330,45085;85725,50800;73025,54610;58420,57150;43815,60960;29210,62865;14605,64770;0,64770" o:connectangles="0,0,0,0,0,0,0,0,0,0,0,0,0,0,0,0,0"/>
            </v:shape>
            <v:shape id="Freeform 304" o:spid="_x0000_s1155" style="position:absolute;left:165;top:14732;width:438;height:19;visibility:visible;mso-wrap-style:square;v-text-anchor:top" coordsize="69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4e/R8QA&#10;AADcAAAADwAAAGRycy9kb3ducmV2LnhtbESPQWvCQBSE74X+h+UJ3nSjxaLRVUQrWDy0ptLzM/tM&#10;QrNvw+5q0n/vFoQeh5n5hlmsOlOLGzlfWVYwGiYgiHOrKy4UnL52gykIH5A11pZJwS95WC2fnxaY&#10;atvykW5ZKESEsE9RQRlCk0rp85IM+qFtiKN3sc5giNIVUjtsI9zUcpwkr9JgxXGhxIY2JeU/2dUo&#10;+DhvDb0V3fvRz04v+cG1mfv+VKrf69ZzEIG68B9+tPdawWQygr8z8QjI5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OHv0fEAAAA3AAAAA8AAAAAAAAAAAAAAAAAmAIAAGRycy9k&#10;b3ducmV2LnhtbFBLBQYAAAAABAAEAPUAAACJAwAAAAA=&#10;" path="m69,3r-5,l58,,56,,51,,46,,43,,38,,35,,30,,25,,23,,18,,12,,10,,5,,,e" filled="f" strokeweight="0">
              <v:path arrowok="t" o:connecttype="custom" o:connectlocs="43815,1905;40640,1905;36830,0;35560,0;32385,0;29210,0;27305,0;24130,0;22225,0;19050,0;15875,0;14605,0;11430,0;7620,0;6350,0;3175,0;0,0" o:connectangles="0,0,0,0,0,0,0,0,0,0,0,0,0,0,0,0,0"/>
            </v:shape>
            <v:shape id="Freeform 305" o:spid="_x0000_s1156" style="position:absolute;left:165;top:14478;width:241;height:254;visibility:visible;mso-wrap-style:square;v-text-anchor:top" coordsize="38,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8YM6cYA&#10;AADcAAAADwAAAGRycy9kb3ducmV2LnhtbESPQWvCQBSE7wX/w/KE3upGS0Siq2hFKLUUjIV6fGSf&#10;SUj2bZrdxuTfdwtCj8PMfMOsNr2pRUetKy0rmE4iEMSZ1SXnCj7Ph6cFCOeRNdaWScFADjbr0cMK&#10;E21vfKIu9bkIEHYJKii8bxIpXVaQQTexDXHwrrY16INsc6lbvAW4qeUsiubSYMlhocCGXgrKqvTH&#10;KNgd6a1//ni333s8ZpeFrdKvIVLqcdxvlyA89f4/fG+/agVxPIO/M+EIyP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8YM6cYAAADcAAAADwAAAAAAAAAAAAAAAACYAgAAZHJz&#10;L2Rvd25yZXYueG1sUEsFBgAAAAAEAAQA9QAAAIsDAAAAAA==&#10;" path="m,40l2,37r,-3l5,31r,-4l7,24r3,-3l12,18r3,-3l18,12,20,9r3,l25,6,28,3r5,l35,r3,e" filled="f" strokeweight="0">
              <v:path arrowok="t" o:connecttype="custom" o:connectlocs="0,25400;1270,23495;1270,21590;3175,19685;3175,17145;4445,15240;6350,13335;7620,11430;9525,9525;11430,7620;12700,5715;14605,5715;15875,3810;17780,1905;20955,1905;22225,0;24130,0" o:connectangles="0,0,0,0,0,0,0,0,0,0,0,0,0,0,0,0,0"/>
            </v:shape>
            <v:shape id="Freeform 306" o:spid="_x0000_s1157" style="position:absolute;left:387;top:13963;width:70;height:515;visibility:visible;mso-wrap-style:square;v-text-anchor:top" coordsize="11,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cHc9cUA&#10;AADcAAAADwAAAGRycy9kb3ducmV2LnhtbESPT2vCQBTE7wW/w/KE3urGf6VEVxFRVPBQTUuvj+wz&#10;CWbfht1tjN/eFQo9DjPzG2a+7EwtWnK+sqxgOEhAEOdWV1wo+Mq2bx8gfEDWWFsmBXfysFz0XuaY&#10;anvjE7XnUIgIYZ+igjKEJpXS5yUZ9APbEEfvYp3BEKUrpHZ4i3BTy1GSvEuDFceFEhtal5Rfz79G&#10;weazzY5u8rM9unAaH/Js933vWKnXfreagQjUhf/wX3uvFUynY3ieiUdALh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wdz1xQAAANwAAAAPAAAAAAAAAAAAAAAAAJgCAABkcnMv&#10;ZG93bnJldi54bWxQSwUGAAAAAAQABAD1AAAAigMAAAAA&#10;" path="m3,81l6,75,8,71r,-6l11,62r,-6l11,50r,-3l8,41r,-7l8,31,6,25r,-6l3,16r,-6l,7,,e" filled="f" strokeweight="0">
              <v:path arrowok="t" o:connecttype="custom" o:connectlocs="1905,51435;3810,47625;5080,45085;5080,41275;6985,39370;6985,35560;6985,31750;6985,29845;5080,26035;5080,21590;5080,19685;3810,15875;3810,12065;1905,10160;1905,6350;0,4445;0,0" o:connectangles="0,0,0,0,0,0,0,0,0,0,0,0,0,0,0,0,0"/>
            </v:shape>
            <v:line id="Line 307" o:spid="_x0000_s1158" style="position:absolute;flip:y;visibility:visible" from="387,13595" to="393,139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2XIQsYAAADcAAAADwAAAGRycy9kb3ducmV2LnhtbESPQWsCMRSE7wX/Q3hCbzVbqW3ZGkUs&#10;FRFUtPXQ23Pzuru4eVmS6MZ/bwqFHoeZ+YYZT6NpxIWcry0reBxkIIgLq2suFXx9fjy8gvABWWNj&#10;mRRcycN00rsbY65txzu67EMpEoR9jgqqENpcSl9UZNAPbEucvB/rDIYkXSm1wy7BTSOHWfYsDdac&#10;FipsaV5RcdqfjYLd5oWPbnGOp3js1tvvQ7k6vM+Uuu/H2RuIQDH8h//aS61gNHqC3zPpCMjJD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dlyELGAAAA3AAAAA8AAAAAAAAA&#10;AAAAAAAAoQIAAGRycy9kb3ducmV2LnhtbFBLBQYAAAAABAAEAPkAAACUAwAAAAA=&#10;" strokeweight="0"/>
            <v:shape id="Freeform 308" o:spid="_x0000_s1159" style="position:absolute;left:387;top:12141;width:571;height:1454;visibility:visible;mso-wrap-style:square;v-text-anchor:top" coordsize="90,2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2Br8QA&#10;AADcAAAADwAAAGRycy9kb3ducmV2LnhtbESPT2vCQBTE74LfYXlCb7oxNFZSV9FSsYgX/+D5kX1N&#10;0mbfxuwa47fvCkKPw8z8hpktOlOJlhpXWlYwHkUgiDOrS84VnI7r4RSE88gaK8uk4E4OFvN+b4ap&#10;tjfeU3vwuQgQdikqKLyvUyldVpBBN7I1cfC+bWPQB9nkUjd4C3BTyTiKJtJgyWGhwJo+Csp+D1cT&#10;KK8/8Wesq93FeCNlu9m/nbcrpV4G3fIdhKfO/4ef7S+tIEkSeJwJR0DO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1Nga/EAAAA3AAAAA8AAAAAAAAAAAAAAAAAmAIAAGRycy9k&#10;b3ducmV2LnhtbFBLBQYAAAAABAAEAPUAAACJAwAAAAA=&#10;" path="m,229l6,213,8,198r5,-13l18,170r5,-15l29,139r5,-12l41,111,46,99,52,84,59,71,64,56,72,40,77,28,82,12,90,e" filled="f" strokeweight="0">
              <v:path arrowok="t" o:connecttype="custom" o:connectlocs="0,145415;3810,135255;5080,125730;8255,117475;11430,107950;14605,98425;18415,88265;21590,80645;26035,70485;29210,62865;33020,53340;37465,45085;40640,35560;45720,25400;48895,17780;52070,7620;57150,0" o:connectangles="0,0,0,0,0,0,0,0,0,0,0,0,0,0,0,0,0"/>
            </v:shape>
            <v:shape id="Freeform 309" o:spid="_x0000_s1160" style="position:absolute;left:958;top:10629;width:604;height:1512;visibility:visible;mso-wrap-style:square;v-text-anchor:top" coordsize="95,2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KbUMUA&#10;AADcAAAADwAAAGRycy9kb3ducmV2LnhtbESPT2vCQBTE74V+h+UVvBTdVPAPqWsoBUHwEKLi+ZF9&#10;ZoPZt2l2G5Nv3y0IHoeZ+Q2zyQbbiJ46XztW8DFLQBCXTtdcKTifdtM1CB+QNTaOScFIHrLt68sG&#10;U+3uXFB/DJWIEPYpKjAhtKmUvjRk0c9cSxy9q+sshii7SuoO7xFuGzlPkqW0WHNcMNjSt6Hydvy1&#10;CriYXw65/THjKX+/rG+tua64UGryNnx9ggg0hGf40d5rBYvFEv7PxCMgt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optQxQAAANwAAAAPAAAAAAAAAAAAAAAAAJgCAABkcnMv&#10;ZG93bnJldi54bWxQSwUGAAAAAAQABAD1AAAAigMAAAAA&#10;" path="m,238l5,223r8,-16l18,195r5,-16l31,164r5,-15l41,133r8,-12l54,105,59,90,67,74,72,59,77,47,82,31,90,16,95,e" filled="f" strokeweight="0">
              <v:path arrowok="t" o:connecttype="custom" o:connectlocs="0,151130;3175,141605;8255,131445;11430,123825;14605,113665;19685,104140;22860,94615;26035,84455;31115,76835;34290,66675;37465,57150;42545,46990;45720,37465;48895,29845;52070,19685;57150,10160;60325,0" o:connectangles="0,0,0,0,0,0,0,0,0,0,0,0,0,0,0,0,0"/>
            </v:shape>
            <v:shape id="Freeform 310" o:spid="_x0000_s1161" style="position:absolute;left:1282;top:9632;width:280;height:997;visibility:visible;mso-wrap-style:square;v-text-anchor:top" coordsize="44,1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DG+sYA&#10;AADcAAAADwAAAGRycy9kb3ducmV2LnhtbESP3WrCQBSE74W+w3IKvTObitqSuhEptIhiaVMf4Jg9&#10;+aHZs2l2jfHtXUHwcpiZb5jFcjCN6KlztWUFz1EMgji3uuZSwf73Y/wKwnlkjY1lUnAmB8v0YbTA&#10;RNsT/1Cf+VIECLsEFVTet4mULq/IoItsSxy8wnYGfZBdKXWHpwA3jZzE8VwarDksVNjSe0X5X3Y0&#10;Cja0LvrVYYqbyXY3/fr8LzO3/Vbq6XFYvYHwNPh7+NZeawWz2Qtcz4QjINML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ADG+sYAAADcAAAADwAAAAAAAAAAAAAAAACYAgAAZHJz&#10;L2Rvd25yZXYueG1sUEsFBgAAAAAEAAQA9QAAAIsDAAAAAA==&#10;" path="m44,157r-3,-9l39,139,33,129r-2,-9l26,111r-3,-9l21,92,16,80,13,71,10,62,8,52,5,43,3,31,3,21,,9,,e" filled="f" strokeweight="0">
              <v:path arrowok="t" o:connecttype="custom" o:connectlocs="27940,99695;26035,93980;24765,88265;20955,81915;19685,76200;16510,70485;14605,64770;13335,58420;10160,50800;8255,45085;6350,39370;5080,33020;3175,27305;1905,19685;1905,13335;0,5715;0,0" o:connectangles="0,0,0,0,0,0,0,0,0,0,0,0,0,0,0,0,0"/>
            </v:shape>
            <v:shape id="Freeform 311" o:spid="_x0000_s1162" style="position:absolute;left:1282;top:8020;width:311;height:1612;visibility:visible;mso-wrap-style:square;v-text-anchor:top" coordsize="49,2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rwPgr4A&#10;AADcAAAADwAAAGRycy9kb3ducmV2LnhtbERPTWsCMRC9F/wPYQRvNWvRIqtRRBG81pZCb0MybhaT&#10;yZLE3e2/N4dCj4/3vd2P3omeYmoDK1jMKxDEOpiWGwVfn+fXNYiUkQ26wKTglxLsd5OXLdYmDPxB&#10;/TU3ooRwqlGBzbmrpUzaksc0Dx1x4W4heswFxkaaiEMJ906+VdW79NhyabDY0dGSvl8fXkHn7Un/&#10;6P5cDYll8310SxmdUrPpeNiAyDTmf/Gf+2IUrFZlbTlTjoDcPQ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L68D4K+AAAA3AAAAA8AAAAAAAAAAAAAAAAAmAIAAGRycy9kb3ducmV2&#10;LnhtbFBLBQYAAAAABAAEAPUAAACDAwAAAAA=&#10;" path="m,254l,235,,220,,204,3,186,5,170r5,-15l13,139r5,-15l21,109,26,93,28,78,33,65,39,50,41,34,46,19,49,e" filled="f" strokeweight="0">
              <v:path arrowok="t" o:connecttype="custom" o:connectlocs="0,161290;0,149225;0,139700;0,129540;1905,118110;3175,107950;6350,98425;8255,88265;11430,78740;13335,69215;16510,59055;17780,49530;20955,41275;24765,31750;26035,21590;29210,12065;31115,0" o:connectangles="0,0,0,0,0,0,0,0,0,0,0,0,0,0,0,0,0"/>
            </v:shape>
            <v:shape id="Freeform 312" o:spid="_x0000_s1163" style="position:absolute;left:1593;top:7353;width:242;height:667;visibility:visible;mso-wrap-style:square;v-text-anchor:top" coordsize="38,1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rruPsIA&#10;AADcAAAADwAAAGRycy9kb3ducmV2LnhtbESPwWrDMBBE74X+g9hCLyWRW0hIXMsmCQRybJx8wGKt&#10;LVNrZVuq4/x9VCj0OMzMGyYrZtuJiUbfOlbwvkxAEFdOt9wouF6Oiw0IH5A1do5JwZ08FPnzU4ap&#10;djc+01SGRkQI+xQVmBD6VEpfGbLol64njl7tRoshyrGResRbhNtOfiTJWlpsOS4Y7OlgqPouf6yC&#10;6q00Dut7/eUl676sh/2gB6VeX+bdJ4hAc/gP/7VPWsFqtYXfM/EIyP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muu4+wgAAANwAAAAPAAAAAAAAAAAAAAAAAJgCAABkcnMvZG93&#10;bnJldi54bWxQSwUGAAAAAAQABAD1AAAAhwMAAAAA&#10;" path="m,105l2,99r,-6l5,87,7,81r3,-9l13,65r2,-6l15,53r3,-6l20,41,23,31r2,-6l28,19r3,-6l36,7,38,e" filled="f" strokeweight="0">
              <v:path arrowok="t" o:connecttype="custom" o:connectlocs="0,66675;1270,62865;1270,59055;3175,55245;4445,51435;6350,45720;8255,41275;9525,37465;9525,33655;11430,29845;12700,26035;14605,19685;15875,15875;17780,12065;19685,8255;22860,4445;24130,0" o:connectangles="0,0,0,0,0,0,0,0,0,0,0,0,0,0,0,0,0"/>
            </v:shape>
            <v:shape id="Freeform 313" o:spid="_x0000_s1164" style="position:absolute;left:1835;top:5803;width:1124;height:1550;visibility:visible;mso-wrap-style:square;v-text-anchor:top" coordsize="177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pwx1MEA&#10;AADcAAAADwAAAGRycy9kb3ducmV2LnhtbERPz2vCMBS+D/Y/hCd4m6nCRDujyETYUe1g7vZI3trO&#10;5qU2Mdb/3hwEjx/f78Wqt42I1PnasYLxKANBrJ2puVTwXWzfZiB8QDbYOCYFN/KwWr6+LDA37sp7&#10;iodQihTCPkcFVQhtLqXXFVn0I9cSJ+7PdRZDgl0pTYfXFG4bOcmyqbRYc2qosKXPivTpcLEKQh03&#10;xc/8f7eOWh/H7rc4l3Gj1HDQrz9ABOrDU/xwfxkF79M0P51JR0Au7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qcMdTBAAAA3AAAAA8AAAAAAAAAAAAAAAAAmAIAAGRycy9kb3du&#10;cmV2LnhtbFBLBQYAAAAABAAEAPUAAACGAwAAAAA=&#10;" path="m,244l8,229,18,214,28,195,39,180,49,164,59,149,69,130,82,115,92,99,103,84,115,68,128,56,138,41,151,28,164,13,177,e" filled="f" strokeweight="0">
              <v:path arrowok="t" o:connecttype="custom" o:connectlocs="0,154940;5080,145415;11430,135890;17780,123825;24765,114300;31115,104140;37465,94615;43815,82550;52070,73025;58420,62865;65405,53340;73025,43180;81280,35560;87630,26035;95885,17780;104140,8255;112395,0" o:connectangles="0,0,0,0,0,0,0,0,0,0,0,0,0,0,0,0,0"/>
            </v:shape>
            <v:shape id="Freeform 314" o:spid="_x0000_s1165" style="position:absolute;left:2959;top:5530;width:323;height:273;visibility:visible;mso-wrap-style:square;v-text-anchor:top" coordsize="51,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/OBYcQA&#10;AADcAAAADwAAAGRycy9kb3ducmV2LnhtbESPQWsCMRSE7wX/Q3gFL0WzVqqyGkUEQQoWasXzY/Pc&#10;XZq8rEm6bv31plDwOMzMN8xi1VkjWvKhdqxgNMxAEBdO11wqOH5tBzMQISJrNI5JwS8FWC17TwvM&#10;tbvyJ7WHWIoE4ZCjgirGJpcyFBVZDEPXECfv7LzFmKQvpfZ4TXBr5GuWTaTFmtNChQ1tKiq+Dz9W&#10;QTt9ea/9h3EhmtM4u5T723Srleo/d+s5iEhdfIT/2zut4G0ygr8z6QjI5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PzgWHEAAAA3AAAAA8AAAAAAAAAAAAAAAAAmAIAAGRycy9k&#10;b3ducmV2LnhtbFBLBQYAAAAABAAEAPUAAACJAwAAAAA=&#10;" path="m,43r2,l7,40r3,-3l13,34r2,-3l18,25r5,-3l25,19r3,-3l33,13,36,9,38,6r3,l46,3,48,r3,e" filled="f" strokeweight="0">
              <v:path arrowok="t" o:connecttype="custom" o:connectlocs="0,27305;1270,27305;4445,25400;6350,23495;8255,21590;9525,19685;11430,15875;14605,13970;15875,12065;17780,10160;20955,8255;22860,5715;24130,3810;26035,3810;29210,1905;30480,0;32385,0" o:connectangles="0,0,0,0,0,0,0,0,0,0,0,0,0,0,0,0,0"/>
            </v:shape>
            <v:shape id="Freeform 315" o:spid="_x0000_s1166" style="position:absolute;left:3282;top:4768;width:782;height:762;visibility:visible;mso-wrap-style:square;v-text-anchor:top" coordsize="123,1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ygTkMUA&#10;AADcAAAADwAAAGRycy9kb3ducmV2LnhtbESPwWrDMBBE74H+g9hCb4lck5rgRgklNDSXFuz0A7bW&#10;1jaVVsZSHDtfHxUCOQ4z84ZZb0drxEC9bx0reF4kIIgrp1uuFXwf9/MVCB+QNRrHpGAiD9vNw2yN&#10;uXZnLmgoQy0ihH2OCpoQulxKXzVk0S9cRxy9X9dbDFH2tdQ9niPcGpkmSSYtthwXGuxo11D1V56s&#10;gp/Lodh9LE22LM37lH4N0+dYtEo9PY5vryACjeEevrUPWsFLlsL/mXgE5OY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XKBOQxQAAANwAAAAPAAAAAAAAAAAAAAAAAJgCAABkcnMv&#10;ZG93bnJldi54bWxQSwUGAAAAAAQABAD1AAAAigMAAAAA&#10;" path="m,120r8,-9l15,105r8,-9l31,89r7,-6l46,74,56,68r8,-6l72,55r7,-9l87,40r8,-9l102,24r8,-9l118,9,123,e" filled="f" strokeweight="0">
              <v:path arrowok="t" o:connecttype="custom" o:connectlocs="0,76200;5080,70485;9525,66675;14605,60960;19685,56515;24130,52705;29210,46990;35560,43180;40640,39370;45720,34925;50165,29210;55245,25400;60325,19685;64770,15240;69850,9525;74930,5715;78105,0" o:connectangles="0,0,0,0,0,0,0,0,0,0,0,0,0,0,0,0,0"/>
            </v:shape>
            <v:shape id="Freeform 316" o:spid="_x0000_s1167" style="position:absolute;left:4064;top:4140;width:355;height:628;visibility:visible;mso-wrap-style:square;v-text-anchor:top" coordsize="56,9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iKAcUA&#10;AADcAAAADwAAAGRycy9kb3ducmV2LnhtbESPQWvCQBSE70L/w/IK3nRTa0Wiq5RiQYSCTXrx9sg+&#10;k2D2bbq7xuiv7woFj8PMfMMs171pREfO15YVvIwTEMSF1TWXCn7yz9EchA/IGhvLpOBKHtarp8ES&#10;U20v/E1dFkoRIexTVFCF0KZS+qIig35sW+LoHa0zGKJ0pdQOLxFuGjlJkpk0WHNcqLClj4qKU3Y2&#10;CnKadruJ3Os811/l5vBbZO42V2r43L8vQATqwyP8395qBW+zV7ifiUdAr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WIoBxQAAANwAAAAPAAAAAAAAAAAAAAAAAJgCAABkcnMv&#10;ZG93bnJldi54bWxQSwUGAAAAAAQABAD1AAAAigMAAAAA&#10;" path="m,99l5,96r5,-7l15,83r5,-3l25,74r5,-6l36,65r5,-6l43,52r5,-6l51,40r3,-9l54,25,56,15,54,9,54,e" filled="f" strokeweight="0">
              <v:path arrowok="t" o:connecttype="custom" o:connectlocs="0,62865;3175,60960;6350,56515;9525,52705;12700,50800;15875,46990;19050,43180;22860,41275;26035,37465;27305,33020;30480,29210;32385,25400;34290,19685;34290,15875;35560,9525;34290,5715;34290,0" o:connectangles="0,0,0,0,0,0,0,0,0,0,0,0,0,0,0,0,0"/>
            </v:shape>
            <v:shape id="Freeform 317" o:spid="_x0000_s1168" style="position:absolute;left:4127;top:2768;width:279;height:1372;visibility:visible;mso-wrap-style:square;v-text-anchor:top" coordsize="44,2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EVQUsMA&#10;AADcAAAADwAAAGRycy9kb3ducmV2LnhtbESPwWrDMBBE74H8g9hCb4nctA2JayWEQiFXOwm5LtbW&#10;MrZWjqXG6t9XhUKPw8ybYYp9tL240+hbxwqelhkI4trplhsF59PHYgPCB2SNvWNS8E0e9rv5rMBc&#10;u4lLulehEamEfY4KTAhDLqWvDVn0SzcQJ+/TjRZDkmMj9YhTKre9XGXZWlpsOS0YHOjdUN1VX1bB&#10;a9xW5rS50NTF7fF2bUr9PJRKPT7EwxuIQDH8h//oo07c+gV+z6QjIH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EVQUsMAAADcAAAADwAAAAAAAAAAAAAAAACYAgAAZHJzL2Rv&#10;d25yZXYueG1sUEsFBgAAAAAEAAQA9QAAAIgDAAAAAA==&#10;" path="m44,216l41,200,38,188,36,173,33,160,31,148r,-15l28,120,26,105,23,92,20,80,18,65,15,52,13,40,10,27,5,12,,e" filled="f" strokeweight="0">
              <v:path arrowok="t" o:connecttype="custom" o:connectlocs="27940,137160;26035,127000;24130,119380;22860,109855;20955,101600;19685,93980;19685,84455;17780,76200;16510,66675;14605,58420;12700,50800;11430,41275;9525,33020;8255,25400;6350,17145;3175,7620;0,0" o:connectangles="0,0,0,0,0,0,0,0,0,0,0,0,0,0,0,0,0"/>
            </v:shape>
            <v:shape id="Freeform 318" o:spid="_x0000_s1169" style="position:absolute;left:3689;top:2197;width:438;height:571;visibility:visible;mso-wrap-style:square;v-text-anchor:top" coordsize="69,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/JG7cUA&#10;AADcAAAADwAAAGRycy9kb3ducmV2LnhtbESPQWsCMRSE70L/Q3iF3jRbqSKrUUQsCFJQ1x56e26e&#10;u0s3L0sSNf33jSB4HGbmG2a2iKYVV3K+sazgfZCBIC6tbrhScCw++xMQPiBrbC2Tgj/ysJi/9GaY&#10;a3vjPV0PoRIJwj5HBXUIXS6lL2sy6Ae2I07e2TqDIUlXSe3wluCmlcMsG0uDDaeFGjta1VT+Hi5G&#10;wSletrT7KTZdPK+/P1ZL91W5rVJvr3E5BREohmf40d5oBaPxCO5n0hGQ8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8kbtxQAAANwAAAAPAAAAAAAAAAAAAAAAAJgCAABkcnMv&#10;ZG93bnJldi54bWxQSwUGAAAAAAQABAD1AAAAigMAAAAA&#10;" path="m69,90l66,84,64,77,61,68,59,62,56,53,54,46,49,40,46,34,41,25,36,19,31,16,26,9,20,6,15,3,8,,,e" filled="f" strokeweight="0">
              <v:path arrowok="t" o:connecttype="custom" o:connectlocs="43815,57150;41910,53340;40640,48895;38735,43180;37465,39370;35560,33655;34290,29210;31115,25400;29210,21590;26035,15875;22860,12065;19685,10160;16510,5715;12700,3810;9525,1905;5080,0;0,0" o:connectangles="0,0,0,0,0,0,0,0,0,0,0,0,0,0,0,0,0"/>
            </v:shape>
            <v:shape id="Freeform 319" o:spid="_x0000_s1170" style="position:absolute;left:3251;top:2197;width:438;height:38;visibility:visible;mso-wrap-style:square;v-text-anchor:top" coordsize="69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9rSiMYA&#10;AADcAAAADwAAAGRycy9kb3ducmV2LnhtbESPQWvCQBSE7wX/w/KE3upGwZCmrqEIgh4qNFWkt0f2&#10;NQnJvg3ZTUz7691CocdhZr5hNtlkWjFS72rLCpaLCARxYXXNpYLzx/4pAeE8ssbWMin4JgfZdvaw&#10;wVTbG7/TmPtSBAi7FBVU3neplK6oyKBb2I44eF+2N+iD7Eupe7wFuGnlKopiabDmsFBhR7uKiiYf&#10;jILxM/lxx7MdTvnl+ZosfTS8lY1Sj/Pp9QWEp8n/h//aB61gHcfweyYcAbm9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9rSiMYAAADcAAAADwAAAAAAAAAAAAAAAACYAgAAZHJz&#10;L2Rvd25yZXYueG1sUEsFBgAAAAAEAAQA9QAAAIsDAAAAAA==&#10;" path="m69,l64,,61,,56,,51,,46,,43,,38,,33,,28,,25,,20,,18,,13,3,7,3,5,3,,6e" filled="f" strokeweight="0">
              <v:path arrowok="t" o:connecttype="custom" o:connectlocs="43815,0;40640,0;38735,0;35560,0;32385,0;29210,0;27305,0;24130,0;20955,0;17780,0;15875,0;12700,0;11430,0;8255,1905;4445,1905;3175,1905;0,3810" o:connectangles="0,0,0,0,0,0,0,0,0,0,0,0,0,0,0,0,0"/>
            </v:shape>
            <v:shape id="Freeform 320" o:spid="_x0000_s1171" style="position:absolute;left:3073;top:2197;width:178;height:57;visibility:visible;mso-wrap-style:square;v-text-anchor:top" coordsize="28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aLo48YA&#10;AADcAAAADwAAAGRycy9kb3ducmV2LnhtbESPT2sCMRTE70K/Q3gFb5qt4h+2RikFlxY8qJVCb6+b&#10;183i5mW7ibr66Y0geBxm5jfMbNHaShyp8aVjBS/9BARx7nTJhYLd17I3BeEDssbKMSk4k4fF/Kkz&#10;w1S7E2/ouA2FiBD2KSowIdSplD43ZNH3XU0cvT/XWAxRNoXUDZ4i3FZykCRjabHkuGCwpndD+X57&#10;sAo+p7/rod/J7Pvnkq1qk/3vB4xKdZ/bt1cQgdrwCN/bH1rBaDyB25l4BOT8C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aLo48YAAADcAAAADwAAAAAAAAAAAAAAAACYAgAAZHJz&#10;L2Rvd25yZXYueG1sUEsFBgAAAAAEAAQA9QAAAIsDAAAAAA==&#10;" path="m28,6r-3,l23,6,20,9r-2,l15,9r-3,l10,9,7,6,5,6,2,6,2,3,,3,,e" filled="f" strokeweight="0">
              <v:path arrowok="t" o:connecttype="custom" o:connectlocs="17780,3810;15875,3810;15875,3810;14605,3810;12700,5715;11430,5715;11430,5715;9525,5715;7620,5715;6350,5715;4445,3810;4445,3810;3175,3810;1270,3810;1270,1905;0,1905;0,0" o:connectangles="0,0,0,0,0,0,0,0,0,0,0,0,0,0,0,0,0"/>
            </v:shape>
            <v:shape id="Freeform 321" o:spid="_x0000_s1172" style="position:absolute;left:3086;top:1155;width:133;height:432;visibility:visible;mso-wrap-style:square;v-text-anchor:top" coordsize="21,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Oart8UA&#10;AADcAAAADwAAAGRycy9kb3ducmV2LnhtbESPwW7CMAyG70i8Q2QkbpAyRMU6AtomsbHd1nFgN6vx&#10;2mqNU5oA5e3nAxJH6/f/+fNq07tGnakLtWcDs2kCirjwtubSwP57O1mCChHZYuOZDFwpwGY9HKww&#10;s/7CX3TOY6kEwiFDA1WMbaZ1KCpyGKa+JZbs13cOo4xdqW2HF4G7Rj8kSaod1iwXKmzptaLiLz85&#10;0Tj07XH+Vr4c39NZyh8/+ePy82rMeNQ/P4GK1Mf78q29swYWqdjKM0IAvf4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5qu3xQAAANwAAAAPAAAAAAAAAAAAAAAAAJgCAABkcnMv&#10;ZG93bnJldi54bWxQSwUGAAAAAAQABAD1AAAAigMAAAAA&#10;" path="m3,68l,65,,59,,56,,50,,47,3,44r,-7l5,34,8,28r,-3l10,22r3,-3l16,13r2,-3l18,7,21,e" filled="f" strokeweight="0">
              <v:path arrowok="t" o:connecttype="custom" o:connectlocs="1905,43180;0,41275;0,37465;0,35560;0,31750;0,29845;1905,27940;1905,23495;3175,21590;5080,17780;5080,15875;6350,13970;8255,12065;10160,8255;11430,6350;11430,4445;13335,0" o:connectangles="0,0,0,0,0,0,0,0,0,0,0,0,0,0,0,0,0"/>
            </v:shape>
            <v:line id="Line 322" o:spid="_x0000_s1173" style="position:absolute;flip:y;visibility:visible" from="4044,254" to="4438,5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witYcYAAADcAAAADwAAAGRycy9kb3ducmV2LnhtbESPQWsCMRSE7wX/Q3hCbzVbobbdGkUs&#10;FRFUtPXQ23Pzuru4eVmS6MZ/bwqFHoeZ+YYZT6NpxIWcry0reBxkIIgLq2suFXx9fjy8gPABWWNj&#10;mRRcycN00rsbY65txzu67EMpEoR9jgqqENpcSl9UZNAPbEucvB/rDIYkXSm1wy7BTSOHWTaSBmtO&#10;CxW2NK+oOO3PRsFu88xHtzjHUzx26+33oVwd3mdK3ffj7A1EoBj+w3/tpVbwNHqF3zPpCMjJD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cIrWHGAAAA3AAAAA8AAAAAAAAA&#10;AAAAAAAAoQIAAGRycy9kb3ducmV2LnhtbFBLBQYAAAAABAAEAPkAAACUAwAAAAA=&#10;" strokeweight="0"/>
            <v:shape id="Freeform 323" o:spid="_x0000_s1174" style="position:absolute;left:4438;top:254;width:629;height:234;visibility:visible;mso-wrap-style:square;v-text-anchor:top" coordsize="99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hf59MQA&#10;AADcAAAADwAAAGRycy9kb3ducmV2LnhtbERPy2rCQBTdC/7DcAvd6aRCWomOopE+KAjGB24vmWsS&#10;zNwJmdGk/frOouDycN7zZW9qcafWVZYVvIwjEMS51RUXCo6H99EUhPPIGmvLpOCHHCwXw8EcE207&#10;zui+94UIIewSVFB63yRSurwkg25sG+LAXWxr0AfYFlK32IVwU8tJFL1KgxWHhhIbSkvKr/ubUfCZ&#10;XeMu+z2n8Xq7yT5u3110SndKPT/1qxkIT71/iP/dX1pB/BbmhzPhCMjF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oX+fTEAAAA3AAAAA8AAAAAAAAAAAAAAAAAmAIAAGRycy9k&#10;b3ducmV2LnhtbFBLBQYAAAAABAAEAPUAAACJAwAAAAA=&#10;" path="m,l5,3r7,4l18,7r7,3l30,10r8,l46,13r5,l58,16r6,3l71,19r5,3l82,25r7,3l94,31r5,6e" filled="f" strokeweight="0">
              <v:path arrowok="t" o:connecttype="custom" o:connectlocs="0,0;3175,1905;7620,4445;11430,4445;15875,6350;19050,6350;24130,6350;29210,8255;32385,8255;36830,10160;40640,12065;45085,12065;48260,13970;52070,15875;56515,17780;59690,19685;62865,23495" o:connectangles="0,0,0,0,0,0,0,0,0,0,0,0,0,0,0,0,0"/>
            </v:shape>
            <v:shape id="Freeform 324" o:spid="_x0000_s1175" style="position:absolute;left:5035;top:254;width:5074;height:984;visibility:visible;mso-wrap-style:square;v-text-anchor:top" coordsize="799,1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6j+7MIA&#10;AADcAAAADwAAAGRycy9kb3ducmV2LnhtbESP3YrCMBSE7wXfIRzBO00VdKUaRQRBYRGtPsChObbF&#10;5qQ06Y9vbxaEvRxm5htms+tNKVqqXWFZwWwagSBOrS44U/C4HycrEM4jaywtk4I3Odhth4MNxtp2&#10;fKM28ZkIEHYxKsi9r2IpXZqTQTe1FXHwnrY26IOsM6lr7ALclHIeRUtpsOCwkGNFh5zSV9IYBbfL&#10;69rQ8eIXsj0nTWfS5n39VWo86vdrEJ56/x/+tk9aweJnBn9nwhGQ2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nqP7swgAAANwAAAAPAAAAAAAAAAAAAAAAAJgCAABkcnMvZG93&#10;bnJldi54bWxQSwUGAAAAAAQABAD1AAAAhwMAAAAA&#10;" path="m123,65r8,3l139,68r5,l151,68r8,l167,68r7,l179,65r8,l195,65r7,-3l210,62r8,l226,62r7,-3l241,59r15,l272,59r15,l302,59r16,l333,59r15,-3l364,56r15,l394,56r16,-3l425,53r15,l456,53r15,l487,53r2,l494,50r3,l499,47r3,-3l504,40r3,-3l510,34r2,-3l515,28r2,-3l520,22r2,-3l522,16r3,-6l525,7r5,-4l545,7r16,l576,10r15,l607,13r15,3l638,16r15,3l668,22r16,l699,25r15,3l730,31r15,3l760,34r16,3l778,37r3,3l783,40r,4l786,44r3,3l791,47r3,3l796,50r,3l799,53r-10,3l776,59r-11,3l755,65r-13,3l732,71r-13,3l709,78r-13,3l686,84r-10,3l663,90r-10,3l640,96r-10,3l617,102r-5,l604,102r-7,-3l591,96r-7,l576,93r-5,-3l563,87r-7,l551,84r-8,l538,87r-8,3l525,93r-5,6l512,105r-5,7l502,115r-5,3l489,121r-5,l476,124r-7,l464,124r-8,l448,124r-8,l435,124r-7,l420,124r-5,l407,127r-2,-3l402,121r-5,l394,118r-5,l387,115r-3,l379,112r-2,l371,108r-2,l366,108r-5,l359,108r-6,l351,108r-5,10l341,124r-8,6l328,133r-8,3l313,139r-6,3l300,142r-8,4l284,146r-7,l269,149r-8,l254,149r-8,l238,152r-5,l228,152r-5,l218,152r-8,3l205,155r-5,l195,155r-8,l182,155r-5,l169,155r-5,l159,155r-5,l146,152r-5,-13l133,130,123,118r-8,-10l108,96r-8,-9l90,78,80,68,72,59,62,50,52,40,41,34,31,28,21,19,11,13,,10,11,3r7,l28,r8,3l44,7r8,3l59,13r8,6l75,25r5,6l87,37r8,7l103,50r5,6l115,62r8,3xe" fillcolor="#e2e2e2" stroked="f">
              <v:path arrowok="t" o:connecttype="custom" o:connectlocs="91440,43180;110490,43180;128270,39370;147955,37465;182245,37465;220980,35560;260350,33655;299085,33655;315595,31750;321945,23495;328295,15875;333375,6350;336550,1905;375285,6350;414655,12065;453390,17780;492760,23495;495935,25400;499110,27940;504190,31750;507365,33655;479425,41275;450215,49530;421005,57150;391795,64770;375285,60960;357505,55245;341630,55245;325120,66675;310515,76835;294640,78740;276225,78740;258445,80645;250190,74930;240665,71120;232410,68580;222885,68580;208280,84455;190500,90170;170815,94615;151130,96520;138430,96520;123825,98425;107315,98425;92710,96520;73025,68580;50800,43180;26035,21590;0,6350;22860,1905;42545,12065;60325,27940;78105,41275" o:connectangles="0,0,0,0,0,0,0,0,0,0,0,0,0,0,0,0,0,0,0,0,0,0,0,0,0,0,0,0,0,0,0,0,0,0,0,0,0,0,0,0,0,0,0,0,0,0,0,0,0,0,0,0,0"/>
            </v:shape>
            <v:shape id="Freeform 325" o:spid="_x0000_s1176" style="position:absolute;left:5816;top:628;width:749;height:57;visibility:visible;mso-wrap-style:square;v-text-anchor:top" coordsize="118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lQ/cUA&#10;AADcAAAADwAAAGRycy9kb3ducmV2LnhtbESPT2vCQBTE7wW/w/IEL6IbE9Q2ukoRLJ4E/9Dza/aZ&#10;BLNvw+5W0376riD0OMzMb5jlujONuJHztWUFk3ECgriwuuZSwfm0Hb2C8AFZY2OZFPyQh/Wq97LE&#10;XNs7H+h2DKWIEPY5KqhCaHMpfVGRQT+2LXH0LtYZDFG6UmqH9wg3jUyTZCYN1hwXKmxpU1FxPX4b&#10;BTadboeBsrfPNNsPP+ps/vvVOqUG/e59ASJQF/7Dz/ZOK5jOU3iciUdAr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mVD9xQAAANwAAAAPAAAAAAAAAAAAAAAAAJgCAABkcnMv&#10;ZG93bnJldi54bWxQSwUGAAAAAAQABAD1AAAAigMAAAAA&#10;" path="m,6l8,9r8,l21,9r7,l36,9r8,l51,9,56,6r8,l72,6,79,3r8,l95,3r8,l110,r8,e" filled="f" strokeweight="0">
              <v:path arrowok="t" o:connecttype="custom" o:connectlocs="0,3810;5080,5715;10160,5715;13335,5715;17780,5715;22860,5715;27940,5715;32385,5715;35560,3810;40640,3810;45720,3810;50165,1905;55245,1905;60325,1905;65405,1905;69850,0;74930,0" o:connectangles="0,0,0,0,0,0,0,0,0,0,0,0,0,0,0,0,0"/>
            </v:shape>
            <v:shape id="Freeform 326" o:spid="_x0000_s1177" style="position:absolute;left:6565;top:590;width:1563;height:38;visibility:visible;mso-wrap-style:square;v-text-anchor:top" coordsize="246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fQ1UMcA&#10;AADcAAAADwAAAGRycy9kb3ducmV2LnhtbESP3WrCQBSE7wt9h+UUelN0E0NVoquIYCkUisa/20P2&#10;mASzZ9PsatK37xYKvRxm5htmvuxNLe7UusqygngYgSDOra64UHDYbwZTEM4ja6wtk4JvcrBcPD7M&#10;MdW24x3dM1+IAGGXooLS+yaV0uUlGXRD2xAH72Jbgz7ItpC6xS7ATS1HUTSWBisOCyU2tC4pv2Y3&#10;oyDht+2tm55GL19xf1x/bs46/kiUen7qVzMQnnr/H/5rv2sFr5MEfs+EIyAX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30NVDHAAAA3AAAAA8AAAAAAAAAAAAAAAAAmAIAAGRy&#10;cy9kb3ducmV2LnhtbFBLBQYAAAAABAAEAPUAAACMAwAAAAA=&#10;" path="m,6r15,l31,6r15,l61,6r16,l92,6,107,3r16,l138,3r15,l169,r15,l199,r16,l230,r16,e" filled="f" strokeweight="0">
              <v:path arrowok="t" o:connecttype="custom" o:connectlocs="0,3810;9525,3810;19685,3810;29210,3810;38735,3810;48895,3810;58420,3810;67945,1905;78105,1905;87630,1905;97155,1905;107315,0;116840,0;126365,0;136525,0;146050,0;156210,0" o:connectangles="0,0,0,0,0,0,0,0,0,0,0,0,0,0,0,0,0"/>
            </v:shape>
            <v:shape id="Freeform 327" o:spid="_x0000_s1178" style="position:absolute;left:8128;top:298;width:241;height:292;visibility:visible;mso-wrap-style:square;v-text-anchor:top" coordsize="38,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LLMFMYA&#10;AADcAAAADwAAAGRycy9kb3ducmV2LnhtbESPQWvCQBSE70L/w/IKvdVNQ6wldZVSEXqoh6j0/Jp9&#10;JtHs2zS7TaK/3hUEj8PMfMPMFoOpRUetqywreBlHIIhzqysuFOy2q+c3EM4ja6wtk4ITOVjMH0Yz&#10;TLXtOaNu4wsRIOxSVFB636RSurwkg25sG+Lg7W1r0AfZFlK32Ae4qWUcRa/SYMVhocSGPkvKj5t/&#10;o8D/Hv++Mzo0MSZr+TOcl9luclbq6XH4eAfhafD38K39pRVMpglcz4QjIOc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LLMFMYAAADcAAAADwAAAAAAAAAAAAAAAACYAgAAZHJz&#10;L2Rvd25yZXYueG1sUEsFBgAAAAAEAAQA9QAAAIsDAAAAAA==&#10;" path="m,46r2,l7,43r3,l12,40r3,-3l17,33r3,-3l23,27r2,-3l28,21r2,-3l33,15r2,-3l35,9,38,3,38,e" filled="f" strokeweight="0">
              <v:path arrowok="t" o:connecttype="custom" o:connectlocs="0,29210;1270,29210;4445,27305;6350,27305;7620,25400;9525,23495;10795,20955;12700,19050;14605,17145;15875,15240;17780,13335;19050,11430;20955,9525;22225,7620;22225,5715;24130,1905;24130,0" o:connectangles="0,0,0,0,0,0,0,0,0,0,0,0,0,0,0,0,0"/>
            </v:shape>
            <v:line id="Line 328" o:spid="_x0000_s1179" style="position:absolute;flip:y;visibility:visible" from="8369,273" to="8401,29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5wxucYAAADcAAAADwAAAGRycy9kb3ducmV2LnhtbESPQWsCMRSE70L/Q3iCN81asMrWKNKi&#10;SMEWtR56e25edxc3L0sS3fjvm0Khx2FmvmHmy2gacSPna8sKxqMMBHFhdc2lgs/jejgD4QOyxsYy&#10;KbiTh+XioTfHXNuO93Q7hFIkCPscFVQhtLmUvqjIoB/Zljh539YZDEm6UmqHXYKbRj5m2ZM0WHNa&#10;qLCll4qKy+FqFOzfp3x2m2u8xHO3+/g6lW+n15VSg35cPYMIFMN/+K+91Qom0wn8nklHQC5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OcMbnGAAAA3AAAAA8AAAAAAAAA&#10;AAAAAAAAoQIAAGRycy9kb3ducmV2LnhtbFBLBQYAAAAABAAEAPkAAACUAwAAAAA=&#10;" strokeweight="0"/>
            <v:shape id="Freeform 329" o:spid="_x0000_s1180" style="position:absolute;left:8401;top:273;width:1562;height:215;visibility:visible;mso-wrap-style:square;v-text-anchor:top" coordsize="246,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c7UecUA&#10;AADcAAAADwAAAGRycy9kb3ducmV2LnhtbESPwW7CMBBE75X4B2uReisO0AIKMQghSnvohZAPWOIl&#10;sRKvo9hA+vd1pUo9jmbmjSbbDrYVd+q9caxgOklAEJdOG64UFOf3lxUIH5A1to5JwTd52G5GTxmm&#10;2j34RPc8VCJC2KeooA6hS6X0ZU0W/cR1xNG7ut5iiLKvpO7xEeG2lbMkWUiLhuNCjR3tayqb/GYV&#10;vHKzK/xxPj2X+eHj2HxdjGmXSj2Ph90aRKAh/If/2p9awdtyAb9n4hGQm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ztR5xQAAANwAAAAPAAAAAAAAAAAAAAAAAJgCAABkcnMv&#10;ZG93bnJldi54bWxQSwUGAAAAAAQABAD1AAAAigMAAAAA&#10;" path="m,l15,4r16,l46,7r15,l77,10r15,3l108,13r15,3l138,19r16,l169,22r15,3l200,28r15,3l230,31r16,3e" filled="f" strokeweight="0">
              <v:path arrowok="t" o:connecttype="custom" o:connectlocs="0,0;9525,2540;19685,2540;29210,4445;38735,4445;48895,6350;58420,8255;68580,8255;78105,10160;87630,12065;97790,12065;107315,13970;116840,15875;127000,17780;136525,19685;146050,19685;156210,21590" o:connectangles="0,0,0,0,0,0,0,0,0,0,0,0,0,0,0,0,0"/>
            </v:shape>
            <v:shape id="Freeform 330" o:spid="_x0000_s1181" style="position:absolute;left:9963;top:488;width:146;height:102;visibility:visible;mso-wrap-style:square;v-text-anchor:top" coordsize="23,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xUUGcQA&#10;AADcAAAADwAAAGRycy9kb3ducmV2LnhtbESP0WrCQBRE3wv9h+UWfNNNhZoSXUWCUkEUjP2AS/aa&#10;RLN30+xG49+7gtDHYWbOMLNFb2pxpdZVlhV8jiIQxLnVFRcKfo/r4TcI55E11pZJwZ0cLObvbzNM&#10;tL3xga6ZL0SAsEtQQel9k0jp8pIMupFtiIN3sq1BH2RbSN3iLcBNLcdRNJEGKw4LJTaUlpRfss4o&#10;2G1/lhltoy6tV/v42FXjv/RslBp89MspCE+9/w+/2hut4CuO4XkmHAE5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cVFBnEAAAA3AAAAA8AAAAAAAAAAAAAAAAAmAIAAGRycy9k&#10;b3ducmV2LnhtbFBLBQYAAAAABAAEAPUAAACJAwAAAAA=&#10;" path="m,l,,2,,5,3r2,l7,7r3,l13,10r2,l18,13r2,l20,16r3,e" filled="f" strokeweight="0">
              <v:path arrowok="t" o:connecttype="custom" o:connectlocs="0,0;0,0;1270,0;3175,1905;3175,1905;4445,1905;4445,4445;6350,4445;6350,4445;8255,6350;9525,6350;9525,6350;11430,8255;11430,8255;12700,8255;12700,10160;14605,10160" o:connectangles="0,0,0,0,0,0,0,0,0,0,0,0,0,0,0,0,0"/>
            </v:shape>
            <v:shape id="Freeform 331" o:spid="_x0000_s1182" style="position:absolute;left:8286;top:787;width:667;height:133;visibility:visible;mso-wrap-style:square;v-text-anchor:top" coordsize="105,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nDeNL4A&#10;AADcAAAADwAAAGRycy9kb3ducmV2LnhtbERPy6rCMBDdC/5DGMGdpipXpRpFBFHuRnyA26EZ22oz&#10;KUnU+vdmIbg8nPd82ZhKPMn50rKCQT8BQZxZXXKu4Hza9KYgfEDWWFkmBW/ysFy0W3NMtX3xgZ7H&#10;kIsYwj5FBUUIdSqlzwoy6Pu2Jo7c1TqDIUKXS+3wFcNNJYdJMpYGS44NBda0Lii7Hx9GAaIZysv+&#10;/+xWuXtvShyNxretUt1Os5qBCNSEn/jr3mkFf5O4Np6JR0AuPg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5w3jS+AAAA3AAAAA8AAAAAAAAAAAAAAAAAmAIAAGRycy9kb3ducmV2&#10;LnhtbFBLBQYAAAAABAAEAPUAAACDAwAAAAA=&#10;" path="m105,18r-5,l92,18,85,15,79,12r-7,l64,9,59,6,51,3r-7,l39,,31,,26,3,18,6,13,9,8,15,,21e" filled="f" strokeweight="0">
              <v:path arrowok="t" o:connecttype="custom" o:connectlocs="66675,11430;63500,11430;58420,11430;53975,9525;50165,7620;45720,7620;40640,5715;37465,3810;32385,1905;27940,1905;24765,0;19685,0;16510,1905;11430,3810;8255,5715;5080,9525;0,13335" o:connectangles="0,0,0,0,0,0,0,0,0,0,0,0,0,0,0,0,0"/>
            </v:shape>
            <v:shape id="Freeform 332" o:spid="_x0000_s1183" style="position:absolute;left:7620;top:920;width:666;height:140;visibility:visible;mso-wrap-style:square;v-text-anchor:top" coordsize="105,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GhqsQA&#10;AADcAAAADwAAAGRycy9kb3ducmV2LnhtbESPQWsCMRSE70L/Q3iF3mq2pVrdGqUIilQ8rBW8PjbP&#10;3W03L0uS1fjvG6HgcZiZb5jZIppWnMn5xrKCl2EGgri0uuFKweF79TwB4QOyxtYyKbiSh8X8YTDD&#10;XNsLF3Teh0okCPscFdQhdLmUvqzJoB/ajjh5J+sMhiRdJbXDS4KbVr5m2VgabDgt1NjRsqbyd98b&#10;Baef3hyNc2/rr4yj9v02FrutUk+P8fMDRKAY7uH/9kYrGL1P4XYmHQE5/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ZxoarEAAAA3AAAAA8AAAAAAAAAAAAAAAAAmAIAAGRycy9k&#10;b3ducmV2LnhtbFBLBQYAAAAABAAEAPUAAACJAwAAAAA=&#10;" path="m105,r-5,7l95,10r-5,3l82,16r-5,l69,19r-7,l57,19r-8,l41,19r-8,l28,19r-7,l13,19r-5,l,22e" filled="f" strokeweight="0">
              <v:path arrowok="t" o:connecttype="custom" o:connectlocs="66675,0;63500,4445;60325,6350;57150,8255;52070,10160;48895,10160;43815,12065;39370,12065;36195,12065;31115,12065;26035,12065;20955,12065;17780,12065;13335,12065;8255,12065;5080,12065;0,13970" o:connectangles="0,0,0,0,0,0,0,0,0,0,0,0,0,0,0,0,0"/>
            </v:shape>
            <v:shape id="Freeform 333" o:spid="_x0000_s1184" style="position:absolute;left:7264;top:939;width:356;height:121;visibility:visible;mso-wrap-style:square;v-text-anchor:top" coordsize="56,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BI0gsIA&#10;AADcAAAADwAAAGRycy9kb3ducmV2LnhtbERPTYvCMBC9C/6HMII3TV1QpBpFdBVP4qrg7m1oZttu&#10;m0ltoq3/3hwWPD7e93zZmlI8qHa5ZQWjYQSCOLE651TB5bwdTEE4j6yxtEwKnuRgueh25hhr2/AX&#10;PU4+FSGEXYwKMu+rWEqXZGTQDW1FHLhfWxv0Adap1DU2IdyU8iOKJtJgzqEhw4rWGSXF6W4UHKJx&#10;8Xd9rm7fPzt0/nL83DTrQql+r13NQHhq/Vv8795rBeNpmB/OhCMgFy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0EjSCwgAAANwAAAAPAAAAAAAAAAAAAAAAAJgCAABkcnMvZG93&#10;bnJldi54bWxQSwUGAAAAAAQABAD1AAAAhwMAAAAA&#10;" path="m56,19l54,16,51,13r-5,l43,10r-5,l36,7r-3,l28,4r-2,l20,,18,,15,,10,,8,,2,,,e" filled="f" strokeweight="0">
              <v:path arrowok="t" o:connecttype="custom" o:connectlocs="35560,12065;34290,10160;32385,8255;29210,8255;27305,6350;24130,6350;22860,4445;20955,4445;17780,2540;16510,2540;12700,0;11430,0;9525,0;6350,0;5080,0;1270,0;0,0" o:connectangles="0,0,0,0,0,0,0,0,0,0,0,0,0,0,0,0,0"/>
            </v:shape>
            <v:shape id="Freeform 334" o:spid="_x0000_s1185" style="position:absolute;left:6546;top:939;width:718;height:280;visibility:visible;mso-wrap-style:square;v-text-anchor:top" coordsize="113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0dGsQA&#10;AADcAAAADwAAAGRycy9kb3ducmV2LnhtbESP3YrCMBSE74V9h3AWvNNUwSpdo+yuCOLPhW4f4Ngc&#10;27LNSWmirW9vBMHLYWa+YebLzlTiRo0rLSsYDSMQxJnVJecK0r/1YAbCeWSNlWVScCcHy8VHb46J&#10;ti0f6XbyuQgQdgkqKLyvEyldVpBBN7Q1cfAutjHog2xyqRtsA9xUchxFsTRYclgosKbfgrL/09Uo&#10;aPfn1VhvuvQn3l1ljNvDNp1qpfqf3fcXCE+df4df7Y1WMJmN4HkmHAG5e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5tHRrEAAAA3AAAAA8AAAAAAAAAAAAAAAAAmAIAAGRycy9k&#10;b3ducmV2LnhtbFBLBQYAAAAABAAEAPUAAACJAwAAAAA=&#10;" path="m113,r-5,10l103,16r-8,6l90,25r-8,3l75,31r-6,3l62,34r-8,4l46,38r-7,l31,41r-8,l16,41r-8,l,44e" filled="f" strokeweight="0">
              <v:path arrowok="t" o:connecttype="custom" o:connectlocs="71755,0;68580,6350;65405,10160;60325,13970;57150,15875;52070,17780;47625,19685;43815,21590;39370,21590;34290,24130;29210,24130;24765,24130;19685,26035;14605,26035;10160,26035;5080,26035;0,27940" o:connectangles="0,0,0,0,0,0,0,0,0,0,0,0,0,0,0,0,0"/>
            </v:shape>
            <v:shape id="Freeform 335" o:spid="_x0000_s1186" style="position:absolute;left:5962;top:1219;width:584;height:19;visibility:visible;mso-wrap-style:square;v-text-anchor:top" coordsize="92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WAAJMQA&#10;AADcAAAADwAAAGRycy9kb3ducmV2LnhtbESPT2sCMRTE74V+h/AKvdWs0oqsxkWFSntUi/T4TJ77&#10;x83LdhN3t9/eCIUeh5n5DbPIBluLjlpfOlYwHiUgiLUzJecKvg7vLzMQPiAbrB2Tgl/ykC0fHxaY&#10;Gtfzjrp9yEWEsE9RQRFCk0rpdUEW/cg1xNE7u9ZiiLLNpWmxj3Bby0mSTKXFkuNCgQ1tCtKX/dUq&#10;+DnRtjLb16ne0fXzyHo4fldrpZ6fhtUcRKAh/If/2h9GwdtsAvcz8QjI5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1gACTEAAAA3AAAAA8AAAAAAAAAAAAAAAAAmAIAAGRycy9k&#10;b3ducmV2LnhtbFBLBQYAAAAABAAEAPUAAACJAwAAAAA=&#10;" path="m92,l87,,82,,77,,72,,64,3r-5,l54,3r-5,l41,3r-5,l31,3r-8,l18,3r-5,l8,3,,e" filled="f" strokeweight="0">
              <v:path arrowok="t" o:connecttype="custom" o:connectlocs="58420,0;55245,0;52070,0;48895,0;45720,0;40640,1905;37465,1905;34290,1905;31115,1905;26035,1905;22860,1905;19685,1905;14605,1905;11430,1905;8255,1905;5080,1905;0,0" o:connectangles="0,0,0,0,0,0,0,0,0,0,0,0,0,0,0,0,0"/>
            </v:shape>
            <v:shape id="Freeform 336" o:spid="_x0000_s1187" style="position:absolute;left:5035;top:317;width:927;height:902;visibility:visible;mso-wrap-style:square;v-text-anchor:top" coordsize="146,1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wK9rcUA&#10;AADcAAAADwAAAGRycy9kb3ducmV2LnhtbESPS2sCMRSF94L/IVyhO81UrbVTo4ig2JXttKXby+TO&#10;Ayc3Q5KO4783QqHLw3l8nNWmN43oyPnasoLHSQKCOLe65lLB1+d+vAThA7LGxjIpuJKHzXo4WGGq&#10;7YU/qMtCKeII+xQVVCG0qZQ+r8ign9iWOHqFdQZDlK6U2uEljptGTpNkIQ3WHAkVtrSrKD9nvyZC&#10;vrPF4d2e3+bPzv2c5vvTy7UplHoY9dtXEIH68B/+ax+1gqflDO5n4hGQ6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Ar2txQAAANwAAAAPAAAAAAAAAAAAAAAAAJgCAABkcnMv&#10;ZG93bnJldi54bWxQSwUGAAAAAAQABAD1AAAAigMAAAAA&#10;" path="m146,142r-5,-13l133,120,123,108,115,98,108,86r-8,-9l90,68,80,58,72,49,62,40,52,30,41,24,31,18,21,9,11,3,,e" filled="f" strokeweight="0">
              <v:path arrowok="t" o:connecttype="custom" o:connectlocs="92710,90170;89535,81915;84455,76200;78105,68580;73025,62230;68580,54610;63500,48895;57150,43180;50800,36830;45720,31115;39370,25400;33020,19050;26035,15240;19685,11430;13335,5715;6985,1905;0,0" o:connectangles="0,0,0,0,0,0,0,0,0,0,0,0,0,0,0,0,0"/>
            </v:shape>
            <v:shape id="Freeform 337" o:spid="_x0000_s1188" style="position:absolute;left:5035;top:254;width:781;height:412;visibility:visible;mso-wrap-style:square;v-text-anchor:top" coordsize="123,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ta9UsUA&#10;AADcAAAADwAAAGRycy9kb3ducmV2LnhtbESPT2vCQBTE7wW/w/KE3uom0hZJXaWIgodCbTTQ42v2&#10;5Q9m34bdNabf3i0UPA4z8xtmuR5NJwZyvrWsIJ0lIIhLq1uuFZyOu6cFCB+QNXaWScEveVivJg9L&#10;zLS98hcNeahFhLDPUEETQp9J6cuGDPqZ7YmjV1lnMETpaqkdXiPcdHKeJK/SYMtxocGeNg2V5/xi&#10;FFT8cxjG73KbVh+fiSuKtM/PhVKP0/H9DUSgMdzD/+29VvCyeIa/M/EIyNU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+1r1SxQAAANwAAAAPAAAAAAAAAAAAAAAAAJgCAABkcnMv&#10;ZG93bnJldi54bWxQSwUGAAAAAAQABAD1AAAAigMAAAAA&#10;" path="m,10l11,3r7,l28,r8,3l44,7r8,3l59,13r8,6l75,25r5,6l87,37r8,7l103,50r5,6l115,62r8,3e" filled="f" strokeweight="0">
              <v:path arrowok="t" o:connecttype="custom" o:connectlocs="0,6350;6985,1905;11430,1905;17780,0;22860,1905;27940,4445;33020,6350;37465,8255;42545,12065;47625,15875;50800,19685;55245,23495;60325,27940;65405,31750;68580,35560;73025,39370;78105,41275" o:connectangles="0,0,0,0,0,0,0,0,0,0,0,0,0,0,0,0,0"/>
            </v:shape>
            <v:shape id="Freeform 338" o:spid="_x0000_s1189" style="position:absolute;left:5880;top:3416;width:489;height:2057;visibility:visible;mso-wrap-style:square;v-text-anchor:top" coordsize="77,3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3iVFsUA&#10;AADcAAAADwAAAGRycy9kb3ducmV2LnhtbESPQWvCQBSE7wX/w/IEb3VjrCLRVbRQsPRQjIrXR/aZ&#10;xGTfhuwa03/fLRQ8DjPfDLPa9KYWHbWutKxgMo5AEGdWl5wrOB0/XhcgnEfWWFsmBT/kYLMevKww&#10;0fbBB+pSn4tQwi5BBYX3TSKlywoy6Ma2IQ7e1bYGfZBtLnWLj1BuahlH0VwaLDksFNjQe0FZld6N&#10;gtlnnN7u3eVreqy+Y3vevc2rfK/UaNhvlyA89f4Z/qf3OnCLGfydCUdAr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eJUWxQAAANwAAAAPAAAAAAAAAAAAAAAAAJgCAABkcnMv&#10;ZG93bnJldi54bWxQSwUGAAAAAAQABAD1AAAAigMAAAAA&#10;" path="m54,31r3,3l59,37r3,3l64,43r3,3l69,49r3,3l75,55r,3l77,61r,3l77,68r,6l77,77r,3l75,92r-6,13l67,120r,12l64,145r-2,12l59,170r-2,12l54,194r-2,16l49,222r-3,12l44,247r-3,12l39,271r-3,13l34,287r,3l34,293r,3l34,299r,3l31,305r,4l31,312r,3l31,318r-2,l29,321r-3,l23,324r-2,l16,318r2,-16l21,287r2,-16l26,256r3,-15l29,225r,-15l31,194r,-15l31,160r,-15l31,129,29,114r,-16l29,80r,-16l26,61,23,58r,-3l21,49r,-3l21,43,18,40r,-3l16,34r,-3l13,27,11,21r,-3l8,15r-5,l,12,,9,,6,3,3,6,,8,r3,l13,r3,l16,3,54,31xe" fillcolor="black" stroked="f">
              <v:path arrowok="t" o:connecttype="custom" o:connectlocs="36195,21590;39370,25400;42545,29210;43815,31115;47625,34925;48895,38735;48895,43180;48895,48895;47625,58420;42545,76200;40640,92075;37465,107950;34290,123190;31115,140970;27940,156845;24765,172085;21590,182245;21590,186055;21590,189865;19685,193675;19685,198120;19685,201930;18415,203835;14605,205740;10160,201930;11430,191770;14605,172085;18415,153035;18415,133350;19685,113665;19685,92075;18415,72390;18415,50800;16510,38735;14605,34925;13335,29210;11430,25400;10160,21590;8255,17145;6985,11430;1905,9525;0,5715;0,3810;1905,1905;3810,0;5080,0;6985,0;8255,0;10160,0;10160,1905;34290,19685" o:connectangles="0,0,0,0,0,0,0,0,0,0,0,0,0,0,0,0,0,0,0,0,0,0,0,0,0,0,0,0,0,0,0,0,0,0,0,0,0,0,0,0,0,0,0,0,0,0,0,0,0,0,0"/>
            </v:shape>
            <v:shape id="Freeform 339" o:spid="_x0000_s1190" style="position:absolute;left:6223;top:3613;width:146;height:311;visibility:visible;mso-wrap-style:square;v-text-anchor:top" coordsize="23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3UnMUA&#10;AADcAAAADwAAAGRycy9kb3ducmV2LnhtbESPW4vCMBSE3wX/QziCb5oqeKEaRQR3ZYWCF/D10Bzb&#10;anNSm6jdf2+EhX0cZuYbZr5sTCmeVLvCsoJBPwJBnFpdcKbgdNz0piCcR9ZYWiYFv+RguWi35hhr&#10;++I9PQ8+EwHCLkYFufdVLKVLczLo+rYiDt7F1gZ9kHUmdY2vADelHEbRWBosOCzkWNE6p/R2eBgF&#10;12yfJKvvn8kjmQzu5y/c3YvRTqlup1nNQHhq/H/4r73VCkbTMXzOhCMgF2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zdScxQAAANwAAAAPAAAAAAAAAAAAAAAAAJgCAABkcnMv&#10;ZG93bnJldi54bWxQSwUGAAAAAAQABAD1AAAAigMAAAAA&#10;" path="m,l3,3,5,6,8,9r2,3l13,15r2,3l18,21r3,3l21,27r2,3l23,33r,4l23,43r,3l23,49e" filled="f" strokeweight="0">
              <v:path arrowok="t" o:connecttype="custom" o:connectlocs="0,0;1905,1905;3175,3810;5080,5715;6350,7620;8255,9525;8255,9525;9525,11430;11430,13335;13335,15240;13335,17145;14605,19050;14605,20955;14605,23495;14605,27305;14605,29210;14605,31115" o:connectangles="0,0,0,0,0,0,0,0,0,0,0,0,0,0,0,0,0"/>
            </v:shape>
            <v:shape id="Freeform 340" o:spid="_x0000_s1191" style="position:absolute;left:6108;top:3924;width:261;height:1295;visibility:visible;mso-wrap-style:square;v-text-anchor:top" coordsize="41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lZJQscA&#10;AADcAAAADwAAAGRycy9kb3ducmV2LnhtbESPQU/CQBCF7yb+h82YeDGyRURJYSFKQjBeCEXjdeiO&#10;baU7W7oDlH/Pmph4fHnzvjdvMutcrY7UhsqzgX4vAUWce1txYeBjs7gfgQqCbLH2TAbOFGA2vb6a&#10;YGr9idd0zKRQEcIhRQOlSJNqHfKSHIaeb4ij9+1bhxJlW2jb4inCXa0fkuRJO6w4NpTY0LykfJcd&#10;XHzDbb8W2fzx85Vl//Muq+VmeDcw5vamexmDEurk//gv/WYNDEfP8DsmEkBP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5WSULHAAAA3AAAAA8AAAAAAAAAAAAAAAAAmAIAAGRy&#10;cy9kb3ducmV2LnhtbFBLBQYAAAAABAAEAPUAAACMAwAAAAA=&#10;" path="m41,l39,12,33,25,31,40r,12l28,65,26,77,23,90r-2,12l18,114r-2,16l13,142r-3,12l8,167,5,179,3,191,,204e" filled="f" strokeweight="0">
              <v:path arrowok="t" o:connecttype="custom" o:connectlocs="26035,0;24765,7620;20955,15875;19685,25400;19685,33020;17780,41275;16510,48895;14605,57150;13335,64770;11430,72390;10160,82550;8255,90170;6350,97790;5080,106045;3175,113665;1905,121285;0,129540" o:connectangles="0,0,0,0,0,0,0,0,0,0,0,0,0,0,0,0,0"/>
            </v:shape>
            <v:shape id="Freeform 341" o:spid="_x0000_s1192" style="position:absolute;left:6013;top:5219;width:95;height:254;visibility:visible;mso-wrap-style:square;v-text-anchor:top" coordsize="15,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Rx61sQA&#10;AADcAAAADwAAAGRycy9kb3ducmV2LnhtbERPS0vDQBC+C/0PyxR6s5sKlhi7LbYgtr2IsQrexuzk&#10;QbOzIbttU3+9cxA8fnzvxWpwrTpTHxrPBmbTBBRx4W3DlYHD+/NtCipEZIutZzJwpQCr5ehmgZn1&#10;F36jcx4rJSEcMjRQx9hlWoeiJodh6jti4UrfO4wC+0rbHi8S7lp9lyRz7bBhaaixo01NxTE/OSkp&#10;fuIuLV++qoP9eNju89f192dpzGQ8PD2CijTEf/Gfe2sN3KeyVs7IEdDL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UcetbEAAAA3AAAAA8AAAAAAAAAAAAAAAAAmAIAAGRycy9k&#10;b3ducmV2LnhtbFBLBQYAAAAABAAEAPUAAACJAwAAAAA=&#10;" path="m15,l13,3r,3l13,9r,3l13,15r,3l10,21r,4l10,28r,3l10,34r-2,l8,37r-3,l2,40,,40e" filled="f" strokeweight="0">
              <v:path arrowok="t" o:connecttype="custom" o:connectlocs="9525,0;8255,1905;8255,3810;8255,5715;8255,7620;8255,9525;8255,11430;6350,13335;6350,15875;6350,17780;6350,19685;6350,21590;5080,21590;5080,23495;3175,23495;1270,25400;0,25400" o:connectangles="0,0,0,0,0,0,0,0,0,0,0,0,0,0,0,0,0"/>
            </v:shape>
            <v:line id="Line 342" o:spid="_x0000_s1193" style="position:absolute;flip:x y;visibility:visible" from="5981,5435" to="6013,54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13HkcMAAADcAAAADwAAAGRycy9kb3ducmV2LnhtbESPQWsCMRSE70L/Q3iFXopmW6nVrVGK&#10;aBFvXfX+2LxuFpOXJYm6/vumUPA4zMw3zHzZOysuFGLrWcHLqABBXHvdcqPgsN8MpyBiQtZoPZOC&#10;G0VYLh4Gcyy1v/I3XarUiAzhWKICk1JXShlrQw7jyHfE2fvxwWHKMjRSB7xmuLPytSgm0mHLecFg&#10;RytD9ak6OwXj9+N+e7LPZreJzqy/bFVPwk2pp8f+8wNEoj7dw//trVbwNp3B35l8BOTiF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9dx5HDAAAA3AAAAA8AAAAAAAAAAAAA&#10;AAAAoQIAAGRycy9kb3ducmV2LnhtbFBLBQYAAAAABAAEAPkAAACRAwAAAAA=&#10;" strokeweight="0"/>
            <v:shape id="Freeform 343" o:spid="_x0000_s1194" style="position:absolute;left:5981;top:3822;width:95;height:1613;visibility:visible;mso-wrap-style:square;v-text-anchor:top" coordsize="15,2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a3ee8MA&#10;AADcAAAADwAAAGRycy9kb3ducmV2LnhtbERPy2rCQBTdF/yH4QpuSp2J2KKpk9AHguDKNFDcXTLX&#10;JDRzJ2Smmvr1zkLo8nDem3y0nTjT4FvHGpK5AkFcOdNyraH82j6tQPiAbLBzTBr+yEOeTR42mBp3&#10;4QOdi1CLGMI+RQ1NCH0qpa8asujnrieO3MkNFkOEQy3NgJcYbju5UOpFWmw5NjTY00dD1U/xazVc&#10;94lafR/Lx/fP8pT4bqeWXiqtZ9Px7RVEoDH8i+/undHwvI7z45l4BGR2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a3ee8MAAADcAAAADwAAAAAAAAAAAAAAAACYAgAAZHJzL2Rv&#10;d25yZXYueG1sUEsFBgAAAAAEAAQA9QAAAIgDAAAAAA==&#10;" path="m,254l2,238,5,223,7,207r3,-15l13,177r,-16l13,146r2,-16l15,115r,-19l15,81r,-16l13,50r,-16l13,16,13,e" filled="f" strokeweight="0">
              <v:path arrowok="t" o:connecttype="custom" o:connectlocs="0,161290;1270,151130;3175,141605;4445,131445;6350,121920;8255,112395;8255,102235;8255,92710;9525,82550;9525,73025;9525,60960;9525,51435;9525,41275;8255,31750;8255,21590;8255,10160;8255,0" o:connectangles="0,0,0,0,0,0,0,0,0,0,0,0,0,0,0,0,0"/>
            </v:shape>
            <v:shape id="Freeform 344" o:spid="_x0000_s1195" style="position:absolute;left:5880;top:3492;width:184;height:330;visibility:visible;mso-wrap-style:square;v-text-anchor:top" coordsize="29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2NKRMQA&#10;AADcAAAADwAAAGRycy9kb3ducmV2LnhtbESPUWvCMBSF3wf7D+EKvs3UlcrWGWUMBGEwZu0PuDR3&#10;bTG5KUms1V+/DAY+Hs453+Gst5M1YiQfescKlosMBHHjdM+tgvq4e3oBESKyRuOYFFwpwHbz+LDG&#10;UrsLH2isYisShEOJCroYh1LK0HRkMSzcQJy8H+ctxiR9K7XHS4JbI5+zbCUt9pwWOhzoo6PmVJ2t&#10;gttYU6YLU32v8ps5F3n++eVzpeaz6f0NRKQp3sP/7b1WULwu4e9MOgJy8w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NjSkTEAAAA3AAAAA8AAAAAAAAAAAAAAAAAmAIAAGRycy9k&#10;b3ducmV2LnhtbFBLBQYAAAAABAAEAPUAAACJAwAAAAA=&#10;" path="m29,52l26,49,23,46r,-3l21,37r,-3l21,31,18,28r,-3l16,22r,-3l13,15,11,9r,-3l8,3,3,3,,e" filled="f" strokeweight="0">
              <v:path arrowok="t" o:connecttype="custom" o:connectlocs="18415,33020;16510,31115;14605,29210;14605,27305;13335,23495;13335,21590;13335,19685;11430,17780;11430,15875;10160,13970;10160,12065;8255,9525;6985,5715;6985,3810;5080,1905;1905,1905;0,0" o:connectangles="0,0,0,0,0,0,0,0,0,0,0,0,0,0,0,0,0"/>
            </v:shape>
            <v:shape id="Freeform 345" o:spid="_x0000_s1196" style="position:absolute;left:5880;top:3416;width:101;height:76;visibility:visible;mso-wrap-style:square;v-text-anchor:top" coordsize="16,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mcRLcIA&#10;AADcAAAADwAAAGRycy9kb3ducmV2LnhtbESPQYvCMBSE78L+h/AWvGm6gqLVKLKysHiriuzxbfJs&#10;S5uX0kRb/70RBI/DzHzDrDa9rcWNWl86VvA1TkAQa2dKzhWcjj+jOQgfkA3WjknBnTxs1h+DFabG&#10;dZzR7RByESHsU1RQhNCkUnpdkEU/dg1x9C6utRiibHNpWuwi3NZykiQzabHkuFBgQ98F6epwtQr0&#10;/+7e53XXVYRZttfV+e+SnZUafvbbJYhAfXiHX+1fo2C6mMDzTDwCcv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iZxEtwgAAANwAAAAPAAAAAAAAAAAAAAAAAJgCAABkcnMvZG93&#10;bnJldi54bWxQSwUGAAAAAAQABAD1AAAAhwMAAAAA&#10;" path="m,12l,9,,6,3,3,6,,8,r3,l13,r3,l16,3e" filled="f" strokeweight="0">
              <v:path arrowok="t" o:connecttype="custom" o:connectlocs="0,7620;0,5715;0,3810;0,3810;1905,1905;1905,1905;1905,1905;3810,0;3810,0;5080,0;5080,0;6985,0;6985,0;8255,0;8255,0;10160,0;10160,1905" o:connectangles="0,0,0,0,0,0,0,0,0,0,0,0,0,0,0,0,0"/>
            </v:shape>
            <v:line id="Line 346" o:spid="_x0000_s1197" style="position:absolute;visibility:visible" from="5981,3435" to="6223,36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dHZacUAAADcAAAADwAAAGRycy9kb3ducmV2LnhtbESPT4vCMBTE74LfITxhb2uqotZqFBEX&#10;3duuf8Djo3m2wealNFntfnuzsOBxmJnfMItVaytxp8YbxwoG/QQEce604ULB6fjxnoLwAVlj5ZgU&#10;/JKH1bLbWWCm3YO/6X4IhYgQ9hkqKEOoMyl9XpJF33c1cfSurrEYomwKqRt8RLit5DBJJtKi4bhQ&#10;Yk2bkvLb4ccqMF+T3fhzep6d5XYXBpf0lhp7Uuqt167nIAK14RX+b++1gvFsBH9n4hGQyy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dHZacUAAADcAAAADwAAAAAAAAAA&#10;AAAAAAChAgAAZHJzL2Rvd25yZXYueG1sUEsFBgAAAAAEAAQA+QAAAJMDAAAAAA==&#10;" strokeweight="0"/>
            <v:shape id="Freeform 347" o:spid="_x0000_s1198" style="position:absolute;left:8985;top:9296;width:2292;height:3727;visibility:visible;mso-wrap-style:square;v-text-anchor:top" coordsize="361,58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X6QsUA&#10;AADcAAAADwAAAGRycy9kb3ducmV2LnhtbESPQWvCQBSE74L/YXmCN91UaqmpG2krgjepVdDbM/uS&#10;DWbfhuwa03/fLRQ8DjPzDbNc9bYWHbW+cqzgaZqAIM6drrhUcPjeTF5B+ICssXZMCn7IwyobDpaY&#10;anfnL+r2oRQRwj5FBSaEJpXS54Ys+qlriKNXuNZiiLItpW7xHuG2lrMkeZEWK44LBhv6NJRf9zer&#10;YLP7mK2TYK/z0/lmLru6s8d1odR41L+/gQjUh0f4v73VCuaLZ/g7E4+AzH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5xfpCxQAAANwAAAAPAAAAAAAAAAAAAAAAAJgCAABkcnMv&#10;ZG93bnJldi54bWxQSwUGAAAAAAQABAD1AAAAigMAAAAA&#10;" path="m300,r7,16l315,31r5,12l325,59r5,15l335,90r6,15l346,121r2,15l351,155r2,15l356,186r2,18l358,220r3,18l361,254r,12l358,275r,9l356,294r-5,9l348,312r-2,6l341,328r-6,6l330,343r-5,6l320,359r-5,6l310,374r-8,6l297,389r-10,13l277,414r-13,9l251,436r-10,9l228,454r-13,10l202,473r-12,9l177,491r-13,7l149,507r-13,6l123,522r-13,6l97,538r-5,3l85,544r-5,3l74,550r-7,3l62,553r-6,3l51,559r-7,3l39,566r-6,3l28,572r-7,3l16,578r-6,6l5,587r-2,l3,584r-3,l,581r,-3l18,569,39,559r17,-9l74,544r18,-9l110,522r18,-9l146,504r18,-13l182,479r15,-12l215,454r16,-15l246,427r18,-16l279,393r5,-7l289,377r5,-6l300,362r5,-7l312,346r6,-6l323,331r2,-6l330,315r5,-9l338,297r3,-9l341,278r,-12l341,257r,-19l341,223r,-19l338,189r-3,-16l333,155r-5,-16l325,124r-5,-16l318,93,312,81,307,65,302,50,300,34,294,19,289,3r3,l292,r2,l297,r3,xe" fillcolor="black" stroked="f">
              <v:path arrowok="t" o:connecttype="custom" o:connectlocs="200025,19685;209550,46990;219710,76835;224155,107950;227330,139700;229235,168910;226060,186690;219710,201930;209550,217805;200025,231775;188595,247015;167640,268605;144780,288290;120650,306070;94615,321945;69850,335280;53975,345440;42545,351155;32385,354965;20955,361315;10160,367030;3175,372745;1905,372745;1905,370840;0,368935;0,368935;0,367030;35560,349250;69850,331470;104140,311785;136525,288290;167640,260985;183515,239395;193675,225425;205105,210185;212725,194310;216535,176530;216535,151130;214630,120015;208280,88265;201930,59055;191770,31750;183515,1905;185420,0;186690,0;186690,0;188595,0;190500,0" o:connectangles="0,0,0,0,0,0,0,0,0,0,0,0,0,0,0,0,0,0,0,0,0,0,0,0,0,0,0,0,0,0,0,0,0,0,0,0,0,0,0,0,0,0,0,0,0,0,0,0"/>
            </v:shape>
            <v:shape id="Freeform 348" o:spid="_x0000_s1199" style="position:absolute;left:10890;top:9296;width:387;height:1613;visibility:visible;mso-wrap-style:square;v-text-anchor:top" coordsize="61,2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tZm7sUA&#10;AADcAAAADwAAAGRycy9kb3ducmV2LnhtbESPT2vCQBTE70K/w/IKvZmNimLTrCJCIW3xYOyhx0f2&#10;NQnNvo3ZzZ9++25B8DjMzG+YdD+ZRgzUudqygkUUgyAurK65VPB5eZ1vQTiPrLGxTAp+ycF+9zBL&#10;MdF25DMNuS9FgLBLUEHlfZtI6YqKDLrItsTB+7adQR9kV0rd4RjgppHLON5IgzWHhQpbOlZU/OS9&#10;UeD04uqH1Wl1/fqgt6x4p+bQ90o9PU6HFxCeJn8P39qZVrB+XsP/mXAE5O4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1mbuxQAAANwAAAAPAAAAAAAAAAAAAAAAAJgCAABkcnMv&#10;ZG93bnJldi54bWxQSwUGAAAAAAQABAD1AAAAigMAAAAA&#10;" path="m,l7,16r8,15l20,43r5,16l30,74r5,16l41,105r5,16l48,136r3,19l53,170r3,16l58,204r,16l61,238r,16e" filled="f" strokeweight="0">
              <v:path arrowok="t" o:connecttype="custom" o:connectlocs="0,0;4445,10160;9525,19685;12700,27305;15875,37465;19050,46990;22225,57150;26035,66675;29210,76835;30480,86360;32385,98425;33655,107950;35560,118110;36830,129540;36830,139700;38735,151130;38735,161290" o:connectangles="0,0,0,0,0,0,0,0,0,0,0,0,0,0,0,0,0"/>
            </v:shape>
            <v:shape id="Freeform 349" o:spid="_x0000_s1200" style="position:absolute;left:10871;top:10909;width:406;height:857;visibility:visible;mso-wrap-style:square;v-text-anchor:top" coordsize="64,1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+X6xsQA&#10;AADcAAAADwAAAGRycy9kb3ducmV2LnhtbESPQYvCMBSE78L+h/AWvGm6ouJ2jbIIgidhtQePz+bZ&#10;VJuX0qRa/fUbQfA4zMw3zHzZ2UpcqfGlYwVfwwQEce50yYWCbL8ezED4gKyxckwK7uRhufjozTHV&#10;7sZ/dN2FQkQI+xQVmBDqVEqfG7Loh64mjt7JNRZDlE0hdYO3CLeVHCXJVFosOS4YrGllKL/sWqvg&#10;7EzYHMePx+mwPWRynWz397ZVqv/Z/f6ACNSFd/jV3mgFk+8pPM/EIyAX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vl+sbEAAAA3AAAAA8AAAAAAAAAAAAAAAAAmAIAAGRycy9k&#10;b3ducmV2LnhtbFBLBQYAAAAABAAEAPUAAACJAwAAAAA=&#10;" path="m64,r,12l61,21r,9l59,40r-5,9l51,58r-2,6l44,74r-6,6l33,89r-5,6l23,105r-5,6l13,120r-8,6l,135e" filled="f" strokeweight="0">
              <v:path arrowok="t" o:connecttype="custom" o:connectlocs="40640,0;40640,7620;38735,13335;38735,19050;37465,25400;34290,31115;32385,36830;31115,40640;27940,46990;24130,50800;20955,56515;17780,60325;14605,66675;11430,70485;8255,76200;3175,80010;0,85725" o:connectangles="0,0,0,0,0,0,0,0,0,0,0,0,0,0,0,0,0"/>
            </v:shape>
            <v:shape id="Freeform 350" o:spid="_x0000_s1201" style="position:absolute;left:9601;top:11766;width:1270;height:946;visibility:visible;mso-wrap-style:square;v-text-anchor:top" coordsize="200,1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JRSssYA&#10;AADcAAAADwAAAGRycy9kb3ducmV2LnhtbESPQU8CMRSE7yb+h+aZeIOuGhBWCjFGCTfCKgnentvH&#10;dmX7urYFdv+9JTHxOJmZbzKzRWcbcSIfascK7oYZCOLS6ZorBR/vb4MJiBCRNTaOSUFPARbz66sZ&#10;5tqdeUOnIlYiQTjkqMDE2OZShtKQxTB0LXHy9s5bjEn6SmqP5wS3jbzPsrG0WHNaMNjSi6HyUByt&#10;gs/9emSXru+/dn57+C7Mz+tDMVbq9qZ7fgIRqYv/4b/2SisYTR/hciYdATn/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JRSssYAAADcAAAADwAAAAAAAAAAAAAAAACYAgAAZHJz&#10;L2Rvd25yZXYueG1sUEsFBgAAAAAEAAQA9QAAAIsDAAAAAA==&#10;" path="m200,l190,13,180,25r-13,9l154,47r-10,9l131,65,118,75r-13,9l93,93r-13,9l67,109r-15,9l39,124r-13,9l13,139,,149e" filled="f" strokeweight="0">
              <v:path arrowok="t" o:connecttype="custom" o:connectlocs="127000,0;120650,8255;114300,15875;106045,21590;97790,29845;91440,35560;83185,41275;74930,47625;66675,53340;59055,59055;50800,64770;42545,69215;33020,74930;24765,78740;16510,84455;8255,88265;0,94615" o:connectangles="0,0,0,0,0,0,0,0,0,0,0,0,0,0,0,0,0"/>
            </v:shape>
            <v:shape id="Freeform 351" o:spid="_x0000_s1202" style="position:absolute;left:9017;top:12712;width:584;height:311;visibility:visible;mso-wrap-style:square;v-text-anchor:top" coordsize="92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V2FucMA&#10;AADcAAAADwAAAGRycy9kb3ducmV2LnhtbERPTWvCQBC9C/0PyxS8lLqJoNTUVSTV2F5aGsXzkJ0m&#10;wexsml1j/PfdQ8Hj430v14NpRE+dqy0riCcRCOLC6ppLBcfD7vkFhPPIGhvLpOBGDtarh9ESE22v&#10;/E197ksRQtglqKDyvk2kdEVFBt3EtsSB+7GdQR9gV0rd4TWEm0ZOo2guDdYcGipsKa2oOOcXo+Ak&#10;n/b8+bX9/cgWb3l2nNc6HlKlxo/D5hWEp8Hfxf/ud61gtghrw5lwBOTq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V2FucMAAADcAAAADwAAAAAAAAAAAAAAAACYAgAAZHJzL2Rv&#10;d25yZXYueG1sUEsFBgAAAAAEAAQA9QAAAIgDAAAAAA==&#10;" path="m92,l87,3,80,6,75,9r-6,3l62,15r-5,l51,18r-5,3l39,24r-5,4l28,31r-5,3l16,37r-5,3l5,46,,49e" filled="f" strokeweight="0">
              <v:path arrowok="t" o:connecttype="custom" o:connectlocs="58420,0;55245,1905;50800,3810;47625,5715;43815,7620;39370,9525;36195,9525;32385,11430;29210,13335;24765,15240;21590,17780;17780,19685;14605,21590;10160,23495;6985,25400;3175,29210;0,31115" o:connectangles="0,0,0,0,0,0,0,0,0,0,0,0,0,0,0,0,0"/>
            </v:shape>
            <v:shape id="Freeform 352" o:spid="_x0000_s1203" style="position:absolute;left:8985;top:12966;width:32;height:57;visibility:visible;mso-wrap-style:square;v-text-anchor:top" coordsize="5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pjb2MUA&#10;AADcAAAADwAAAGRycy9kb3ducmV2LnhtbESP0WrCQBRE3wX/YbmFvohuWqrU1DWkKQURX0z9gEv2&#10;mgSzd2N2m6R/3xUEH4eZOcNsktE0oqfO1ZYVvCwiEMSF1TWXCk4/3/N3EM4ja2wsk4I/cpBsp5MN&#10;xtoOfKQ+96UIEHYxKqi8b2MpXVGRQbewLXHwzrYz6IPsSqk7HALcNPI1ilbSYM1hocKWsoqKS/5r&#10;FFyQmtUhv37us1k6fI1vZ9k6qdTz05h+gPA0+kf43t5pBcv1Gm5nwhGQ2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mNvYxQAAANwAAAAPAAAAAAAAAAAAAAAAAJgCAABkcnMv&#10;ZG93bnJldi54bWxQSwUGAAAAAAQABAD1AAAAigMAAAAA&#10;" path="m5,9r,l3,9,3,6,,6,,3,,e" filled="f" strokeweight="0">
              <v:path arrowok="t" o:connecttype="custom" o:connectlocs="3175,5715;3175,5715;3175,5715;1905,5715;1905,5715;1905,3810;1905,3810;1905,3810;1905,3810;0,3810;0,1905;0,1905;0,1905;0,1905;0,0;0,0;0,0" o:connectangles="0,0,0,0,0,0,0,0,0,0,0,0,0,0,0,0,0"/>
            </v:shape>
            <v:shape id="Freeform 353" o:spid="_x0000_s1204" style="position:absolute;left:8985;top:11791;width:1771;height:1175;visibility:visible;mso-wrap-style:square;v-text-anchor:top" coordsize="279,1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90DsIA&#10;AADcAAAADwAAAGRycy9kb3ducmV2LnhtbERPy2oCMRTdF/oP4RbciCZWGGQ0SikULOjC18LddXKd&#10;Ryc34yTq+PdmIXR5OO/ZorO1uFHrS8caRkMFgjhzpuRcw373M5iA8AHZYO2YNDzIw2L+/jbD1Lg7&#10;b+i2DbmIIexT1FCE0KRS+qwgi37oGuLInV1rMUTY5tK0eI/htpafSiXSYsmxocCGvgvK/rZXq2Hd&#10;Ty6jSl0r3x1/x9Uq2R8eJ6V176P7moII1IV/8cu9NBoSFefHM/EIyPk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q33QOwgAAANwAAAAPAAAAAAAAAAAAAAAAAJgCAABkcnMvZG93&#10;bnJldi54bWxQSwUGAAAAAAQABAD1AAAAhwMAAAAA&#10;" path="m,185r18,-9l39,166r17,-9l74,151r18,-9l110,129r18,-9l146,111,164,98,182,86,197,74,215,61,231,46,246,34,264,18,279,e" filled="f" strokeweight="0">
              <v:path arrowok="t" o:connecttype="custom" o:connectlocs="0,117475;11430,111760;24765,105410;35560,99695;46990,95885;58420,90170;69850,81915;81280,76200;92710,70485;104140,62230;115570,54610;125095,46990;136525,38735;146685,29210;156210,21590;167640,11430;177165,0" o:connectangles="0,0,0,0,0,0,0,0,0,0,0,0,0,0,0,0,0"/>
            </v:shape>
            <v:shape id="Freeform 354" o:spid="_x0000_s1205" style="position:absolute;left:10756;top:10928;width:394;height:863;visibility:visible;mso-wrap-style:square;v-text-anchor:top" coordsize="62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0BuRMQA&#10;AADcAAAADwAAAGRycy9kb3ducmV2LnhtbESPzWrDMBCE74W8g9hAbo3shobiRjElkOIc64SG3hZr&#10;a5tYKyPJP3n7qlDocZiZb5hdPptOjOR8a1lBuk5AEFdWt1wruJyPjy8gfEDW2FkmBXfykO8XDzvM&#10;tJ34g8Yy1CJC2GeooAmhz6T0VUMG/dr2xNH7ts5giNLVUjucItx08ilJttJgy3GhwZ4ODVW3cjAK&#10;PrvN+XKl99Pw5drrrSiH+nkalFot57dXEIHm8B/+axdawTZJ4fdMPAJy/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dAbkTEAAAA3AAAAA8AAAAAAAAAAAAAAAAAmAIAAGRycy9k&#10;b3ducmV2LnhtbFBLBQYAAAAABAAEAPUAAACJAwAAAAA=&#10;" path="m,136r5,-7l10,120r5,-6l21,105r5,-7l33,89r6,-6l44,74r2,-6l51,58r5,-9l59,40r3,-9l62,21,62,9,62,e" filled="f" strokeweight="0">
              <v:path arrowok="t" o:connecttype="custom" o:connectlocs="0,86360;3175,81915;6350,76200;9525,72390;13335,66675;16510,62230;20955,56515;24765,52705;27940,46990;29210,43180;32385,36830;35560,31115;37465,25400;39370,19685;39370,13335;39370,5715;39370,0" o:connectangles="0,0,0,0,0,0,0,0,0,0,0,0,0,0,0,0,0"/>
            </v:shape>
            <v:shape id="Freeform 355" o:spid="_x0000_s1206" style="position:absolute;left:10820;top:9315;width:330;height:1613;visibility:visible;mso-wrap-style:square;v-text-anchor:top" coordsize="52,2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30G1MYA&#10;AADcAAAADwAAAGRycy9kb3ducmV2LnhtbESPQWvCQBSE74L/YXmCN90obZCYjagl4KE9VEvx+My+&#10;JqHZtyG7mthf3y0UPA4z8w2TbgbTiBt1rrasYDGPQBAXVtdcKvg45bMVCOeRNTaWScGdHGyy8SjF&#10;RNue3+l29KUIEHYJKqi8bxMpXVGRQTe3LXHwvmxn0AfZlVJ32Ae4aeQyimJpsOawUGFL+4qK7+PV&#10;KHg+vMb5z+fL26m/2CHf6bN/up6Vmk6G7RqEp8E/wv/tg1YQR0v4OxOOgMx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30G1MYAAADcAAAADwAAAAAAAAAAAAAAAACYAgAAZHJz&#10;L2Rvd25yZXYueG1sUEsFBgAAAAAEAAQA9QAAAIsDAAAAAA==&#10;" path="m52,254r,-19l52,220r,-19l49,186,46,170,44,152,39,136,36,121,31,105,29,90,23,78,18,62,13,47,11,31,5,16,,e" filled="f" strokeweight="0">
              <v:path arrowok="t" o:connecttype="custom" o:connectlocs="33020,161290;33020,149225;33020,139700;33020,127635;31115,118110;29210,107950;27940,96520;24765,86360;22860,76835;19685,66675;18415,57150;14605,49530;11430,39370;8255,29845;6985,19685;3175,10160;0,0" o:connectangles="0,0,0,0,0,0,0,0,0,0,0,0,0,0,0,0,0"/>
            </v:shape>
            <v:shape id="Freeform 356" o:spid="_x0000_s1207" style="position:absolute;left:10820;top:9296;width:70;height:19;visibility:visible;mso-wrap-style:square;v-text-anchor:top" coordsize="11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BD3LMYA&#10;AADcAAAADwAAAGRycy9kb3ducmV2LnhtbESPT2sCMRTE70K/Q3gFL6LZVvDPapRile7BHqoePD42&#10;z93FzcuSRF2/vREKHoeZ+Q0zX7amFldyvrKs4GOQgCDOra64UHDYb/oTED4ga6wtk4I7eVgu3jpz&#10;TLW98R9dd6EQEcI+RQVlCE0qpc9LMugHtiGO3sk6gyFKV0jt8BbhppafSTKSBiuOCyU2tCopP+8u&#10;RsHP/Xu66a2O24tb98amGh+3v1mmVPe9/ZqBCNSGV/i/nWkFo2QIzzPxCMjF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BD3LMYAAADcAAAADwAAAAAAAAAAAAAAAACYAgAAZHJz&#10;L2Rvd25yZXYueG1sUEsFBgAAAAAEAAQA9QAAAIsDAAAAAA==&#10;" path="m,3r,l3,3,3,,5,,8,r3,e" filled="f" strokeweight="0">
              <v:path arrowok="t" o:connecttype="custom" o:connectlocs="0,1905;0,1905;1905,1905;1905,0;1905,0;1905,0;3175,0;3175,0;3175,0;3175,0;5080,0;5080,0;5080,0;5080,0;6985,0;6985,0;6985,0" o:connectangles="0,0,0,0,0,0,0,0,0,0,0,0,0,0,0,0,0"/>
            </v:shape>
            <v:shape id="Freeform 357" o:spid="_x0000_s1208" style="position:absolute;left:1854;top:11690;width:1409;height:1651;visibility:visible;mso-wrap-style:square;v-text-anchor:top" coordsize="222,2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DyjjMUA&#10;AADcAAAADwAAAGRycy9kb3ducmV2LnhtbESPzWrDMBCE74W8g9hAb42cUEzqWjYhaaH00BA3D7BY&#10;6x9qrYwlx26ePioUchxm5hsmzWfTiQsNrrWsYL2KQBCXVrdcKzh/vz9tQTiPrLGzTAp+yUGeLR5S&#10;TLSd+ESXwtciQNglqKDxvk+kdGVDBt3K9sTBq+xg0Ac51FIPOAW46eQmimJpsOWw0GBP+4bKn2I0&#10;Cjp++cT6bT4U13Gr5WYcq+P5S6nH5bx7BeFp9vfwf/tDK4ijZ/g7E46AzG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PKOMxQAAANwAAAAPAAAAAAAAAAAAAAAAAJgCAABkcnMv&#10;ZG93bnJldi54bWxQSwUGAAAAAAQABAD1AAAAigMAAAAA&#10;" path="m10,r5,16l18,28r5,12l28,53r5,15l38,80r5,13l48,105r5,12l59,133r5,12l69,158r5,12l79,182r3,16l87,210r10,9l97,216r8,3l112,222r8,4l128,226r7,3l143,232r8,l158,235r11,3l176,238r8,3l192,244r7,3l207,247r8,3l222,256r,4l220,260r-3,l215,256r-3,l210,256r-3,l204,256r-2,l199,256r-2,l194,253r-2,l189,253r-2,l184,253r-3,l176,250r-7,l164,250r-6,-3l151,247r-5,-3l138,244r-5,l128,241r-8,l115,241r-8,-3l102,238r-8,l89,235r-7,l71,226,66,213,61,201,53,185,48,173,43,161,38,145,33,133,28,121,23,105,18,93,15,77,10,65,7,50,5,34,2,19,,6,,3r2,l2,,5,,7,r3,xe" fillcolor="black" stroked="f">
              <v:path arrowok="t" o:connecttype="custom" o:connectlocs="9525,10160;14605,25400;20955,43180;27305,59055;33655,74295;40640,92075;46990,107950;52070,125730;55245,133350;61595,137160;71120,140970;81280,143510;90805,147320;100330,149225;111760,151130;121920,154940;131445,156845;140970,162560;140970,165100;139700,165100;136525,162560;133350,162560;129540,162560;126365,162560;123190,160655;120015,160655;116840,160655;111760,158750;104140,158750;95885,156845;87630,154940;81280,153035;73025,153035;64770,151130;56515,149225;52070,149225;45085,143510;38735,127635;30480,109855;24130,92075;17780,76835;11430,59055;6350,41275;3175,21590;0,3810;0,1905;0,1905;1270,0;3175,0;3175,0;4445,0;6350,0;6350,0" o:connectangles="0,0,0,0,0,0,0,0,0,0,0,0,0,0,0,0,0,0,0,0,0,0,0,0,0,0,0,0,0,0,0,0,0,0,0,0,0,0,0,0,0,0,0,0,0,0,0,0,0,0,0,0,0"/>
            </v:shape>
            <v:shape id="Freeform 358" o:spid="_x0000_s1209" style="position:absolute;left:1917;top:11690;width:489;height:1333;visibility:visible;mso-wrap-style:square;v-text-anchor:top" coordsize="77,2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AxPUsQA&#10;AADcAAAADwAAAGRycy9kb3ducmV2LnhtbESPQWvCQBSE7wX/w/KE3upGIVJSV5Gi4q1oWzG3R/Y1&#10;G5p9G3bXJP33XaHQ4zAz3zCrzWhb0ZMPjWMF81kGgrhyuuFawcf7/ukZRIjIGlvHpOCHAmzWk4cV&#10;FtoNfKL+HGuRIBwKVGBi7AopQ2XIYpi5jjh5X85bjEn6WmqPQ4LbVi6ybCktNpwWDHb0aqj6Pt+s&#10;glAOpd/lo3m7bPPrAUvdf86jUo/TcfsCItIY/8N/7aNWsMxyuJ9JR0Cu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gMT1LEAAAA3AAAAA8AAAAAAAAAAAAAAAAAmAIAAGRycy9k&#10;b3ducmV2LnhtbFBLBQYAAAAABAAEAPUAAACJAwAAAAA=&#10;" path="m,l5,16,8,28r5,12l18,53r5,15l28,80r5,13l38,105r5,12l49,133r5,12l59,158r5,12l69,182r3,16l77,210e" filled="f" strokeweight="0">
              <v:path arrowok="t" o:connecttype="custom" o:connectlocs="0,0;3175,10160;5080,17780;8255,25400;11430,33655;14605,43180;17780,50800;20955,59055;24130,66675;27305,74295;31115,84455;34290,92075;37465,100330;40640,107950;43815,115570;45720,125730;48895,133350" o:connectangles="0,0,0,0,0,0,0,0,0,0,0,0,0,0,0,0,0"/>
            </v:shape>
            <v:line id="Line 359" o:spid="_x0000_s1210" style="position:absolute;visibility:visible" from="2406,13023" to="2470,130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omOCsQAAADcAAAADwAAAGRycy9kb3ducmV2LnhtbESPQWvCQBSE70L/w/IK3nSjYExTVynF&#10;ot5sqtDjI/uaLGbfhuxW4793BcHjMDPfMItVbxtxps4bxwom4wQEcem04UrB4edrlIHwAVlj45gU&#10;XMnDavkyWGCu3YW/6VyESkQI+xwV1CG0uZS+rMmiH7uWOHp/rrMYouwqqTu8RLht5DRJUmnRcFyo&#10;saXPmspT8W8VmH26me3mx7ejXG/C5Dc7ZcYelBq+9h/vIAL14Rl+tLdaQZqkcD8Tj4Bc3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eiY4KxAAAANwAAAAPAAAAAAAAAAAA&#10;AAAAAKECAABkcnMvZG93bnJldi54bWxQSwUGAAAAAAQABAD5AAAAkgMAAAAA&#10;" strokeweight="0"/>
            <v:shape id="Freeform 360" o:spid="_x0000_s1211" style="position:absolute;left:2470;top:13061;width:793;height:254;visibility:visible;mso-wrap-style:square;v-text-anchor:top" coordsize="125,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A5pGsQA&#10;AADcAAAADwAAAGRycy9kb3ducmV2LnhtbESPQWsCMRSE74X+h/AKXkpNtLCW1SgiVDyqrZ4fm+fu&#10;6uZld5Nq/PeNUOhxmJlvmNki2kZcqfe1Yw2joQJBXDhTc6nh++vz7QOED8gGG8ek4U4eFvPnpxnm&#10;xt14R9d9KEWCsM9RQxVCm0vpi4os+qFriZN3cr3FkGRfStPjLcFtI8dKZdJizWmhwpZWFRWX/Y/V&#10;0Kn79nX9fo5dtpqcD+XJxnF31HrwEpdTEIFi+A//tTdGQ6Ym8DiTjoC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wOaRrEAAAA3AAAAA8AAAAAAAAAAAAAAAAAmAIAAGRycy9k&#10;b3ducmV2LnhtbFBLBQYAAAAABAAEAPUAAACJAwAAAAA=&#10;" path="m,l8,3r7,3l23,10r8,l38,13r8,3l54,16r7,3l72,22r7,l87,25r8,3l102,31r8,l118,34r7,6e" filled="f" strokeweight="0">
              <v:path arrowok="t" o:connecttype="custom" o:connectlocs="0,0;5080,1905;9525,3810;14605,6350;19685,6350;24130,8255;29210,10160;34290,10160;38735,12065;45720,13970;50165,13970;55245,15875;60325,17780;64770,19685;69850,19685;74930,21590;79375,25400" o:connectangles="0,0,0,0,0,0,0,0,0,0,0,0,0,0,0,0,0"/>
            </v:shape>
            <v:line id="Line 361" o:spid="_x0000_s1212" style="position:absolute;visibility:visible" from="3263,13315" to="3270,133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Fq/48AAAADcAAAADwAAAGRycy9kb3ducmV2LnhtbERPy4rCMBTdD/gP4QruxlTBTq1GEVGc&#10;2Y0vcHlprm2wuSlN1M7fTxaCy8N5z5edrcWDWm8cKxgNExDEhdOGSwWn4/YzA+EDssbaMSn4Iw/L&#10;Re9jjrl2T97T4xBKEUPY56igCqHJpfRFRRb90DXEkbu61mKIsC2lbvEZw20tx0mSSouGY0OFDa0r&#10;Km6Hu1VgftPd5OfrPD3LzS6MLtktM/ak1KDfrWYgAnXhLX65v7WCNIlr45l4BOTiH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ABav+PAAAAA3AAAAA8AAAAAAAAAAAAAAAAA&#10;oQIAAGRycy9kb3ducmV2LnhtbFBLBQYAAAAABAAEAPkAAACOAwAAAAA=&#10;" strokeweight="0"/>
            <v:shape id="Freeform 362" o:spid="_x0000_s1213" style="position:absolute;left:3003;top:13296;width:260;height:45;visibility:visible;mso-wrap-style:square;v-text-anchor:top" coordsize="41,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nd5osIA&#10;AADcAAAADwAAAGRycy9kb3ducmV2LnhtbESPQYvCMBSE74L/ITxhb5rqgmg1igiip11XRfD2bJ5t&#10;sXkpSdTu/nqzIHgcZuYbZjpvTCXu5HxpWUG/l4AgzqwuOVdw2K+6IxA+IGusLJOCX/Iwn7VbU0y1&#10;ffAP3XchFxHCPkUFRQh1KqXPCjLoe7Ymjt7FOoMhSpdL7fAR4aaSgyQZSoMlx4UCa1oWlF13N6MA&#10;vdvy1ylfHT/P5fivWWv+Zq3UR6dZTEAEasI7/GpvtIJhMob/M/EIyNk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Sd3miwgAAANwAAAAPAAAAAAAAAAAAAAAAAJgCAABkcnMvZG93&#10;bnJldi54bWxQSwUGAAAAAAQABAD1AAAAhwMAAAAA&#10;" path="m41,7r-2,l36,7,34,3r-3,l29,3r-3,l23,3r-2,l18,3r-2,l13,,11,,8,,6,,3,,,e" filled="f" strokeweight="0">
              <v:path arrowok="t" o:connecttype="custom" o:connectlocs="26035,4445;24765,4445;22860,4445;21590,1905;19685,1905;18415,1905;16510,1905;14605,1905;13335,1905;11430,1905;10160,1905;8255,0;6985,0;5080,0;3810,0;1905,0;0,0" o:connectangles="0,0,0,0,0,0,0,0,0,0,0,0,0,0,0,0,0"/>
            </v:shape>
            <v:shape id="Freeform 363" o:spid="_x0000_s1214" style="position:absolute;left:2374;top:13182;width:629;height:114;visibility:visible;mso-wrap-style:square;v-text-anchor:top" coordsize="99,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1rrocEA&#10;AADcAAAADwAAAGRycy9kb3ducmV2LnhtbERPy4rCMBTdD/gP4QpuBk11UYZqlCIKggufiy6vzbUt&#10;Nje1iVr/3iyEWR7Oe7boTC2e1LrKsoLxKAJBnFtdcaHgfFoP/0A4j6yxtkwK3uRgMe/9zDDR9sUH&#10;eh59IUIIuwQVlN43iZQuL8mgG9mGOHBX2xr0AbaF1C2+Qrip5SSKYmmw4tBQYkPLkvLb8WEUZI90&#10;0uzrw+WeZqvN7rfI4tM2U2rQ79IpCE+d/xd/3RutIB6H+eFMOAJy/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9a66HBAAAA3AAAAA8AAAAAAAAAAAAAAAAAmAIAAGRycy9kb3du&#10;cmV2LnhtbFBLBQYAAAAABAAEAPUAAACGAwAAAAA=&#10;" path="m99,18l94,15r-7,l82,15,76,12r-7,l64,9r-8,l51,9,46,6r-8,l33,6,25,3r-5,l12,3,7,,,e" filled="f" strokeweight="0">
              <v:path arrowok="t" o:connecttype="custom" o:connectlocs="62865,11430;59690,9525;55245,9525;52070,9525;48260,7620;43815,7620;40640,5715;35560,5715;32385,5715;29210,3810;24130,3810;20955,3810;15875,1905;12700,1905;7620,1905;4445,0;0,0" o:connectangles="0,0,0,0,0,0,0,0,0,0,0,0,0,0,0,0,0"/>
            </v:shape>
            <v:line id="Line 364" o:spid="_x0000_s1215" style="position:absolute;flip:x y;visibility:visible" from="2305,13125" to="2374,131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gQ/bMMAAADcAAAADwAAAGRycy9kb3ducmV2LnhtbESPQWsCMRSE7wX/Q3iCl6LZtbDK1iil&#10;VJHeurb3x+Z1s5i8LEmq6783hUKPw8x8w2x2o7PiQiH2nhWUiwIEcet1z52Cz9N+vgYRE7JG65kU&#10;3CjCbjt52GCt/ZU/6NKkTmQIxxoVmJSGWsrYGnIYF34gzt63Dw5TlqGTOuA1w52Vy6KopMOe84LB&#10;gV4Ntefmxyl4Wn2djmf7aN730Zm3g23aKtyUmk3Hl2cQicb0H/5rH7WCqizh90w+AnJ7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IEP2zDAAAA3AAAAA8AAAAAAAAAAAAA&#10;AAAAoQIAAGRycy9kb3ducmV2LnhtbFBLBQYAAAAABAAEAPkAAACRAwAAAAA=&#10;" strokeweight="0"/>
            <v:shape id="Freeform 365" o:spid="_x0000_s1216" style="position:absolute;left:1854;top:11728;width:451;height:1397;visibility:visible;mso-wrap-style:square;v-text-anchor:top" coordsize="71,2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tuWcUA&#10;AADcAAAADwAAAGRycy9kb3ducmV2LnhtbESPQWvCQBSE74L/YXlCb7rRFqvRVaRFaEEEo96f2Wc2&#10;mH2bZrcm/ffdgtDjMDPfMMt1Zytxp8aXjhWMRwkI4tzpkgsFp+N2OAPhA7LGyjEp+CEP61W/t8RU&#10;u5YPdM9CISKEfYoKTAh1KqXPDVn0I1cTR+/qGoshyqaQusE2wm0lJ0kylRZLjgsGa3ozlN+yb6vg&#10;5bzN2/oy+3rNdp/Ph+t+XryboNTToNssQATqwn/40f7QCqbjCfydiUdAr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2K25ZxQAAANwAAAAPAAAAAAAAAAAAAAAAAJgCAABkcnMv&#10;ZG93bnJldi54bWxQSwUGAAAAAAQABAD1AAAAigMAAAAA&#10;" path="m71,220l66,207,61,195,53,179,48,167,43,155,38,139,33,127,28,115,23,99,18,87,15,71,10,59,7,44,5,28,2,13,,e" filled="f" strokeweight="0">
              <v:path arrowok="t" o:connecttype="custom" o:connectlocs="45085,139700;41910,131445;38735,123825;33655,113665;30480,106045;27305,98425;24130,88265;20955,80645;17780,73025;14605,62865;11430,55245;9525,45085;6350,37465;4445,27940;3175,17780;1270,8255;0,0" o:connectangles="0,0,0,0,0,0,0,0,0,0,0,0,0,0,0,0,0"/>
            </v:shape>
            <v:shape id="Freeform 366" o:spid="_x0000_s1217" style="position:absolute;left:1854;top:11690;width:63;height:38;visibility:visible;mso-wrap-style:square;v-text-anchor:top" coordsize="10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LJM/8IA&#10;AADcAAAADwAAAGRycy9kb3ducmV2LnhtbESPQYvCMBSE7wv+h/AEb2uqgivVKCK7KIKHVS/ens2z&#10;LTYvJYm2/nsjCB6HmfmGmS1aU4k7OV9aVjDoJyCIM6tLzhUcD3/fExA+IGusLJOCB3lYzDtfM0y1&#10;bfif7vuQiwhhn6KCIoQ6ldJnBRn0fVsTR+9incEQpculdthEuKnkMEnG0mDJcaHAmlYFZdf9zShY&#10;lmdJv/RzXTcmP9bb3ckN6aRUr9supyACteETfrc3WsF4MILXmXgE5PwJ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oskz/wgAAANwAAAAPAAAAAAAAAAAAAAAAAJgCAABkcnMvZG93&#10;bnJldi54bWxQSwUGAAAAAAQABAD1AAAAhwMAAAAA&#10;" path="m,6l,3r2,l2,,5,,7,r3,e" filled="f" strokeweight="0">
              <v:path arrowok="t" o:connecttype="custom" o:connectlocs="0,3810;0,1905;0,1905;0,1905;0,1905;1270,1905;1270,0;1270,0;3175,0;3175,0;3175,0;4445,0;4445,0;4445,0;6350,0;6350,0;6350,0" o:connectangles="0,0,0,0,0,0,0,0,0,0,0,0,0,0,0,0,0"/>
            </v:shape>
          </v:group>
        </w:pict>
      </w:r>
      <w:r>
        <w:rPr>
          <w:noProof/>
        </w:rPr>
        <w:pict>
          <v:group id="Tuval 367" o:spid="_x0000_s1218" editas="canvas" style="position:absolute;margin-left:211.05pt;margin-top:82.3pt;width:126pt;height:124.4pt;z-index:251654656" coordsize="16002,157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">
            <v:shape id="_x0000_s1219" type="#_x0000_t75" style="position:absolute;width:16002;height:15798;visibility:visible">
              <v:fill o:detectmouseclick="t"/>
              <v:path o:connecttype="none"/>
            </v:shape>
            <v:shape id="Freeform 369" o:spid="_x0000_s1220" style="position:absolute;left:8775;top:82;width:95;height:38;visibility:visible;mso-wrap-style:square;v-text-anchor:top" coordsize="15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ZeBcQA&#10;AADcAAAADwAAAGRycy9kb3ducmV2LnhtbESPzW7CMBCE75X6DtYi9VKBAxSEUpyoqkTptfzcl3hJ&#10;UuK1sV0Ib48rVepxNDPfaJZlbzpxIR9aywrGowwEcWV1y7WC3XY1XIAIEVljZ5kU3ChAWTw+LDHX&#10;9spfdNnEWiQIhxwVNDG6XMpQNWQwjKwjTt7ReoMxSV9L7fGa4KaTkyybS4Mtp4UGHb03VJ02P0bB&#10;+lniufs+LGZu7zO9dR/9y8oo9TTo315BROrjf/iv/akVTGZT+D2TjoAs7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F2XgXEAAAA3AAAAA8AAAAAAAAAAAAAAAAAmAIAAGRycy9k&#10;b3ducmV2LnhtbFBLBQYAAAAABAAEAPUAAACJAwAAAAA=&#10;" path="m,l,,2,3r3,l8,3r2,l13,3r2,l15,6e" filled="f" strokeweight="0">
              <v:path arrowok="t" o:connecttype="custom" o:connectlocs="0,0;0,0;1270,1905;1270,1905;3175,1905;3175,1905;3175,1905;5080,1905;5080,1905;5080,1905;6350,1905;6350,1905;8255,1905;8255,1905;8255,1905;9525,1905;9525,3810" o:connectangles="0,0,0,0,0,0,0,0,0,0,0,0,0,0,0,0,0"/>
            </v:shape>
            <v:shape id="Freeform 370" o:spid="_x0000_s1221" style="position:absolute;left:8870;top:120;width:1563;height:197;visibility:visible;mso-wrap-style:square;v-text-anchor:top" coordsize="246,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YlSQMQA&#10;AADcAAAADwAAAGRycy9kb3ducmV2LnhtbESP3YrCMBSE74V9h3AW9k5TxT+qUZYFWUG8sPYBjs2x&#10;LTYnpYm13affCIKXw8x8w6y3nalES40rLSsYjyIQxJnVJecK0vNuuAThPLLGyjIp6MnBdvMxWGOs&#10;7YNP1CY+FwHCLkYFhfd1LKXLCjLoRrYmDt7VNgZ9kE0udYOPADeVnETRXBosOSwUWNNPQdktuRsF&#10;ONsd+2nf/lVtV87T/f3wu0gvSn19dt8rEJ46/w6/2nutYDKbwvNMOAJy8w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WJUkDEAAAA3AAAAA8AAAAAAAAAAAAAAAAAmAIAAGRycy9k&#10;b3ducmV2LnhtbFBLBQYAAAAABAAEAPUAAACJAwAAAAA=&#10;" path="m,l16,3,31,6r15,l62,9r15,3l92,15r13,l121,18r15,3l151,21r16,3l182,24r15,4l213,28r15,3l246,31e" filled="f" strokeweight="0">
              <v:path arrowok="t" o:connecttype="custom" o:connectlocs="0,0;10160,1905;19685,3810;29210,3810;39370,5715;48895,7620;58420,9525;66675,9525;76835,11430;86360,13335;95885,13335;106045,15240;115570,15240;125095,17780;135255,17780;144780,19685;156210,19685" o:connectangles="0,0,0,0,0,0,0,0,0,0,0,0,0,0,0,0,0"/>
            </v:shape>
            <v:shape id="Freeform 371" o:spid="_x0000_s1222" style="position:absolute;left:10433;top:317;width:241;height:368;visibility:visible;mso-wrap-style:square;v-text-anchor:top" coordsize="38,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dS6+cQA&#10;AADcAAAADwAAAGRycy9kb3ducmV2LnhtbESPQWvCQBSE7wX/w/IEb3WjkCDRVUQttD1oq+L5mX0m&#10;wezbsLtq/PfdQqHHYWa+YWaLzjTiTs7XlhWMhgkI4sLqmksFx8Pb6wSED8gaG8uk4EkeFvPeywxz&#10;bR/8Tfd9KEWEsM9RQRVCm0vpi4oM+qFtiaN3sc5giNKVUjt8RLhp5DhJMmmw5rhQYUuriorr/mYU&#10;+PV5ab+22Y7c53P7kaUbk56uSg363XIKIlAX/sN/7XetYJym8HsmHgE5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HUuvnEAAAA3AAAAA8AAAAAAAAAAAAAAAAAmAIAAGRycy9k&#10;b3ducmV2LnhtbFBLBQYAAAAABAAEAPUAAACJAwAAAAA=&#10;" path="m,l3,3r5,l10,6r3,3l15,12r3,3l20,18r3,6l26,27r2,7l31,37r,3l33,46r3,3l38,55r,3e" filled="f" strokeweight="0">
              <v:path arrowok="t" o:connecttype="custom" o:connectlocs="0,0;1905,1905;5080,1905;6350,3810;8255,5715;9525,7620;11430,9525;12700,11430;14605,15240;16510,17145;17780,21590;19685,23495;19685,25400;20955,29210;22860,31115;24130,34925;24130,36830" o:connectangles="0,0,0,0,0,0,0,0,0,0,0,0,0,0,0,0,0"/>
            </v:shape>
            <v:shape id="Freeform 372" o:spid="_x0000_s1223" style="position:absolute;left:11360;top:1276;width:451;height:76;visibility:visible;mso-wrap-style:square;v-text-anchor:top" coordsize="71,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JYOsUA&#10;AADcAAAADwAAAGRycy9kb3ducmV2LnhtbESPQWvCQBSE70L/w/IKvekmQkVSV7EFsdCDqE3Pr9ln&#10;Nph9G3a3Jvn3XaHQ4zAz3zCrzWBbcSMfGscK8lkGgrhyuuFawed5N12CCBFZY+uYFIwUYLN+mKyw&#10;0K7nI91OsRYJwqFABSbGrpAyVIYshpnriJN3cd5iTNLXUnvsE9y2cp5lC2mx4bRgsKM3Q9X19GMV&#10;yL05fpWuvBy+l+NHP/b5a+5bpZ4eh+0LiEhD/A//td+1gvnzAu5n0hGQ6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Mlg6xQAAANwAAAAPAAAAAAAAAAAAAAAAAJgCAABkcnMv&#10;ZG93bnJldi54bWxQSwUGAAAAAAQABAD1AAAAigMAAAAA&#10;" path="m,l5,,7,r6,l18,r5,l28,r5,l36,3r5,l46,3r5,l56,6r3,l64,6r5,3l71,12e" filled="f" strokeweight="0">
              <v:path arrowok="t" o:connecttype="custom" o:connectlocs="0,0;3175,0;4445,0;8255,0;11430,0;14605,0;17780,0;20955,0;22860,1905;26035,1905;29210,1905;32385,1905;35560,3810;37465,3810;40640,3810;43815,5715;45085,7620" o:connectangles="0,0,0,0,0,0,0,0,0,0,0,0,0,0,0,0,0"/>
            </v:shape>
            <v:shape id="Freeform 373" o:spid="_x0000_s1224" style="position:absolute;left:11734;top:1352;width:96;height:648;visibility:visible;mso-wrap-style:square;v-text-anchor:top" coordsize="15,1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ArG4cUA&#10;AADcAAAADwAAAGRycy9kb3ducmV2LnhtbESPT2sCMRTE70K/Q3iF3jRb8R9bo5RSQdCLawseXzfP&#10;zeLmZUlSXb+9EQSPw8z8hpkvO9uIM/lQO1bwPshAEJdO11wp+Nmv+jMQISJrbByTgisFWC5eenPM&#10;tbvwjs5FrESCcMhRgYmxzaUMpSGLYeBa4uQdnbcYk/SV1B4vCW4bOcyyibRYc1ow2NKXofJU/FsF&#10;f6Zrv705rUaT0W+xvc4O8bg5KPX22n1+gIjUxWf40V5rBcPxFO5n0hGQi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CsbhxQAAANwAAAAPAAAAAAAAAAAAAAAAAJgCAABkcnMv&#10;ZG93bnJldi54bWxQSwUGAAAAAAQABAD1AAAAigMAAAAA&#10;" path="m12,r3,6l15,13r,6l15,25r,6l12,37r,7l10,50r,6l7,62,5,71,2,78r,6l,90r,6l,102e" filled="f" strokeweight="0">
              <v:path arrowok="t" o:connecttype="custom" o:connectlocs="7620,0;9525,3810;9525,8255;9525,12065;9525,15875;9525,19685;7620,23495;7620,27940;6350,31750;6350,35560;4445,39370;3175,45085;1270,49530;1270,53340;0,57150;0,60960;0,64770" o:connectangles="0,0,0,0,0,0,0,0,0,0,0,0,0,0,0,0,0"/>
            </v:shape>
            <v:shape id="Freeform 374" o:spid="_x0000_s1225" style="position:absolute;left:10852;top:2000;width:882;height:1219;visibility:visible;mso-wrap-style:square;v-text-anchor:top" coordsize="139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E+zIMEA&#10;AADcAAAADwAAAGRycy9kb3ducmV2LnhtbERP3WrCMBS+H/gO4QjeDE1XcEg1ijiGu1nx7wEOzbGp&#10;NiclyWz39suFsMuP73+1GWwrHuRD41jB2ywDQVw53XCt4HL+nC5AhIissXVMCn4pwGY9ellhoV3P&#10;R3qcYi1SCIcCFZgYu0LKUBmyGGauI07c1XmLMUFfS+2xT+G2lXmWvUuLDacGgx3tDFX3049V0B+/&#10;F5e8LF+N7fe+NPp2ONQfSk3Gw3YJItIQ/8VP95dWkM/T2nQmHQG5/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BPsyDBAAAA3AAAAA8AAAAAAAAAAAAAAAAAmAIAAGRycy9kb3du&#10;cmV2LnhtbFBLBQYAAAAABAAEAPUAAACGAwAAAAA=&#10;" path="m139,r-8,16l126,28r-8,12l113,53,103,65,95,77,87,90,77,102r-7,9l59,124,49,136r-10,9l29,158,18,170r-7,9l,192e" filled="f" strokeweight="0">
              <v:path arrowok="t" o:connecttype="custom" o:connectlocs="88265,0;83185,10160;80010,17780;74930,25400;71755,33655;65405,41275;60325,48895;55245,57150;48895,64770;44450,70485;37465,78740;31115,86360;24765,92075;18415,100330;11430,107950;6985,113665;0,121920" o:connectangles="0,0,0,0,0,0,0,0,0,0,0,0,0,0,0,0,0"/>
            </v:shape>
            <v:shape id="Freeform 375" o:spid="_x0000_s1226" style="position:absolute;left:10598;top:3219;width:254;height:705;visibility:visible;mso-wrap-style:square;v-text-anchor:top" coordsize="40,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Duv+8UA&#10;AADcAAAADwAAAGRycy9kb3ducmV2LnhtbESP3WrCQBSE74W+w3IKvRHdGKjY6BqK2B+8UusDHLOn&#10;2ZDs2ZDdmuTtu4WCl8PMfMNs8sE24kadrxwrWMwTEMSF0xWXCi5fb7MVCB+QNTaOScFIHvLtw2SD&#10;mXY9n+h2DqWIEPYZKjAhtJmUvjBk0c9dSxy9b9dZDFF2pdQd9hFuG5kmyVJarDguGGxpZ6iozz9W&#10;wYe9usb49pjq8lC/75Mp7cepUk+Pw+saRKAh3MP/7U+tIH1+gb8z8QjI7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O6/7xQAAANwAAAAPAAAAAAAAAAAAAAAAAJgCAABkcnMv&#10;ZG93bnJldi54bWxQSwUGAAAAAAQABAD1AAAAigMAAAAA&#10;" path="m40,l38,6r-5,6l30,18r-5,6l20,31r-3,6l12,43r-2,9l5,58,2,65r,6l,80r,6l,95r,7l2,111e" filled="f" strokeweight="0">
              <v:path arrowok="t" o:connecttype="custom" o:connectlocs="25400,0;24130,3810;20955,7620;19050,11430;15875,15240;12700,19685;10795,23495;7620,27305;6350,33020;3175,36830;1270,41275;1270,45085;0,50800;0,54610;0,60325;0,64770;1270,70485" o:connectangles="0,0,0,0,0,0,0,0,0,0,0,0,0,0,0,0,0"/>
            </v:shape>
            <v:shape id="Freeform 376" o:spid="_x0000_s1227" style="position:absolute;left:10610;top:3924;width:51;height:394;visibility:visible;mso-wrap-style:square;v-text-anchor:top" coordsize="8,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eHPcEA&#10;AADcAAAADwAAAGRycy9kb3ducmV2LnhtbERPzWrCQBC+F/oOyxR6q5OmRSS6EbUUxINg9AHG7DQJ&#10;yc6G3a2mb989FHr8+P5X68kO6sY+dE40vM4yUCy1M500Gi7nz5cFqBBJDA1OWMMPB1iXjw8rKoy7&#10;y4lvVWxUCpFQkIY2xrFADHXLlsLMjSyJ+3LeUkzQN2g83VO4HTDPsjla6iQ1tDTyruW6r76thsPm&#10;47DHbW6Ob77PEN8X1+4ctH5+mjZLUJGn+C/+c++Nhnye5qcz6Qhg+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Tnhz3BAAAA3AAAAA8AAAAAAAAAAAAAAAAAmAIAAGRycy9kb3du&#10;cmV2LnhtbFBLBQYAAAAABAAEAPUAAACGAwAAAAA=&#10;" path="m,l,3,,6r3,6l3,15r,3l5,25r,3l5,31r3,3l8,40r,3l8,46r,3l8,56r,3l5,62e" filled="f" strokeweight="0">
              <v:path arrowok="t" o:connecttype="custom" o:connectlocs="0,0;0,1905;0,3810;1905,7620;1905,9525;1905,11430;3175,15875;3175,17780;3175,19685;5080,21590;5080,25400;5080,27305;5080,29210;5080,31115;5080,35560;5080,37465;3175,39370" o:connectangles="0,0,0,0,0,0,0,0,0,0,0,0,0,0,0,0,0"/>
            </v:shape>
            <v:shape id="Freeform 377" o:spid="_x0000_s1228" style="position:absolute;left:10401;top:4318;width:241;height:450;visibility:visible;mso-wrap-style:square;v-text-anchor:top" coordsize="38,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8BCLMQA&#10;AADcAAAADwAAAGRycy9kb3ducmV2LnhtbESPT2sCMRTE7wW/Q3iCt5p1D1pXo4hQWnvz38HbY/PM&#10;Lm5etknUtZ/eFAo9DjPzG2a+7GwjbuRD7VjBaJiBIC6drtkoOOzfX99AhIissXFMCh4UYLnovcyx&#10;0O7OW7rtohEJwqFABVWMbSFlKCuyGIauJU7e2XmLMUlvpPZ4T3DbyDzLxtJizWmhwpbWFZWX3dUq&#10;2Jif02a1/frI9dFMsa0n33j1Sg363WoGIlIX/8N/7U+tIB+P4PdMOgJy8QQ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/AQizEAAAA3AAAAA8AAAAAAAAAAAAAAAAAmAIAAGRycy9k&#10;b3ducmV2LnhtbFBLBQYAAAAABAAEAPUAAACJAwAAAAA=&#10;" path="m38,l36,6,33,9r-2,3l25,18r-2,3l18,24r-3,4l10,31,8,34,5,40,2,43,,46r,6l,58r,7l2,71e" filled="f" strokeweight="0">
              <v:path arrowok="t" o:connecttype="custom" o:connectlocs="24130,0;22860,3810;20955,5715;19685,7620;15875,11430;14605,13335;11430,15240;9525,17780;6350,19685;5080,21590;3175,25400;1270,27305;0,29210;0,33020;0,36830;0,41275;1270,45085" o:connectangles="0,0,0,0,0,0,0,0,0,0,0,0,0,0,0,0,0"/>
            </v:shape>
            <v:shape id="Freeform 378" o:spid="_x0000_s1229" style="position:absolute;left:10414;top:4768;width:539;height:781;visibility:visible;mso-wrap-style:square;v-text-anchor:top" coordsize="85,12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6HqX8UA&#10;AADcAAAADwAAAGRycy9kb3ducmV2LnhtbESPQWuDQBSE74X8h+UFeinNWg9STFYphTSRQKEmkOvD&#10;fVGp+9a4m6j/vlso9DjMzDfMJp9MJ+40uNaygpdVBIK4srrlWsHpuH1+BeE8ssbOMimYyUGeLR42&#10;mGo78hfdS1+LAGGXooLG+z6V0lUNGXQr2xMH72IHgz7IoZZ6wDHATSfjKEqkwZbDQoM9vTdUfZc3&#10;o6D4LM9nW1zGp4/ymsgDtrv9YVbqcTm9rUF4mvx/+K+91wriJIbfM+EIyOw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oepfxQAAANwAAAAPAAAAAAAAAAAAAAAAAJgCAABkcnMv&#10;ZG93bnJldi54bWxQSwUGAAAAAAQABAD1AAAAigMAAAAA&#10;" path="m,l3,9r3,9l8,28r5,6l18,43r5,6l31,58r5,7l41,74r8,6l57,86r5,10l67,102r8,6l80,117r5,6e" filled="f" strokeweight="0">
              <v:path arrowok="t" o:connecttype="custom" o:connectlocs="0,0;1905,5715;3810,11430;5080,17780;8255,21590;11430,27305;14605,31115;19685,36830;22860,41275;26035,46990;31115,50800;36195,54610;39370,60960;42545,64770;47625,68580;50800,74295;53975,78105" o:connectangles="0,0,0,0,0,0,0,0,0,0,0,0,0,0,0,0,0"/>
            </v:shape>
            <v:shape id="Freeform 379" o:spid="_x0000_s1230" style="position:absolute;left:10953;top:5549;width:13;height:413;visibility:visible;mso-wrap-style:square;v-text-anchor:top" coordsize="2,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gOAxsYA&#10;AADcAAAADwAAAGRycy9kb3ducmV2LnhtbESPQWsCMRSE7wX/Q3iCl6JZLVq7GkULohcP3Xrw+Lp5&#10;7i5uXpYk1a2/3ghCj8PMfMPMl62pxYWcrywrGA4SEMS51RUXCg7fm/4UhA/IGmvLpOCPPCwXnZc5&#10;ptpe+YsuWShEhLBPUUEZQpNK6fOSDPqBbYijd7LOYIjSFVI7vEa4qeUoSSbSYMVxocSGPkvKz9mv&#10;UbA5fPxsb6/7zO+O0/16a9Zj994q1eu2qxmIQG34Dz/bO61gNHmDx5l4BOTiD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gOAxsYAAADcAAAADwAAAAAAAAAAAAAAAACYAgAAZHJz&#10;L2Rvd25yZXYueG1sUEsFBgAAAAAEAAQA9QAAAIsDAAAAAA==&#10;" path="m,l2,6r,4l2,13r,3l2,22r,3l2,28r,6l2,37r,3l2,47r,3l2,53r,6l2,62r,3e" filled="f" strokeweight="0">
              <v:path arrowok="t" o:connecttype="custom" o:connectlocs="0,0;1270,3810;1270,6350;1270,8255;1270,10160;1270,13970;1270,15875;1270,17780;1270,21590;1270,23495;1270,25400;1270,29845;1270,31750;1270,33655;1270,37465;1270,39370;1270,41275" o:connectangles="0,0,0,0,0,0,0,0,0,0,0,0,0,0,0,0,0"/>
            </v:shape>
            <v:shape id="Freeform 380" o:spid="_x0000_s1231" style="position:absolute;left:10966;top:5962;width:133;height:749;visibility:visible;mso-wrap-style:square;v-text-anchor:top" coordsize="21,1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OZNm8MA&#10;AADcAAAADwAAAGRycy9kb3ducmV2LnhtbESPzWrDMBCE74G+g9hCb4lcU4zrRgmltKWXBJL0ARZr&#10;Y5tKKyPJP3n7KhDIcZiZb5j1drZGjORD51jB8yoDQVw73XGj4Pf0tSxBhIis0TgmBRcKsN08LNZY&#10;aTfxgcZjbESCcKhQQRtjX0kZ6pYshpXriZN3dt5iTNI3UnucEtwamWdZIS12nBZa7OmjpfrvOFgF&#10;vpCml/HV7j+z5ttczuVuHkqlnh7n9zcQkeZ4D9/aP1pBXrzA9Uw6AnLz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OZNm8MAAADcAAAADwAAAAAAAAAAAAAAAACYAgAAZHJzL2Rv&#10;d25yZXYueG1sUEsFBgAAAAAEAAQA9QAAAIgDAAAAAA==&#10;" path="m,l,9r3,7l6,22r,6l8,37r,6l11,50r,9l13,65r,6l16,80r,7l18,93r,9l21,108r,10e" filled="f" strokeweight="0">
              <v:path arrowok="t" o:connecttype="custom" o:connectlocs="0,0;0,5715;1905,10160;3810,13970;3810,17780;5080,23495;5080,27305;6985,31750;6985,37465;8255,41275;8255,45085;10160,50800;10160,55245;11430,59055;11430,64770;13335,68580;13335,74930" o:connectangles="0,0,0,0,0,0,0,0,0,0,0,0,0,0,0,0,0"/>
            </v:shape>
            <v:shape id="Freeform 381" o:spid="_x0000_s1232" style="position:absolute;left:11099;top:6711;width:178;height:254;visibility:visible;mso-wrap-style:square;v-text-anchor:top" coordsize="28,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EtpMQA&#10;AADcAAAADwAAAGRycy9kb3ducmV2LnhtbESPQWsCMRSE74X+h/AKvdVsBa2uZpdSESz0Ui0Ub4/k&#10;ubt287IkcV3/fSMIHoeZ+YZZloNtRU8+NI4VvI4yEMTamYYrBT+79csMRIjIBlvHpOBCAcri8WGJ&#10;uXFn/qZ+GyuRIBxyVFDH2OVSBl2TxTByHXHyDs5bjEn6ShqP5wS3rRxn2VRabDgt1NjRR036b3uy&#10;ClC7DXf+d3/Rn5r71dd89nacK/X8NLwvQEQa4j18a2+MgvF0Atcz6QjI4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xxLaTEAAAA3AAAAA8AAAAAAAAAAAAAAAAAmAIAAGRycy9k&#10;b3ducmV2LnhtbFBLBQYAAAAABAAEAPUAAACJAwAAAAA=&#10;" path="m,l2,,5,3,8,6r2,l10,9r3,3l15,15r,3l18,21r,3l20,27r,3l23,34r2,l25,37r3,3e" filled="f" strokeweight="0">
              <v:path arrowok="t" o:connecttype="custom" o:connectlocs="0,0;1270,0;3175,1905;5080,3810;6350,3810;6350,5715;8255,7620;9525,9525;9525,11430;11430,13335;11430,15240;12700,17145;12700,19050;14605,21590;15875,21590;15875,23495;17780,25400" o:connectangles="0,0,0,0,0,0,0,0,0,0,0,0,0,0,0,0,0"/>
            </v:shape>
            <v:shape id="Freeform 382" o:spid="_x0000_s1233" style="position:absolute;left:11277;top:6965;width:1086;height:1683;visibility:visible;mso-wrap-style:square;v-text-anchor:top" coordsize="171,2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PSEWsEA&#10;AADcAAAADwAAAGRycy9kb3ducmV2LnhtbESPzYoCMRCE7wu+Q2jB25rRQ1hHo4h/yN78eYBm0s4M&#10;TjpjEnV8e7Ow4LGoqq+o2aKzjXiQD7VjDaNhBoK4cKbmUsP5tP3+AREissHGMWl4UYDFvPc1w9y4&#10;Jx/ocYylSBAOOWqoYmxzKUNRkcUwdC1x8i7OW4xJ+lIaj88Et40cZ5mSFmtOCxW2tKqouB7vVoPZ&#10;KrXZr+29PEzCzt/a31fRKa0H/W45BRGpi5/wf3tvNIyVgr8z6QjI+R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z0hFrBAAAA3AAAAA8AAAAAAAAAAAAAAAAAmAIAAGRycy9kb3du&#10;cmV2LnhtbFBLBQYAAAAABAAEAPUAAACGAwAAAAA=&#10;" path="m,l13,15,28,27,41,43,54,58,67,74,77,89r13,16l102,120r11,19l123,154r10,19l143,191r8,16l159,228r7,19l171,265e" filled="f" strokeweight="0">
              <v:path arrowok="t" o:connecttype="custom" o:connectlocs="0,0;8255,9525;17780,17145;26035,27305;34290,36830;42545,46990;48895,56515;57150,66675;64770,76200;71755,88265;78105,97790;84455,109855;90805,121285;95885,131445;100965,144780;105410,156845;108585,168275" o:connectangles="0,0,0,0,0,0,0,0,0,0,0,0,0,0,0,0,0"/>
            </v:shape>
            <v:shape id="Freeform 383" o:spid="_x0000_s1234" style="position:absolute;left:12363;top:8648;width:279;height:1219;visibility:visible;mso-wrap-style:square;v-text-anchor:top" coordsize="44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Lb39MQA&#10;AADcAAAADwAAAGRycy9kb3ducmV2LnhtbESPQYvCMBSE78L+h/AW9qbpumKXrlEWQfDgoWo9eHs0&#10;z7bYvJQkav33RhA8DjPzDTNb9KYVV3K+sazge5SAIC6tbrhSUOxXw18QPiBrbC2Tgjt5WMw/BjPM&#10;tL3xlq67UIkIYZ+hgjqELpPSlzUZ9CPbEUfvZJ3BEKWrpHZ4i3DTynGSTKXBhuNCjR0tayrPu4tR&#10;sD2k7WqyyY9J6UKa/xR3nx+XSn199v9/IAL14R1+tddawXiawvNMPAJy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S29/TEAAAA3AAAAA8AAAAAAAAAAAAAAAAAmAIAAGRycy9k&#10;b3ducmV2LnhtbFBLBQYAAAAABAAEAPUAAACJAwAAAAA=&#10;" path="m,l6,13r2,9l13,34r3,13l21,59r3,12l26,84r5,12l34,105r2,13l39,130r,12l41,155r3,12l44,179r,13e" filled="f" strokeweight="0">
              <v:path arrowok="t" o:connecttype="custom" o:connectlocs="0,0;3810,8255;5080,13970;8255,21590;10160,29845;13335,37465;15240,45085;16510,53340;19685,60960;21590,66675;22860,74930;24765,82550;24765,90170;26035,98425;27940,106045;27940,113665;27940,121920" o:connectangles="0,0,0,0,0,0,0,0,0,0,0,0,0,0,0,0,0"/>
            </v:shape>
            <v:shape id="Freeform 384" o:spid="_x0000_s1235" style="position:absolute;left:12642;top:9867;width:51;height:959;visibility:visible;mso-wrap-style:square;v-text-anchor:top" coordsize="8,1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qVZEcAA&#10;AADcAAAADwAAAGRycy9kb3ducmV2LnhtbERPTYvCMBC9C/6HMII3m1RYXapRZBdX0ZNV9jw0Y1ts&#10;JqWJ2v33m4Pg8fG+l+veNuJBna8da0gTBYK4cKbmUsPlvJ18gvAB2WDjmDT8kYf1ajhYYmbck0/0&#10;yEMpYgj7DDVUIbSZlL6oyKJPXEscuavrLIYIu1KaDp8x3DZyqtRMWqw5NlTY0ldFxS2/Ww3Hxh3y&#10;j1Tuc3857H6+z2r+myqtx6N+swARqA9v8cu9Nxqms7g2nolHQK7+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qVZEcAAAADcAAAADwAAAAAAAAAAAAAAAACYAgAAZHJzL2Rvd25y&#10;ZXYueG1sUEsFBgAAAAAEAAQA9QAAAIUDAAAAAA==&#10;" path="m,l3,9r2,9l5,28r3,9l8,46r,9l8,65r,9l8,83,5,92r,10l5,111,3,123r,7l,142r,9e" filled="f" strokeweight="0">
              <v:path arrowok="t" o:connecttype="custom" o:connectlocs="0,0;1905,5715;3175,11430;3175,17780;5080,23495;5080,29210;5080,34925;5080,41275;5080,46990;5080,52705;3175,58420;3175,64770;3175,70485;1905,78105;1905,82550;0,90170;0,95885" o:connectangles="0,0,0,0,0,0,0,0,0,0,0,0,0,0,0,0,0"/>
            </v:shape>
            <v:shape id="Freeform 385" o:spid="_x0000_s1236" style="position:absolute;left:12433;top:10826;width:209;height:807;visibility:visible;mso-wrap-style:square;v-text-anchor:top" coordsize="33,1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ldp8YA&#10;AADcAAAADwAAAGRycy9kb3ducmV2LnhtbESPQWvCQBSE7wX/w/KE3urGHKxG1yClLaU3k1Y8PrLP&#10;JJp9G7Jbk/TXu4WCx2FmvmE26WAacaXO1ZYVzGcRCOLC6ppLBV/529MShPPIGhvLpGAkB+l28rDB&#10;RNue93TNfCkChF2CCirv20RKV1Rk0M1sSxy8k+0M+iC7UuoO+wA3jYyjaCEN1hwWKmzppaLikv0Y&#10;BZ/yfChO/fn1e7mi9/Go8+ch+1XqcTrs1iA8Df4e/m9/aAXxYgV/Z8IRkN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Kldp8YAAADcAAAADwAAAAAAAAAAAAAAAACYAgAAZHJz&#10;L2Rvd25yZXYueG1sUEsFBgAAAAAEAAQA9QAAAIsDAAAAAA==&#10;" path="m33,l30,6r,10l28,22r-3,9l25,40r-2,7l20,56r-2,6l15,71r-2,6l10,87,7,93r-2,9l2,111,,118r,9e" filled="f" strokeweight="0">
              <v:path arrowok="t" o:connecttype="custom" o:connectlocs="20955,0;19050,3810;19050,10160;17780,13970;15875,19685;15875,25400;14605,29845;12700,35560;11430,39370;9525,45085;8255,48895;6350,55245;4445,59055;3175,64770;1270,70485;0,74930;0,80645" o:connectangles="0,0,0,0,0,0,0,0,0,0,0,0,0,0,0,0,0"/>
            </v:shape>
            <v:shape id="Freeform 386" o:spid="_x0000_s1237" style="position:absolute;left:12331;top:11633;width:102;height:451;visibility:visible;mso-wrap-style:square;v-text-anchor:top" coordsize="16,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3UZcAA&#10;AADcAAAADwAAAGRycy9kb3ducmV2LnhtbERPyWrDMBC9F/IPYgK51XJMl+BYCSFQML3VzaW3wZrY&#10;TqyRkeQlf18dCj0+3l4cF9OLiZzvLCvYJikI4trqjhsFl++P5x0IH5A19pZJwYM8HA+rpwJzbWf+&#10;oqkKjYgh7HNU0IYw5FL6uiWDPrEDceSu1hkMEbpGaodzDDe9zNL0TRrsODa0ONC5pfpejUbBqXyZ&#10;+W5v5c9l6rJP4wbXjK9KbdbLaQ8i0BL+xX/uUivI3uP8eCYeAXn4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W3UZcAAAADcAAAADwAAAAAAAAAAAAAAAACYAgAAZHJzL2Rvd25y&#10;ZXYueG1sUEsFBgAAAAAEAAQA9QAAAIUDAAAAAA==&#10;" path="m16,r,3l13,9r,3l13,18r-2,3l8,25r,6l5,34,3,37r,6l,46r,3l,55r,4l,65r3,6e" filled="f" strokeweight="0">
              <v:path arrowok="t" o:connecttype="custom" o:connectlocs="10160,0;10160,1905;8255,5715;8255,7620;8255,11430;6985,13335;5080,15875;5080,19685;3175,21590;1905,23495;1905,27305;0,29210;0,31115;0,34925;0,37465;0,41275;1905,45085" o:connectangles="0,0,0,0,0,0,0,0,0,0,0,0,0,0,0,0,0"/>
            </v:shape>
            <v:shape id="Freeform 387" o:spid="_x0000_s1238" style="position:absolute;left:12350;top:12084;width:165;height:489;visibility:visible;mso-wrap-style:square;v-text-anchor:top" coordsize="26,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QL0iMUA&#10;AADcAAAADwAAAGRycy9kb3ducmV2LnhtbESPUWvCQBCE3wv9D8cKvtWLEdoSPcW2FEqRgqaCj0tu&#10;TYK5vZDbxvjve4Lg4zAz3zCL1eAa1VMXas8GppMEFHHhbc2lgd/88+kVVBBki41nMnChAKvl48MC&#10;M+vPvKV+J6WKEA4ZGqhE2kzrUFTkMEx8Sxy9o+8cSpRdqW2H5wh3jU6T5Fk7rDkuVNjSe0XFaffn&#10;DNj0Z5Nv3nKR2eH74oZ+f9x+NMaMR8N6DkpokHv41v6yBtKXKVzPxCOgl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1AvSIxQAAANwAAAAPAAAAAAAAAAAAAAAAAJgCAABkcnMv&#10;ZG93bnJldi54bWxQSwUGAAAAAAQABAD1AAAAigMAAAAA&#10;" path="m,l2,3,5,9r3,3l8,18r2,3l10,28r,6l10,40r3,3l13,49r,6l15,59r3,6l20,68r3,6l26,77e" filled="f" strokeweight="0">
              <v:path arrowok="t" o:connecttype="custom" o:connectlocs="0,0;1270,1905;3175,5715;5080,7620;5080,11430;6350,13335;6350,17780;6350,21590;6350,25400;8255,27305;8255,31115;8255,34925;9525,37465;11430,41275;12700,43180;14605,46990;16510,48895" o:connectangles="0,0,0,0,0,0,0,0,0,0,0,0,0,0,0,0,0"/>
            </v:shape>
            <v:line id="Line 388" o:spid="_x0000_s1239" style="position:absolute;visibility:visible" from="12515,12573" to="12592,128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jtXbcQAAADcAAAADwAAAGRycy9kb3ducmV2LnhtbESPT4vCMBTE7wt+h/AEb2tqQa3VKCIr&#10;7t7Wf+Dx0TzbYPNSmqzWb79ZWPA4zMxvmMWqs7W4U+uNYwWjYQKCuHDacKngdNy+ZyB8QNZYOyYF&#10;T/KwWvbeFphr9+A93Q+hFBHCPkcFVQhNLqUvKrLoh64hjt7VtRZDlG0pdYuPCLe1TJNkIi0ajgsV&#10;NrSpqLgdfqwC8z3Zjb+m59lZfuzC6JLdMmNPSg363XoOIlAXXuH/9qdWkE5T+DsTj4Bc/g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iO1dtxAAAANwAAAAPAAAAAAAAAAAA&#10;AAAAAKECAABkcnMvZG93bnJldi54bWxQSwUGAAAAAAQABAD5AAAAkgMAAAAA&#10;" strokeweight="0"/>
            <v:shape id="Freeform 389" o:spid="_x0000_s1240" style="position:absolute;left:12592;top:12807;width:1124;height:1315;visibility:visible;mso-wrap-style:square;v-text-anchor:top" coordsize="177,2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984/8QA&#10;AADcAAAADwAAAGRycy9kb3ducmV2LnhtbESPQWsCMRSE7wX/Q3hCL0WzWlplNUqpFUpvXfX+SJ67&#10;i5uXNYnr6q9vCoUeh5n5hlmue9uIjnyoHSuYjDMQxNqZmksF+912NAcRIrLBxjEpuFGA9WrwsMTc&#10;uCt/U1fEUiQIhxwVVDG2uZRBV2QxjF1LnLyj8xZjkr6UxuM1wW0jp1n2Ki3WnBYqbOm9In0qLlaB&#10;n3/ci3s8vGzOT1+hsb0+Tjqt1OOwf1uAiNTH//Bf+9MomM6e4fdMOgJy9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/fOP/EAAAA3AAAAA8AAAAAAAAAAAAAAAAAmAIAAGRycy9k&#10;b3ducmV2LnhtbFBLBQYAAAAABAAEAPUAAACJAwAAAAA=&#10;" path="m,l11,13,23,25,34,37,46,50,57,62,67,74,80,87,90,99r10,15l110,127r11,12l133,151r11,16l154,179r10,16l177,207e" filled="f" strokeweight="0">
              <v:path arrowok="t" o:connecttype="custom" o:connectlocs="0,0;6985,8255;14605,15875;21590,23495;29210,31750;36195,39370;42545,46990;50800,55245;57150,62865;63500,72390;69850,80645;76835,88265;84455,95885;91440,106045;97790,113665;104140,123825;112395,131445" o:connectangles="0,0,0,0,0,0,0,0,0,0,0,0,0,0,0,0,0"/>
            </v:shape>
            <v:line id="Line 390" o:spid="_x0000_s1241" style="position:absolute;flip:x;visibility:visible" from="13696,14122" to="13716,142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HpZR8YAAADcAAAADwAAAGRycy9kb3ducmV2LnhtbESPQWsCMRSE74L/IbyCN81WSi1bo4il&#10;RQpWtPXQ23Pzuru4eVmS6MZ/b4SCx2FmvmGm82gacSbna8sKHkcZCOLC6ppLBT/f78MXED4ga2ws&#10;k4ILeZjP+r0p5tp2vKXzLpQiQdjnqKAKoc2l9EVFBv3ItsTJ+7POYEjSlVI77BLcNHKcZc/SYM1p&#10;ocKWlhUVx93JKNh+TfjgPk7xGA/devO7Lz/3bwulBg9x8QoiUAz38H97pRWMJ09wO5OOgJxd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x6WUfGAAAA3AAAAA8AAAAAAAAA&#10;AAAAAAAAoQIAAGRycy9kb3ducmV2LnhtbFBLBQYAAAAABAAEAPkAAACUAwAAAAA=&#10;" strokeweight="0"/>
            <v:shape id="Freeform 391" o:spid="_x0000_s1242" style="position:absolute;left:13144;top:14243;width:552;height:95;visibility:visible;mso-wrap-style:square;v-text-anchor:top" coordsize="87,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Gst/cQA&#10;AADcAAAADwAAAGRycy9kb3ducmV2LnhtbESPQWvCQBSE7wX/w/IEb3VjwFqiq4hQKAhC0+L5kX0m&#10;0ezbmF3Nxl/vFgo9DjPzDbPaBNOIO3WutqxgNk1AEBdW11wq+Pn+eH0H4TyyxsYyKRjIwWY9ellh&#10;pm3PX3TPfSkihF2GCirv20xKV1Rk0E1tSxy9k+0M+ii7UuoO+wg3jUyT5E0arDkuVNjSrqLikt+M&#10;gkd+PLv0tg/D9diGYcHbnT70Sk3GYbsE4Sn4//Bf+1MrSBdz+D0Tj4BcP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hrLf3EAAAA3AAAAA8AAAAAAAAAAAAAAAAAmAIAAGRycy9k&#10;b3ducmV2LnhtbFBLBQYAAAAABAAEAPUAAACJAwAAAAA=&#10;" path="m87,l82,3r-5,l72,6r-5,l62,9r-5,l51,12r-7,l39,12r-5,3l28,15r-5,l18,15,13,12r-5,l,9e" filled="f" strokeweight="0">
              <v:path arrowok="t" o:connecttype="custom" o:connectlocs="55245,0;52070,1905;48895,1905;45720,3810;42545,3810;39370,5715;36195,5715;32385,7620;27940,7620;24765,7620;21590,9525;17780,9525;14605,9525;11430,9525;8255,7620;5080,7620;0,5715" o:connectangles="0,0,0,0,0,0,0,0,0,0,0,0,0,0,0,0,0"/>
            </v:shape>
            <v:shape id="Freeform 392" o:spid="_x0000_s1243" style="position:absolute;left:12446;top:14300;width:698;height:76;visibility:visible;mso-wrap-style:square;v-text-anchor:top" coordsize="110,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ttsSsMA&#10;AADcAAAADwAAAGRycy9kb3ducmV2LnhtbESP0YrCMBRE3xf8h3AFXxZNFLHSNYqIyqpP6n7Apbnb&#10;lm1uShNt/fuNIPg4zMwZZrHqbCXu1PjSsYbxSIEgzpwpOdfwc90N5yB8QDZYOSYND/KwWvY+Fpga&#10;1/KZ7peQiwhhn6KGIoQ6ldJnBVn0I1cTR+/XNRZDlE0uTYNthNtKTpSaSYslx4UCa9oUlP1dblbD&#10;Z3LYtvXVHw/T0Oan407tVam0HvS79ReIQF14h1/tb6NhkszgeSYeAbn8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ttsSsMAAADcAAAADwAAAAAAAAAAAAAAAACYAgAAZHJzL2Rv&#10;d25yZXYueG1sUEsFBgAAAAAEAAQA9QAAAIgDAAAAAA==&#10;" path="m110,r-5,3l98,3r-6,l85,3r-8,l69,3,64,6r-7,l49,6r-8,l36,9r-8,l21,9r-8,l8,12,,12e" filled="f" strokeweight="0">
              <v:path arrowok="t" o:connecttype="custom" o:connectlocs="69850,0;66675,1905;62230,1905;58420,1905;53975,1905;48895,1905;43815,1905;40640,3810;36195,3810;31115,3810;26035,3810;22860,5715;17780,5715;13335,5715;8255,5715;5080,7620;0,7620" o:connectangles="0,0,0,0,0,0,0,0,0,0,0,0,0,0,0,0,0"/>
            </v:shape>
            <v:shape id="Freeform 393" o:spid="_x0000_s1244" style="position:absolute;left:10433;top:14357;width:2013;height:38;visibility:visible;mso-wrap-style:square;v-text-anchor:top" coordsize="317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2em8cUA&#10;AADcAAAADwAAAGRycy9kb3ducmV2LnhtbESPQWsCMRSE74X+h/AK3mpWC1q2RhHB1r1Uugq9Pjav&#10;m62blyVJ3fXfm4LgcZiZb5jFarCtOJMPjWMFk3EGgrhyuuFawfGwfX4FESKyxtYxKbhQgNXy8WGB&#10;uXY9f9G5jLVIEA45KjAxdrmUoTJkMYxdR5y8H+ctxiR9LbXHPsFtK6dZNpMWG04LBjvaGKpO5Z9V&#10;8F2cqCs+Lv176D8Lb/aH4eX4q9ToaVi/gYg0xHv41t5pBdP5HP7PpCMgl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Z6bxxQAAANwAAAAPAAAAAAAAAAAAAAAAAJgCAABkcnMv&#10;ZG93bnJldi54bWxQSwUGAAAAAAQABAD1AAAAigMAAAAA&#10;" path="m317,3r-20,l276,,256,3r-21,l215,3r-21,l174,3,156,6r-20,l118,6,97,6,77,6,59,6,38,6,18,6,,3e" filled="f" strokeweight="0">
              <v:path arrowok="t" o:connecttype="custom" o:connectlocs="201295,1905;188595,1905;175260,0;162560,1905;149225,1905;136525,1905;123190,1905;110490,1905;99060,3810;86360,3810;74930,3810;61595,3810;48895,3810;37465,3810;24130,3810;11430,3810;0,1905" o:connectangles="0,0,0,0,0,0,0,0,0,0,0,0,0,0,0,0,0"/>
            </v:shape>
            <v:shape id="Freeform 394" o:spid="_x0000_s1245" style="position:absolute;left:10287;top:14376;width:146;height:82;visibility:visible;mso-wrap-style:square;v-text-anchor:top" coordsize="23,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Vl5MEA&#10;AADcAAAADwAAAGRycy9kb3ducmV2LnhtbERPz2vCMBS+D/wfwhN2GZoqLko1iggTj5sOdn00z7bY&#10;vJQk2upfbw7Cjh/f79Wmt424kQ+1Yw2TcQaCuHCm5lLD7+lrtAARIrLBxjFpuFOAzXrwtsLcuI5/&#10;6HaMpUghHHLUUMXY5lKGoiKLYexa4sSdnbcYE/SlNB67FG4bOc0yJS3WnBoqbGlXUXE5Xq0Gv/8I&#10;6lP9tYftrPsuJ3f1OO2V1u/DfrsEEamP/+KX+2A0TOdpbTqTjoBcP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vlZeTBAAAA3AAAAA8AAAAAAAAAAAAAAAAAmAIAAGRycy9kb3du&#10;cmV2LnhtbFBLBQYAAAAABAAEAPUAAACGAwAAAAA=&#10;" path="m23,l20,,18,,15,,13,3r-3,l10,6,8,6r,4l5,10,2,13,,13e" filled="f" strokeweight="0">
              <v:path arrowok="t" o:connecttype="custom" o:connectlocs="14605,0;12700,0;11430,0;9525,0;9525,0;8255,1905;8255,1905;6350,1905;6350,3810;5080,3810;5080,6350;3175,6350;3175,6350;1270,8255;1270,8255;0,8255;0,8255" o:connectangles="0,0,0,0,0,0,0,0,0,0,0,0,0,0,0,0,0"/>
            </v:shape>
            <v:shape id="Freeform 395" o:spid="_x0000_s1246" style="position:absolute;left:9785;top:14458;width:502;height:58;visibility:visible;mso-wrap-style:square;v-text-anchor:top" coordsize="79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QYBQsUA&#10;AADcAAAADwAAAGRycy9kb3ducmV2LnhtbESP0WrCQBRE3wv+w3IF3+omImpTVxFRtK0vWj/gkr1N&#10;otm7Mbua1K93C0Ifh5k5w0znrSnFjWpXWFYQ9yMQxKnVBWcKjt/r1wkI55E1lpZJwS85mM86L1NM&#10;tG14T7eDz0SAsEtQQe59lUjp0pwMur6tiIP3Y2uDPsg6k7rGJsBNKQdRNJIGCw4LOVa0zCk9H65G&#10;wVf8YYab627n6fNomsuqjO+nWKlet128g/DU+v/ws73VCgbjN/g7E46AnD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BgFCxQAAANwAAAAPAAAAAAAAAAAAAAAAAJgCAABkcnMv&#10;ZG93bnJldi54bWxQSwUGAAAAAAQABAD1AAAAigMAAAAA&#10;" path="m79,l74,3r-5,l64,3,58,6r-5,l48,6r-5,l38,3r-5,l28,3r-3,l20,3r-5,l10,6,5,6,,9e" filled="f" strokeweight="0">
              <v:path arrowok="t" o:connecttype="custom" o:connectlocs="50165,0;46990,1905;43815,1905;40640,1905;36830,3810;33655,3810;30480,3810;27305,3810;24130,1905;20955,1905;17780,1905;15875,1905;12700,1905;9525,1905;6350,3810;3175,3810;0,5715" o:connectangles="0,0,0,0,0,0,0,0,0,0,0,0,0,0,0,0,0"/>
            </v:shape>
            <v:shape id="Freeform 396" o:spid="_x0000_s1247" style="position:absolute;left:9601;top:14497;width:184;height:76;visibility:visible;mso-wrap-style:square;v-text-anchor:top" coordsize="29,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lI5obwA&#10;AADcAAAADwAAAGRycy9kb3ducmV2LnhtbERPSwrCMBDdC94hjOBOU134qaaiguJObD3A0IxtaTMp&#10;TdR6e7MQXD7ef7vrTSNe1LnKsoLZNAJBnFtdcaHgnp0mKxDOI2tsLJOCDznYJcPBFmNt33yjV+oL&#10;EULYxaig9L6NpXR5SQbd1LbEgXvYzqAPsCuk7vAdwk0j51G0kAYrDg0ltnQsKa/Tp1HgljP2i/RQ&#10;n3PMMNKNrNa3q1LjUb/fgPDU+7/4575oBfNVmB/OhCMgky8A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B+UjmhvAAAANwAAAAPAAAAAAAAAAAAAAAAAJgCAABkcnMvZG93bnJldi54&#10;bWxQSwUGAAAAAAQABAD1AAAAgQMAAAAA&#10;" path="m29,3l26,,23,,21,,18,3r-2,l13,3r,3l11,6,8,6,6,9,3,9,,9r,3e" filled="f" strokeweight="0">
              <v:path arrowok="t" o:connecttype="custom" o:connectlocs="18415,1905;16510,0;16510,0;14605,0;13335,0;11430,1905;11430,1905;10160,1905;8255,1905;8255,3810;6985,3810;5080,3810;3810,5715;3810,5715;1905,5715;0,5715;0,7620" o:connectangles="0,0,0,0,0,0,0,0,0,0,0,0,0,0,0,0,0"/>
            </v:shape>
            <v:shape id="Freeform 397" o:spid="_x0000_s1248" style="position:absolute;left:8826;top:14573;width:775;height:197;visibility:visible;mso-wrap-style:square;v-text-anchor:top" coordsize="122,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WWsXsUA&#10;AADcAAAADwAAAGRycy9kb3ducmV2LnhtbESPQWsCMRSE70L/Q3hCL6LZ9SB2NYoUCj0sBa0gvT02&#10;z83q5mVJoqb/vikUehxm5htmvU22F3fyoXOsoJwVIIgbpztuFRw/36ZLECEia+wdk4JvCrDdPI3W&#10;WGn34D3dD7EVGcKhQgUmxqGSMjSGLIaZG4izd3beYszSt1J7fGS47eW8KBbSYsd5weBAr4aa6+Fm&#10;FTSXq69fbrVcpKL+mJzMvi6/klLP47RbgYiU4n/4r/2uFcyXJfyeyUdAb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ZaxexQAAANwAAAAPAAAAAAAAAAAAAAAAAJgCAABkcnMv&#10;ZG93bnJldi54bWxQSwUGAAAAAAQABAD1AAAAigMAAAAA&#10;" path="m122,r-7,l107,3,99,6,92,9r-8,l76,12r-7,4l61,16r-8,3l46,19r-8,3l30,25r-7,l15,28,7,31,,31e" filled="f" strokeweight="0">
              <v:path arrowok="t" o:connecttype="custom" o:connectlocs="77470,0;73025,0;67945,1905;62865,3810;58420,5715;53340,5715;48260,7620;43815,10160;38735,10160;33655,12065;29210,12065;24130,13970;19050,15875;14605,15875;9525,17780;4445,19685;0,19685" o:connectangles="0,0,0,0,0,0,0,0,0,0,0,0,0,0,0,0,0"/>
            </v:shape>
            <v:shape id="Freeform 398" o:spid="_x0000_s1249" style="position:absolute;left:7505;top:14770;width:1321;height:139;visibility:visible;mso-wrap-style:square;v-text-anchor:top" coordsize="208,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W3ZjcUA&#10;AADcAAAADwAAAGRycy9kb3ducmV2LnhtbESPQWuDQBSE74H8h+UFcgnJGqFBbFYphSbFU01yyPHh&#10;vqrUfSvuRu2/7xYKPQ4z8w1zzGfTiZEG11pWsN9FIIgrq1uuFdyub9sEhPPIGjvLpOCbHOTZcnHE&#10;VNuJSxovvhYBwi5FBY33fSqlqxoy6Ha2Jw7epx0M+iCHWuoBpwA3nYyj6CANthwWGuzptaHq6/Iw&#10;Cjbne7F5nGx1un1IvY9aV5RPiVLr1fzyDMLT7P/Df+13rSBOYvg9E46AzH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9bdmNxQAAANwAAAAPAAAAAAAAAAAAAAAAAJgCAABkcnMv&#10;ZG93bnJldi54bWxQSwUGAAAAAAQABAD1AAAAigMAAAAA&#10;" path="m208,l195,3,182,6r-13,l156,9r-12,l131,12r-13,3l105,15r-13,l77,19r-13,l51,19,39,22r-13,l13,22,,22e" filled="f" strokeweight="0">
              <v:path arrowok="t" o:connecttype="custom" o:connectlocs="132080,0;123825,1905;115570,3810;107315,3810;99060,5715;91440,5715;83185,7620;74930,9525;66675,9525;58420,9525;48895,12065;40640,12065;32385,12065;24765,13970;16510,13970;8255,13970;0,13970" o:connectangles="0,0,0,0,0,0,0,0,0,0,0,0,0,0,0,0,0"/>
            </v:shape>
            <v:shape id="Freeform 399" o:spid="_x0000_s1250" style="position:absolute;left:6515;top:14909;width:990;height:38;visibility:visible;mso-wrap-style:square;v-text-anchor:top" coordsize="156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hujfcMA&#10;AADcAAAADwAAAGRycy9kb3ducmV2LnhtbESP3WrCQBSE7wu+w3KE3jUbLRSJriJi0YvcJPUBDtmT&#10;H8yeDdltfnx6Vyj0cpiZb5jdYTKtGKh3jWUFqygGQVxY3XCl4Pbz/bEB4TyyxtYyKZjJwWG/eNth&#10;ou3IGQ25r0SAsEtQQe19l0jpipoMush2xMErbW/QB9lXUvc4Brhp5TqOv6TBhsNCjR2dairu+a9R&#10;0HE553bWaXax4/H8GOK0etyUel9Oxy0IT5P/D/+1r1rBevMJrzPhCMj9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hujfcMAAADcAAAADwAAAAAAAAAAAAAAAACYAgAAZHJzL2Rv&#10;d25yZXYueG1sUEsFBgAAAAAEAAQA9QAAAIgDAAAAAA==&#10;" path="m156,l146,,136,3r-10,l118,3r-10,l97,3,87,3r-7,l69,3,59,3,49,3,41,6,31,6,21,6,10,6,,6e" filled="f" strokeweight="0">
              <v:path arrowok="t" o:connecttype="custom" o:connectlocs="99060,0;92710,0;86360,1905;80010,1905;74930,1905;68580,1905;61595,1905;55245,1905;50800,1905;43815,1905;37465,1905;31115,1905;26035,3810;19685,3810;13335,3810;6350,3810;0,3810" o:connectangles="0,0,0,0,0,0,0,0,0,0,0,0,0,0,0,0,0"/>
            </v:shape>
            <v:shape id="Freeform 400" o:spid="_x0000_s1251" style="position:absolute;left:6223;top:14928;width:292;height:38;visibility:visible;mso-wrap-style:square;v-text-anchor:top" coordsize="46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JRv0MIA&#10;AADcAAAADwAAAGRycy9kb3ducmV2LnhtbESPQYvCMBSE78L+h/AEb5oqIto1igjCsjetFI+P5m1T&#10;2rx0m2i7/34jCB6HmfmG2e4H24gHdb5yrGA+S0AQF05XXCq4ZqfpGoQPyBobx6Tgjzzsdx+jLaba&#10;9XymxyWUIkLYp6jAhNCmUvrCkEU/cy1x9H5cZzFE2ZVSd9hHuG3kIklW0mLFccFgS0dDRX25WwVV&#10;KGqkX7s5lLnJ8qx39ffxptRkPBw+QQQawjv8an9pBYv1Ep5n4hGQu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4lG/QwgAAANwAAAAPAAAAAAAAAAAAAAAAAJgCAABkcnMvZG93&#10;bnJldi54bWxQSwUGAAAAAAQABAD1AAAAhwMAAAAA&#10;" path="m46,3r-2,l41,3r-2,l36,3r-3,l28,3,26,6r-3,l21,6,18,3r-3,l13,3r-3,l5,3,3,,,e" filled="f" strokeweight="0">
              <v:path arrowok="t" o:connecttype="custom" o:connectlocs="29210,1905;27940,1905;26035,1905;24765,1905;22860,1905;20955,1905;17780,1905;16510,3810;14605,3810;13335,3810;11430,1905;9525,1905;8255,1905;6350,1905;3175,1905;1905,0;0,0" o:connectangles="0,0,0,0,0,0,0,0,0,0,0,0,0,0,0,0,0"/>
            </v:shape>
            <v:shape id="Freeform 401" o:spid="_x0000_s1252" style="position:absolute;left:5365;top:14846;width:858;height:82;visibility:visible;mso-wrap-style:square;v-text-anchor:top" coordsize="135,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JT+sMA&#10;AADcAAAADwAAAGRycy9kb3ducmV2LnhtbESPQYvCMBSE74L/ITxhbzZVcJFqFBEEXdnDdvfg8dE8&#10;22LzUpOo1V9vFgSPw8x8w8yXnWnElZyvLSsYJSkI4sLqmksFf7+b4RSED8gaG8uk4E4elot+b46Z&#10;tjf+oWseShEh7DNUUIXQZlL6oiKDPrEtcfSO1hkMUbpSaoe3CDeNHKfppzRYc1yosKV1RcUpvxgF&#10;3zs2h7Mr2n3zCGW+6XCykl9KfQy61QxEoC68w6/2VisYTyfwfyYeAbl4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eJT+sMAAADcAAAADwAAAAAAAAAAAAAAAACYAgAAZHJzL2Rv&#10;d25yZXYueG1sUEsFBgAAAAAEAAQA9QAAAIgDAAAAAA==&#10;" path="m135,13r-8,l120,13r-8,-3l102,10r-8,l87,10,76,7r-7,l58,7,51,3r-8,l33,,25,,17,,7,,,e" filled="f" strokeweight="0">
              <v:path arrowok="t" o:connecttype="custom" o:connectlocs="85725,8255;80645,8255;76200,8255;71120,6350;64770,6350;59690,6350;55245,6350;48260,4445;43815,4445;36830,4445;32385,1905;27305,1905;20955,0;15875,0;10795,0;4445,0;0,0" o:connectangles="0,0,0,0,0,0,0,0,0,0,0,0,0,0,0,0,0"/>
            </v:shape>
            <v:shape id="Freeform 402" o:spid="_x0000_s1253" style="position:absolute;left:4908;top:14732;width:457;height:114;visibility:visible;mso-wrap-style:square;v-text-anchor:top" coordsize="72,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kyoa8MA&#10;AADcAAAADwAAAGRycy9kb3ducmV2LnhtbESPUUvDMBSF3wf+h3AF37bEoaV0S8sQRN/UKYhvl+Su&#10;KWtuahPX+u+NMNjj4ZzzHc62mX0vTjTGLrCG25UCQWyC7bjV8PH+uCxBxIRssQ9MGn4pQlNfLbZY&#10;2TDxG532qRUZwrFCDS6loZIyGkce4yoMxNk7hNFjynJspR1xynDfy7VShfTYcV5wONCDI3Pc/3gN&#10;X/bzafo+vN6Ze3SledmhiqrQ+uZ63m1AJJrTJXxuP1sN67KA/zP5CMj6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kyoa8MAAADcAAAADwAAAAAAAAAAAAAAAACYAgAAZHJzL2Rv&#10;d25yZXYueG1sUEsFBgAAAAAEAAQA9QAAAIgDAAAAAA==&#10;" path="m72,18l66,15,64,12,59,9r-5,l51,9r-5,l41,6r-5,l31,6r-3,l23,6r-5,l13,6,10,3,5,3,,e" filled="f" strokeweight="0">
              <v:path arrowok="t" o:connecttype="custom" o:connectlocs="45720,11430;41910,9525;40640,7620;37465,5715;34290,5715;32385,5715;29210,5715;26035,3810;22860,3810;19685,3810;17780,3810;14605,3810;11430,3810;8255,3810;6350,1905;3175,1905;0,0" o:connectangles="0,0,0,0,0,0,0,0,0,0,0,0,0,0,0,0,0"/>
            </v:shape>
            <v:shape id="Freeform 403" o:spid="_x0000_s1254" style="position:absolute;left:2190;top:14535;width:2718;height:197;visibility:visible;mso-wrap-style:square;v-text-anchor:top" coordsize="428,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9yj3sMA&#10;AADcAAAADwAAAGRycy9kb3ducmV2LnhtbESPQYvCMBSE78L+h/AWvGmioJZqlGVFEPaiVWSPb5tn&#10;W2xeShO1/vuNIHgcZuYbZrHqbC1u1PrKsYbRUIEgzp2puNBwPGwGCQgfkA3WjknDgzyslh+9BabG&#10;3XlPtywUIkLYp6ihDKFJpfR5SRb90DXE0Tu71mKIsi2kafEe4baWY6Wm0mLFcaHEhr5Lyi/Z1WqY&#10;/GUnI9ejfHpOfh6/u0odEqu07n92X3MQgbrwDr/aW6NhnMzgeSYeAbn8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9yj3sMAAADcAAAADwAAAAAAAAAAAAAAAACYAgAAZHJzL2Rv&#10;d25yZXYueG1sUEsFBgAAAAAEAAQA9QAAAIgDAAAAAA==&#10;" path="m428,31l400,25,374,18,349,12,320,9,295,6,269,3r-25,l215,,190,,162,,136,3r-25,l82,6,54,9,29,15,,18e" filled="f" strokeweight="0">
              <v:path arrowok="t" o:connecttype="custom" o:connectlocs="271780,19685;254000,15875;237490,11430;221615,7620;203200,5715;187325,3810;170815,1905;154940,1905;136525,0;120650,0;102870,0;86360,1905;70485,1905;52070,3810;34290,5715;18415,9525;0,11430" o:connectangles="0,0,0,0,0,0,0,0,0,0,0,0,0,0,0,0,0"/>
            </v:shape>
            <v:shape id="Freeform 404" o:spid="_x0000_s1255" style="position:absolute;left:2082;top:14649;width:108;height:25;visibility:visible;mso-wrap-style:square;v-text-anchor:top" coordsize="1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ZJlvcEA&#10;AADcAAAADwAAAGRycy9kb3ducmV2LnhtbERPzYrCMBC+C75DGGEvsqbrQWs1imwpiBex+gBDM9sW&#10;m0k3yWr37c1B8Pjx/W92g+nEnZxvLSv4miUgiCurW64VXC/FZwrCB2SNnWVS8E8edtvxaIOZtg8+&#10;070MtYgh7DNU0ITQZ1L6qiGDfmZ74sj9WGcwROhqqR0+Yrjp5DxJFtJgy7GhwZ6+G6pu5Z9RkBf7&#10;vDgW7lquzlOzrHKsV6dfpT4mw34NItAQ3uKX+6AVzNO4Np6JR0Bu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2SZb3BAAAA3AAAAA8AAAAAAAAAAAAAAAAAmAIAAGRycy9kb3du&#10;cmV2LnhtbFBLBQYAAAAABAAEAPUAAACGAwAAAAA=&#10;" path="m17,l15,,12,,10,,7,,5,,2,r,4l,4e" filled="f" strokeweight="0">
              <v:path arrowok="t" o:connecttype="custom" o:connectlocs="10795,0;9525,0;9525,0;9525,0;7620,0;7620,0;6350,0;6350,0;4445,0;4445,0;3175,0;3175,0;1270,0;1270,0;1270,2540;0,2540;0,2540" o:connectangles="0,0,0,0,0,0,0,0,0,0,0,0,0,0,0,0,0"/>
            </v:shape>
            <v:shape id="Freeform 405" o:spid="_x0000_s1256" style="position:absolute;left:241;top:14674;width:1841;height:273;visibility:visible;mso-wrap-style:square;v-text-anchor:top" coordsize="290,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2b7BMMA&#10;AADcAAAADwAAAGRycy9kb3ducmV2LnhtbESPQWvCQBSE74X+h+UVeqsbAxWTuooIhUpPRkGPj+xr&#10;Nph9G7ObGP99VxA8DjPzDbNYjbYRA3W+dqxgOklAEJdO11wpOOy/P+YgfEDW2DgmBTfysFq+viww&#10;1+7KOxqKUIkIYZ+jAhNCm0vpS0MW/cS1xNH7c53FEGVXSd3hNcJtI9MkmUmLNccFgy1tDJXnorcK&#10;wvZ3OJn0k6dD5vtj0bfydtkq9f42rr9ABBrDM/xo/2gF6TyD+5l4BOTy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2b7BMMAAADcAAAADwAAAAAAAAAAAAAAAACYAgAAZHJzL2Rv&#10;d25yZXYueG1sUEsFBgAAAAAEAAQA9QAAAIgDAAAAAA==&#10;" path="m290,l272,3,254,9r-18,3l218,15r-18,6l182,24r-18,3l146,30r-20,7l108,37,90,40,72,43r-18,l36,43r-18,l,43e" filled="f" strokeweight="0">
              <v:path arrowok="t" o:connecttype="custom" o:connectlocs="184150,0;172720,1905;161290,5715;149860,7620;138430,9525;127000,13335;115570,15240;104140,17145;92710,19050;80010,23495;68580,23495;57150,25400;45720,27305;34290,27305;22860,27305;11430,27305;0,27305" o:connectangles="0,0,0,0,0,0,0,0,0,0,0,0,0,0,0,0,0"/>
            </v:shape>
            <v:shape id="Freeform 406" o:spid="_x0000_s1257" style="position:absolute;left:19;top:14770;width:222;height:177;visibility:visible;mso-wrap-style:square;v-text-anchor:top" coordsize="35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TF+GsIA&#10;AADcAAAADwAAAGRycy9kb3ducmV2LnhtbERPz2vCMBS+D/Y/hCd4W1MLHbMaZWw4RNhh2ou3R/PW&#10;FJuX2sS2/vfmMNjx4/u93k62FQP1vnGsYJGkIIgrpxuuFZSn3csbCB+QNbaOScGdPGw3z09rLLQb&#10;+YeGY6hFDGFfoAITQldI6StDFn3iOuLI/breYoiwr6XucYzhtpVZmr5Kiw3HBoMdfRiqLsebVXA+&#10;mMx/33bltfn8wvPlmg94yJWaz6b3FYhAU/gX/7n3WkG2jPPjmXgE5OY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VMX4awgAAANwAAAAPAAAAAAAAAAAAAAAAAJgCAABkcnMvZG93&#10;bnJldi54bWxQSwUGAAAAAAQABAD1AAAAhwMAAAAA&#10;" path="m35,28r-2,l30,28,28,25r-3,l23,25,20,22r-3,l15,19,12,15,10,12,7,9,5,6,5,3,2,,,e" filled="f" strokeweight="0">
              <v:path arrowok="t" o:connecttype="custom" o:connectlocs="22225,17780;20955,17780;19050,17780;17780,15875;15875,15875;14605,15875;12700,13970;10795,13970;9525,12065;7620,9525;6350,7620;6350,7620;4445,5715;3175,3810;3175,1905;1270,0;0,0" o:connectangles="0,0,0,0,0,0,0,0,0,0,0,0,0,0,0,0,0"/>
            </v:shape>
            <v:shape id="Freeform 407" o:spid="_x0000_s1258" style="position:absolute;left:19;top:14458;width:108;height:312;visibility:visible;mso-wrap-style:square;v-text-anchor:top" coordsize="17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c5ZJcMA&#10;AADcAAAADwAAAGRycy9kb3ducmV2LnhtbESPW4vCMBSE3wX/QziCb5rqsotWo8jeEETwBr4emmNT&#10;bE5KE2v33xthwcdhZr5h5svWlqKh2heOFYyGCQjizOmCcwWn489gAsIHZI2lY1LwRx6Wi25njql2&#10;d95Tcwi5iBD2KSowIVSplD4zZNEPXUUcvYurLYYo61zqGu8Rbks5TpIPabHguGCwok9D2fVwswp2&#10;b1+/+2K7OTfu/UTfydbQURql+r12NQMRqA2v8H97rRWMpyN4nolHQC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c5ZJcMAAADcAAAADwAAAAAAAAAAAAAAAACYAgAAZHJzL2Rv&#10;d25yZXYueG1sUEsFBgAAAAAEAAQA9QAAAIgDAAAAAA==&#10;" path="m,49l,46,,40,2,37r,-3l2,30,5,27,7,24r,-3l10,18r2,-3l12,12,15,9r,-3l15,3,17,e" filled="f" strokeweight="0">
              <v:path arrowok="t" o:connecttype="custom" o:connectlocs="0,31115;0,29210;0,25400;1270,23495;1270,21590;1270,19050;3175,17145;3175,17145;4445,15240;4445,13335;6350,11430;7620,9525;7620,7620;9525,5715;9525,3810;9525,1905;10795,0" o:connectangles="0,0,0,0,0,0,0,0,0,0,0,0,0,0,0,0,0"/>
            </v:shape>
            <v:shape id="Freeform 408" o:spid="_x0000_s1259" style="position:absolute;left:114;top:13081;width:165;height:1377;visibility:visible;mso-wrap-style:square;v-text-anchor:top" coordsize="26,2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1hm9cUA&#10;AADcAAAADwAAAGRycy9kb3ducmV2LnhtbESPQWsCMRSE7wX/Q3hCbzXrCqKrUYqolIq0VQ8en5vX&#10;3cXkZdmkuv57Iwg9DjPzDTOdt9aICzW+cqyg30tAEOdOV1woOOxXbyMQPiBrNI5JwY08zGedlylm&#10;2l35hy67UIgIYZ+hgjKEOpPS5yVZ9D1XE0fv1zUWQ5RNIXWD1wi3RqZJMpQWK44LJda0KCk/7/6s&#10;gs/TbZN+D47r1XI79l+nhdn4pVHqtdu+T0AEasN/+Nn+0ArScQqPM/EIyN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WGb1xQAAANwAAAAPAAAAAAAAAAAAAAAAAJgCAABkcnMv&#10;ZG93bnJldi54bWxQSwUGAAAAAAQABAD1AAAAigMAAAAA&#10;" path="m2,217l,201,,189,,176,,161,,149,,133,2,118r,-13l2,90,5,78,8,65,10,50,13,37,15,25,20,13,26,e" filled="f" strokeweight="0">
              <v:path arrowok="t" o:connecttype="custom" o:connectlocs="1270,137795;0,127635;0,120015;0,111760;0,102235;0,94615;0,84455;1270,74930;1270,66675;1270,57150;3175,49530;5080,41275;6350,31750;8255,23495;9525,15875;12700,8255;16510,0" o:connectangles="0,0,0,0,0,0,0,0,0,0,0,0,0,0,0,0,0"/>
            </v:shape>
            <v:shape id="Freeform 409" o:spid="_x0000_s1260" style="position:absolute;left:279;top:11277;width:889;height:1804;visibility:visible;mso-wrap-style:square;v-text-anchor:top" coordsize="140,2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5fx8UA&#10;AADcAAAADwAAAGRycy9kb3ducmV2LnhtbESPzWrDMBCE74W+g9hCLyWRndCkcaOEEgjOqZA/6HFj&#10;bW1Ra2Uk1XHfvgoUehxm5htmuR5sK3rywThWkI8zEMSV04ZrBafjdvQCIkRkja1jUvBDAdar+7sl&#10;FtpdeU/9IdYiQTgUqKCJsSukDFVDFsPYdcTJ+3TeYkzS11J7vCa4beUky2bSouG00GBHm4aqr8O3&#10;VVAadLkpq5hfNs/n97KeP/UfXqnHh+HtFUSkIf6H/9o7rWCymMLtTDoCcvU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drl/HxQAAANwAAAAPAAAAAAAAAAAAAAAAAJgCAABkcnMv&#10;ZG93bnJldi54bWxQSwUGAAAAAAQABAD1AAAAigMAAAAA&#10;" path="m,284l7,266r8,-19l23,229r7,-16l40,195r8,-19l58,161,69,142,79,124r8,-16l97,90,107,71r8,-15l125,37r8,-18l140,e" filled="f" strokeweight="0">
              <v:path arrowok="t" o:connecttype="custom" o:connectlocs="0,180340;4445,168910;9525,156845;14605,145415;19050,135255;25400,123825;30480,111760;36830,102235;43815,90170;50165,78740;55245,68580;61595,57150;67945,45085;73025,35560;79375,23495;84455,12065;88900,0" o:connectangles="0,0,0,0,0,0,0,0,0,0,0,0,0,0,0,0,0"/>
            </v:shape>
            <v:shape id="Freeform 410" o:spid="_x0000_s1261" style="position:absolute;left:1168;top:10591;width:63;height:686;visibility:visible;mso-wrap-style:square;v-text-anchor:top" coordsize="10,1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T3wrsUA&#10;AADcAAAADwAAAGRycy9kb3ducmV2LnhtbESPQWvCQBSE7wX/w/KEXoJu1FLa1FXaQkHES1Px/Mw+&#10;k2j2bci+avz3rlDocZiZb5j5sneNOlMXas8GJuMUFHHhbc2lge3P1+gFVBBki41nMnClAMvF4GGO&#10;mfUX/qZzLqWKEA4ZGqhE2kzrUFTkMIx9Sxy9g+8cSpRdqW2Hlwh3jZ6m6bN2WHNcqLClz4qKU/7r&#10;DJSrfZD15pDoejeZyfaY7PVHYszjsH9/AyXUy3/4r72yBqavT3A/E4+AXt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PfCuxQAAANwAAAAPAAAAAAAAAAAAAAAAAJgCAABkcnMv&#10;ZG93bnJldi54bWxQSwUGAAAAAAQABAD1AAAAigMAAAAA&#10;" path="m,108r,-6l3,96r,-6l5,84,5,74,8,68r,-6l10,56r,-10l10,40r,-6l10,28r,-6l10,12,8,6,5,e" filled="f" strokeweight="0">
              <v:path arrowok="t" o:connecttype="custom" o:connectlocs="0,68580;0,64770;1905,60960;1905,57150;3175,53340;3175,46990;5080,43180;5080,39370;6350,35560;6350,29210;6350,25400;6350,21590;6350,17780;6350,13970;6350,7620;5080,3810;3175,0" o:connectangles="0,0,0,0,0,0,0,0,0,0,0,0,0,0,0,0,0"/>
            </v:shape>
            <v:shape id="Freeform 411" o:spid="_x0000_s1262" style="position:absolute;left:1136;top:8648;width:178;height:1943;visibility:visible;mso-wrap-style:square;v-text-anchor:top" coordsize="28,3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30kDcYA&#10;AADcAAAADwAAAGRycy9kb3ducmV2LnhtbESP3WrCQBSE7wXfYTlCb6RuKq000U1oC4IEsf7R69Ps&#10;MQnNng3ZVdO3dwsFL4eZ+YZZZL1pxIU6V1tW8DSJQBAXVtdcKjgelo+vIJxH1thYJgW/5CBLh4MF&#10;JtpeeUeXvS9FgLBLUEHlfZtI6YqKDLqJbYmDd7KdQR9kV0rd4TXATSOnUTSTBmsOCxW29FFR8bM/&#10;GwVfMS2f1+Nx/h2brd58vucb3uVKPYz6tzkIT72/h//bK61gGr/A35lwBGR6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30kDcYAAADcAAAADwAAAAAAAAAAAAAAAACYAgAAZHJz&#10;L2Rvd25yZXYueG1sUEsFBgAAAAAEAAQA9QAAAIsDAAAAAA==&#10;" path="m10,306l5,288,3,269,,251,,229,,210,,192,3,173,5,155,8,133r2,-18l15,96,18,78,21,56,23,37,26,19,28,e" filled="f" strokeweight="0">
              <v:path arrowok="t" o:connecttype="custom" o:connectlocs="6350,194310;3175,182880;1905,170815;0,159385;0,145415;0,133350;0,121920;1905,109855;3175,98425;5080,84455;6350,73025;9525,60960;11430,49530;13335,35560;14605,23495;16510,12065;17780,0" o:connectangles="0,0,0,0,0,0,0,0,0,0,0,0,0,0,0,0,0"/>
            </v:shape>
            <v:shape id="Freeform 412" o:spid="_x0000_s1263" style="position:absolute;left:1314;top:7435;width:375;height:1213;visibility:visible;mso-wrap-style:square;v-text-anchor:top" coordsize="59,1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UYk4cUA&#10;AADcAAAADwAAAGRycy9kb3ducmV2LnhtbESPQWvCQBSE74L/YXmCF9FNLQYTXUVaC4InbQ/t7ZF9&#10;JsHs27C7jem/7wqCx2FmvmHW2940oiPna8sKXmYJCOLC6ppLBV+fH9MlCB+QNTaWScEfedhuhoM1&#10;5tre+ETdOZQiQtjnqKAKoc2l9EVFBv3MtsTRu1hnMETpSqkd3iLcNHKeJKk0WHNcqLClt4qK6/nX&#10;KHjFttPH8J2l3u1379nPpFtcJkqNR/1uBSJQH57hR/ugFcyzFO5n4hGQm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FRiThxQAAANwAAAAPAAAAAAAAAAAAAAAAAJgCAABkcnMv&#10;ZG93bnJldi54bWxQSwUGAAAAAAQABAD1AAAAigMAAAAA&#10;" path="m,191l3,179,5,167r6,-13l13,142r3,-12l21,120r2,-12l28,96,31,83,36,71,39,59,44,49,46,37,51,25,54,12,59,e" filled="f" strokeweight="0">
              <v:path arrowok="t" o:connecttype="custom" o:connectlocs="0,121285;1905,113665;3175,106045;6985,97790;8255,90170;10160,82550;13335,76200;14605,68580;17780,60960;19685,52705;22860,45085;24765,37465;27940,31115;29210,23495;32385,15875;34290,7620;37465,0" o:connectangles="0,0,0,0,0,0,0,0,0,0,0,0,0,0,0,0,0"/>
            </v:shape>
            <v:shape id="Freeform 413" o:spid="_x0000_s1264" style="position:absolute;left:1689;top:6534;width:489;height:901;visibility:visible;mso-wrap-style:square;v-text-anchor:top" coordsize="77,1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kAFTcMA&#10;AADcAAAADwAAAGRycy9kb3ducmV2LnhtbESPX2vCMBTF34V9h3AHe9N0TtR1TUWEoezNKj7fNXdt&#10;WXJTkszWb28Ggz0ezp8fp9iM1ogr+dA5VvA8y0AQ10533Cg4n96naxAhIms0jknBjQJsyodJgbl2&#10;Ax/pWsVGpBEOOSpoY+xzKUPdksUwcz1x8r6ctxiT9I3UHoc0bo2cZ9lSWuw4EVrsaddS/V392MQd&#10;vPlw+3G1dabe0ctp8Xk5H5R6ehy3byAijfE//Nc+aAXz1xX8nklHQJZ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kAFTcMAAADcAAAADwAAAAAAAAAAAAAAAACYAgAAZHJzL2Rv&#10;d25yZXYueG1sUEsFBgAAAAAEAAQA9QAAAIgDAAAAAA==&#10;" path="m,142r3,-9l5,123r5,-9l16,105,18,95r8,-6l31,80r5,-9l41,62,46,52r5,-6l59,37r5,-9l67,18,72,9,77,e" filled="f" strokeweight="0">
              <v:path arrowok="t" o:connecttype="custom" o:connectlocs="0,90170;1905,84455;3175,78105;6350,72390;10160,66675;11430,60325;16510,56515;19685,50800;22860,45085;26035,39370;29210,33020;32385,29210;37465,23495;40640,17780;42545,11430;45720,5715;48895,0" o:connectangles="0,0,0,0,0,0,0,0,0,0,0,0,0,0,0,0,0"/>
            </v:shape>
            <v:shape id="Freeform 414" o:spid="_x0000_s1265" style="position:absolute;left:2178;top:3981;width:2013;height:2553;visibility:visible;mso-wrap-style:square;v-text-anchor:top" coordsize="317,4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ySov8IA&#10;AADcAAAADwAAAGRycy9kb3ducmV2LnhtbERPz2uDMBS+D/o/hDfYbY3roGzWKEUoDKSwuh3W28O8&#10;Gql5EZOq+++bw2DHj+93Viy2FxONvnOs4GWdgCBunO64VfD9dXh+A+EDssbeMSn4JQ9FvnrIMNVu&#10;5hNNdWhFDGGfogITwpBK6RtDFv3aDcSRu7jRYohwbKUecY7htpebJNlKix3HBoMDlYaaa32zCqr+&#10;+MOVm7blUp8me3s9G/o8K/X0uOx3IAIt4V/85/7QCjbvcW08E4+AzO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JKi/wgAAANwAAAAPAAAAAAAAAAAAAAAAAJgCAABkcnMvZG93&#10;bnJldi54bWxQSwUGAAAAAAQABAD1AAAAhwMAAAAA&#10;" path="m,402l18,377,36,349,56,325,77,300,95,275r20,-25l136,226r20,-25l176,173r21,-25l217,124,238,99,256,74,276,50,297,25,317,e" filled="f" strokeweight="0">
              <v:path arrowok="t" o:connecttype="custom" o:connectlocs="0,255270;11430,239395;22860,221615;35560,206375;48895,190500;60325,174625;73025,158750;86360,143510;99060,127635;111760,109855;125095,93980;137795,78740;151130,62865;162560,46990;175260,31750;188595,15875;201295,0" o:connectangles="0,0,0,0,0,0,0,0,0,0,0,0,0,0,0,0,0"/>
            </v:shape>
            <v:shape id="Freeform 415" o:spid="_x0000_s1266" style="position:absolute;left:4000;top:3181;width:191;height:800;visibility:visible;mso-wrap-style:square;v-text-anchor:top" coordsize="30,1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jLA8UA&#10;AADcAAAADwAAAGRycy9kb3ducmV2LnhtbESP0WrCQBRE3wv9h+UW+tZs9KHU1FVUFASlYvQDLtnb&#10;JJi9u2TXJPr1bqHg4zAzZ5jpfDCN6Kj1tWUFoyQFQVxYXXOp4HzafHyB8AFZY2OZFNzIw3z2+jLF&#10;TNuej9TloRQRwj5DBVUILpPSFxUZ9Il1xNH7ta3BEGVbSt1iH+GmkeM0/ZQGa44LFTpaVVRc8qtR&#10;cKjvq0237nO3uP+4i18W6915r9T727D4BhFoCM/wf3urFYwnE/g7E4+AnD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2yMsDxQAAANwAAAAPAAAAAAAAAAAAAAAAAJgCAABkcnMv&#10;ZG93bnJldi54bWxQSwUGAAAAAAQABAD1AAAAigMAAAAA&#10;" path="m30,126r,-6l28,111r,-10l25,95,23,86,20,80,17,71r,-7l15,55,12,46,10,40,7,30,5,24,2,15,2,6,,e" filled="f" strokeweight="0">
              <v:path arrowok="t" o:connecttype="custom" o:connectlocs="19050,80010;19050,76200;17780,70485;17780,64135;15875,60325;14605,54610;12700,50800;10795,45085;10795,40640;9525,34925;7620,29210;6350,25400;4445,19050;3175,15240;1270,9525;1270,3810;0,0" o:connectangles="0,0,0,0,0,0,0,0,0,0,0,0,0,0,0,0,0"/>
            </v:shape>
            <v:shape id="Freeform 416" o:spid="_x0000_s1267" style="position:absolute;left:3721;top:2451;width:279;height:730;visibility:visible;mso-wrap-style:square;v-text-anchor:top" coordsize="44,1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EFHOcIA&#10;AADcAAAADwAAAGRycy9kb3ducmV2LnhtbERPy2rCQBTdF/yH4Rbc1UkrRJs6iqSI7UbwsXF3yVyT&#10;YOZOmBnz+HtnUejycN6rzWAa0ZHztWUF77MEBHFhdc2lgst597YE4QOyxsYyKRjJw2Y9eVlhpm3P&#10;R+pOoRQxhH2GCqoQ2kxKX1Rk0M9sSxy5m3UGQ4SulNphH8NNIz+SJJUGa44NFbaUV1TcTw+jYHko&#10;8tT1vfyuWzN+Xve/R7O4KjV9HbZfIAIN4V/85/7RCuZJnB/PxCMg1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QUc5wgAAANwAAAAPAAAAAAAAAAAAAAAAAJgCAABkcnMvZG93&#10;bnJldi54bWxQSwUGAAAAAAQABAD1AAAAhwMAAAAA&#10;" path="m44,115l41,105,38,99,36,93,33,84,31,77,26,71,23,65,21,59,18,50,15,44,13,37,10,31,5,22,3,16r,-6l,e" filled="f" strokeweight="0">
              <v:path arrowok="t" o:connecttype="custom" o:connectlocs="27940,73025;26035,66675;24130,62865;22860,59055;20955,53340;19685,48895;16510,45085;14605,41275;13335,37465;11430,31750;9525,27940;8255,23495;6350,19685;3175,13970;1905,10160;1905,6350;0,0" o:connectangles="0,0,0,0,0,0,0,0,0,0,0,0,0,0,0,0,0"/>
            </v:shape>
            <v:shape id="Freeform 417" o:spid="_x0000_s1268" style="position:absolute;left:3073;top:2393;width:648;height:77;visibility:visible;mso-wrap-style:square;v-text-anchor:top" coordsize="102,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a1/8MA&#10;AADcAAAADwAAAGRycy9kb3ducmV2LnhtbESPQWsCMRSE7wX/Q3hCbzVZS0tZjSKKIt7Uen9unruL&#10;m5dlE3fjv28KhR6HmfmGmS+jbURPna8da8gmCgRx4UzNpYbv8/btC4QPyAYbx6ThSR6Wi9HLHHPj&#10;Bj5SfwqlSBD2OWqoQmhzKX1RkUU/cS1x8m6usxiS7EppOhwS3DZyqtSntFhzWqiwpXVFxf30sBpW&#10;u6LMhqlZx/78sbkeojoeLnetX8dxNQMRKIb/8F97bzS8qwx+z6QjIB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Aa1/8MAAADcAAAADwAAAAAAAAAAAAAAAACYAgAAZHJzL2Rv&#10;d25yZXYueG1sUEsFBgAAAAAEAAQA9QAAAIgDAAAAAA==&#10;" path="m102,9r-8,l89,9r-7,l76,6r-7,l64,3r-8,l51,3,43,,38,,30,,25,3r-7,l12,6,7,9,,12e" filled="f" strokeweight="0">
              <v:path arrowok="t" o:connecttype="custom" o:connectlocs="64770,5715;59690,5715;56515,5715;52070,5715;48260,3810;43815,3810;40640,1905;35560,1905;32385,1905;27305,0;24130,0;19050,0;15875,1905;11430,1905;7620,3810;4445,5715;0,7620" o:connectangles="0,0,0,0,0,0,0,0,0,0,0,0,0,0,0,0,0"/>
            </v:shape>
            <v:shape id="Freeform 418" o:spid="_x0000_s1269" style="position:absolute;left:2908;top:965;width:387;height:1174;visibility:visible;mso-wrap-style:square;v-text-anchor:top" coordsize="61,1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B+UmsAA&#10;AADcAAAADwAAAGRycy9kb3ducmV2LnhtbESP0YrCMBRE34X9h3AXfNNUV2WpRimLC7627gdckmtb&#10;TG5Kk9X2740g+DjMzBlmdxicFTfqQ+tZwWKegSDW3rRcK/g7/86+QYSIbNB6JgUjBTjsPyY7zI2/&#10;c0m3KtYiQTjkqKCJsculDLohh2HuO+LkXXzvMCbZ19L0eE9wZ+UyyzbSYctpocGOfhrS1+rfKRh0&#10;KLtxVdXrsSg3x6htWVir1PRzKLYgIg3xHX61T0bBV7aE55l0BOT+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0B+UmsAAAADcAAAADwAAAAAAAAAAAAAAAACYAgAAZHJzL2Rvd25y&#10;ZXYueG1sUEsFBgAAAAAEAAQA9QAAAIUDAAAAAA==&#10;" path="m,185l,172,3,160r,-15l5,132r,-12l5,105,8,92,10,80r,-16l15,52r3,-9l23,30r8,-9l38,12,49,6,61,e" filled="f" strokeweight="0">
              <v:path arrowok="t" o:connecttype="custom" o:connectlocs="0,117475;0,109220;1905,101600;1905,92075;3175,83820;3175,76200;3175,66675;5080,58420;6350,50800;6350,40640;9525,33020;11430,27305;14605,19050;19685,13335;24130,7620;31115,3810;38735,0" o:connectangles="0,0,0,0,0,0,0,0,0,0,0,0,0,0,0,0,0"/>
            </v:shape>
            <v:shape id="Freeform 419" o:spid="_x0000_s1270" style="position:absolute;left:3295;top:139;width:1156;height:826;visibility:visible;mso-wrap-style:square;v-text-anchor:top" coordsize="182,1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qzO8QA&#10;AADcAAAADwAAAGRycy9kb3ducmV2LnhtbESPzWoCMRSF9wXfIVzBXU2sIDIaRQRRd3VaqO4uk+tk&#10;cHIzTlKd9ukbQejycH4+znzZuVrcqA2VZw2joQJBXHhTcanh82PzOgURIrLB2jNp+KEAy0XvZY6Z&#10;8Xc+0C2PpUgjHDLUYGNsMilDYclhGPqGOHln3zqMSbalNC3e07ir5ZtSE+mw4kSw2NDaUnHJv12C&#10;5PZ995t3p63a7Nd4mE6+rser1oN+t5qBiNTF//CzvTMaxmoMjzPpCMjF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A6szvEAAAA3AAAAA8AAAAAAAAAAAAAAAAAmAIAAGRycy9k&#10;b3ducmV2LnhtbFBLBQYAAAAABAAEAPUAAACJAwAAAAA=&#10;" path="m,130l11,120r13,-6l34,105,47,96,57,89,70,80,80,74,93,65,103,55r13,-6l126,40r10,-9l149,25,159,15,169,9,182,e" filled="f" strokeweight="0">
              <v:path arrowok="t" o:connecttype="custom" o:connectlocs="0,82550;6985,76200;15240,72390;21590,66675;29845,60960;36195,56515;44450,50800;50800,46990;59055,41275;65405,34925;73660,31115;80010,25400;86360,19685;94615,15875;100965,9525;107315,5715;115570,0" o:connectangles="0,0,0,0,0,0,0,0,0,0,0,0,0,0,0,0,0"/>
            </v:shape>
            <v:shape id="Freeform 420" o:spid="_x0000_s1271" style="position:absolute;left:4451;top:139;width:375;height:57;visibility:visible;mso-wrap-style:square;v-text-anchor:top" coordsize="59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XB7MEA&#10;AADcAAAADwAAAGRycy9kb3ducmV2LnhtbESPwWrDMBBE74H+g9hCb7HcNITiRgklYNJrnX7Axtpa&#10;JtbKSJvY/fuqEOhxmJk3zHY/+0HdKKY+sIHnogRF3Abbc2fg61QvX0ElQbY4BCYDP5Rgv3tYbLGy&#10;YeJPujXSqQzhVKEBJzJWWqfWkcdUhJE4e98hepQsY6dtxCnD/aBXZbnRHnvOCw5HOjhqL83VG6iP&#10;ja+v8dwc7WFaXaQTN85izNPj/P4GSmiW//C9/WENvJRr+DuTj4De/Q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NVwezBAAAA3AAAAA8AAAAAAAAAAAAAAAAAmAIAAGRycy9kb3du&#10;cmV2LnhtbFBLBQYAAAAABAAEAPUAAACGAwAAAAA=&#10;" path="m,l3,,8,r2,l16,3r2,l23,3r3,l31,6r2,l36,6r5,l44,9r2,l51,6r3,l59,6e" filled="f" strokeweight="0">
              <v:path arrowok="t" o:connecttype="custom" o:connectlocs="0,0;1905,0;5080,0;6350,0;10160,1905;11430,1905;14605,1905;16510,1905;19685,3810;20955,3810;22860,3810;26035,3810;27940,5715;29210,5715;32385,3810;34290,3810;37465,3810" o:connectangles="0,0,0,0,0,0,0,0,0,0,0,0,0,0,0,0,0"/>
            </v:shape>
            <v:shape id="Freeform 421" o:spid="_x0000_s1272" style="position:absolute;left:4826;top:139;width:279;height:38;visibility:visible;mso-wrap-style:square;v-text-anchor:top" coordsize="44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KB7sQA&#10;AADcAAAADwAAAGRycy9kb3ducmV2LnhtbESPQWsCMRSE70L/Q3iF3jRbiyKrUaQgLRQtru39sXnu&#10;RpOXZZO6a399IxQ8DjPzDbNY9c6KC7XBeFbwPMpAEJdeG64UfB02wxmIEJE1Ws+k4EoBVsuHwQJz&#10;7Tve06WIlUgQDjkqqGNscilDWZPDMPINcfKOvnUYk2wrqVvsEtxZOc6yqXRoOC3U2NBrTeW5+HEK&#10;op2ePr+N6dbX7VuwM/6lj91BqafHfj0HEamP9/B/+10reMkmcDuTjoBc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lyge7EAAAA3AAAAA8AAAAAAAAAAAAAAAAAmAIAAGRycy9k&#10;b3ducmV2LnhtbFBLBQYAAAAABAAEAPUAAACJAwAAAAA=&#10;" path="m,6r3,l5,6r3,l10,6r3,l15,6r3,l21,6r2,l26,6,28,3r3,l33,3r5,l41,3,44,e" filled="f" strokeweight="0">
              <v:path arrowok="t" o:connecttype="custom" o:connectlocs="0,3810;1905,3810;3175,3810;5080,3810;6350,3810;8255,3810;9525,3810;11430,3810;13335,3810;14605,3810;16510,3810;17780,1905;19685,1905;20955,1905;24130,1905;26035,1905;27940,0" o:connectangles="0,0,0,0,0,0,0,0,0,0,0,0,0,0,0,0,0"/>
            </v:shape>
            <v:shape id="Freeform 422" o:spid="_x0000_s1273" style="position:absolute;left:5105;top:19;width:419;height:120;visibility:visible;mso-wrap-style:square;v-text-anchor:top" coordsize="66,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OfaTMUA&#10;AADcAAAADwAAAGRycy9kb3ducmV2LnhtbESPQWvCQBSE74X+h+UVvDUbFaWkrtIaRC8e1B7a22v2&#10;mQSzb5fsauK/dwXB4zAz3zCzRW8acaHW15YVDJMUBHFhdc2lgp/D6v0DhA/IGhvLpOBKHhbz15cZ&#10;Ztp2vKPLPpQiQthnqKAKwWVS+qIigz6xjjh6R9saDFG2pdQtdhFuGjlK06k0WHNcqNDRsqLitD8b&#10;BX/6unO/XT5a2f/1xA23ufne5EoN3vqvTxCB+vAMP9obrWCcTuF+Jh4BOb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59pMxQAAANwAAAAPAAAAAAAAAAAAAAAAAJgCAABkcnMv&#10;ZG93bnJldi54bWxQSwUGAAAAAAQABAD1AAAAigMAAAAA&#10;" path="m,19r2,l7,19r5,-3l15,16r5,-3l25,10r3,l33,6,38,3r3,l46,r5,l53,r5,l64,3r2,e" filled="f" strokeweight="0">
              <v:path arrowok="t" o:connecttype="custom" o:connectlocs="0,12065;1270,12065;4445,12065;7620,10160;9525,10160;12700,8255;15875,6350;17780,6350;20955,3810;24130,1905;26035,1905;29210,0;32385,0;33655,0;36830,0;40640,1905;41910,1905" o:connectangles="0,0,0,0,0,0,0,0,0,0,0,0,0,0,0,0,0"/>
            </v:shape>
            <v:shape id="Freeform 423" o:spid="_x0000_s1274" style="position:absolute;left:5524;top:38;width:425;height:431;visibility:visible;mso-wrap-style:square;v-text-anchor:top" coordsize="67,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SI3G8QA&#10;AADcAAAADwAAAGRycy9kb3ducmV2LnhtbESPT2sCMRTE74LfITyhF6lJW9CyNUpbaBF68g/W42Pz&#10;3CxuXsIm6tpP3wiCx2FmfsNM551rxInaWHvW8DRSIIhLb2quNGzWX4+vIGJCNth4Jg0XijCf9XtT&#10;LIw/85JOq1SJDOFYoAabUiikjKUlh3HkA3H29r51mLJsK2laPGe4a+SzUmPpsOa8YDHQp6XysDo6&#10;Dd8/YeeOHzZtt7tfDPVfLIcqav0w6N7fQCTq0j18ay+Mhhc1geuZfATk7B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kiNxvEAAAA3AAAAA8AAAAAAAAAAAAAAAAAmAIAAGRycy9k&#10;b3ducmV2LnhtbFBLBQYAAAAABAAEAPUAAACJAwAAAAA=&#10;" path="m,l3,7r2,3l10,16r3,6l18,25r3,6l26,34r2,7l33,44r5,6l44,53r5,3l51,59r5,3l62,65r5,3e" filled="f" strokeweight="0">
              <v:path arrowok="t" o:connecttype="custom" o:connectlocs="0,0;1905,4445;3175,6350;6350,10160;8255,13970;11430,15875;13335,19685;16510,21590;17780,26035;20955,27940;24130,31750;27940,33655;31115,35560;32385,37465;35560,39370;39370,41275;42545,43180" o:connectangles="0,0,0,0,0,0,0,0,0,0,0,0,0,0,0,0,0"/>
            </v:shape>
            <v:shape id="Freeform 424" o:spid="_x0000_s1275" style="position:absolute;left:5949;top:374;width:2045;height:95;visibility:visible;mso-wrap-style:square;v-text-anchor:top" coordsize="322,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zTNoMEA&#10;AADcAAAADwAAAGRycy9kb3ducmV2LnhtbERPy4rCMBTdC/MP4Q64EU3HF06nqYgguBDE6gdcmjtN&#10;meamNBlt/94sBJeH8862vW3EnTpfO1bwNUtAEJdO11wpuF0P0w0IH5A1No5JwUAetvnHKMNUuwdf&#10;6F6ESsQQ9ikqMCG0qZS+NGTRz1xLHLlf11kMEXaV1B0+Yrht5DxJ1tJizbHBYEt7Q+Vf8W8V7Ipi&#10;UerJSd8O5oSrYTh+t+elUuPPfvcDIlAf3uKX+6gVLJK4Np6JR0DmT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c0zaDBAAAA3AAAAA8AAAAAAAAAAAAAAAAAmAIAAGRycy9kb3du&#10;cmV2LnhtbFBLBQYAAAAABAAEAPUAAACGAwAAAAA=&#10;" path="m,15r20,l41,12r20,l82,9r20,l122,9,143,6r20,l184,6r18,l222,3r21,l263,3r18,l302,r20,e" filled="f" strokeweight="0">
              <v:path arrowok="t" o:connecttype="custom" o:connectlocs="0,9525;12700,9525;26035,7620;38735,7620;52070,5715;64770,5715;77470,5715;90805,3810;103505,3810;116840,3810;128270,3810;140970,1905;154305,1905;167005,1905;178435,1905;191770,0;204470,0" o:connectangles="0,0,0,0,0,0,0,0,0,0,0,0,0,0,0,0,0"/>
            </v:shape>
            <v:shape id="Freeform 425" o:spid="_x0000_s1276" style="position:absolute;left:7994;top:355;width:64;height:19;visibility:visible;mso-wrap-style:square;v-text-anchor:top" coordsize="10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eNZysYA&#10;AADcAAAADwAAAGRycy9kb3ducmV2LnhtbESPT2vCQBTE7wW/w/KE3upGC7VGVwmCYMFDav1zfWRf&#10;kzTZt2F31fTbdwuCx2FmfsMsVr1pxZWcry0rGI8SEMSF1TWXCg5fm5d3ED4ga2wtk4Jf8rBaDp4W&#10;mGp740+67kMpIoR9igqqELpUSl9UZNCPbEccvW/rDIYoXSm1w1uEm1ZOkuRNGqw5LlTY0bqiotlf&#10;jIJLjtOsyfKfjybf7U7n47E7uI1Sz8M+m4MI1IdH+N7eagWvyQz+z8QjIJ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eNZysYAAADcAAAADwAAAAAAAAAAAAAAAACYAgAAZHJz&#10;L2Rvd25yZXYueG1sUEsFBgAAAAAEAAQA9QAAAIsDAAAAAA==&#10;" path="m,3r,l,,3,,5,r,3l8,3,8,r2,e" filled="f" strokeweight="0">
              <v:path arrowok="t" o:connecttype="custom" o:connectlocs="0,1905;0,1905;0,0;0,0;1905,0;1905,0;1905,0;1905,0;3175,0;3175,0;3175,1905;5080,1905;5080,1905;5080,1905;5080,0;6350,0;6350,0" o:connectangles="0,0,0,0,0,0,0,0,0,0,0,0,0,0,0,0,0"/>
            </v:shape>
            <v:shape id="Freeform 426" o:spid="_x0000_s1277" style="position:absolute;left:8058;width:311;height:355;visibility:visible;mso-wrap-style:square;v-text-anchor:top" coordsize="49,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7yT48IA&#10;AADcAAAADwAAAGRycy9kb3ducmV2LnhtbERPS27CMBDdV+IO1iCxKw5FSmmKQYhP1YoVoQeYxkMS&#10;EY9d24T09vWiUpdP779cD6YTPfnQWlYwm2YgiCurW64VfJ4PjwsQISJr7CyTgh8KsF6NHpZYaHvn&#10;E/VlrEUK4VCggiZGV0gZqoYMhql1xIm7WG8wJuhrqT3eU7jp5FOW5dJgy6mhQUfbhqpreTMKjhtd&#10;n/dvZe8ufvedu/x58fHypdRkPGxeQUQa4r/4z/2uFcxnaX46k46AXP0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/vJPjwgAAANwAAAAPAAAAAAAAAAAAAAAAAJgCAABkcnMvZG93&#10;bnJldi54bWxQSwUGAAAAAAQABAD1AAAAhwMAAAAA&#10;" path="m,56l3,53,5,50r6,-3l13,43r3,-6l18,34r3,-3l23,25r3,-3l28,19r3,-6l34,9,36,6,41,3,44,r5,e" filled="f" strokeweight="0">
              <v:path arrowok="t" o:connecttype="custom" o:connectlocs="0,35560;1905,33655;3175,31750;6985,29845;8255,27305;10160,23495;11430,21590;13335,19685;14605,15875;16510,13970;17780,12065;19685,8255;21590,5715;22860,3810;26035,1905;27940,0;31115,0" o:connectangles="0,0,0,0,0,0,0,0,0,0,0,0,0,0,0,0,0"/>
            </v:shape>
            <v:shape id="Freeform 427" o:spid="_x0000_s1278" style="position:absolute;left:8369;width:406;height:82;visibility:visible;mso-wrap-style:square;v-text-anchor:top" coordsize="64,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O797sQA&#10;AADcAAAADwAAAGRycy9kb3ducmV2LnhtbESPQWsCMRSE74L/ITyhN82uBZGtUapgKYKFqhS9PTbP&#10;zdLNy5JEXf+9KRQ8DjPzDTNbdLYRV/KhdqwgH2UgiEuna64UHPbr4RREiMgaG8ek4E4BFvN+b4aF&#10;djf+pusuViJBOBSowMTYFlKG0pDFMHItcfLOzluMSfpKao+3BLeNHGfZRFqsOS0YbGllqPzdXayC&#10;7cfX8bI3P9upPJnNqVtinPiNUi+D7v0NRKQuPsP/7U+t4DXP4e9MOgJy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ju/e7EAAAA3AAAAA8AAAAAAAAAAAAAAAAAmAIAAGRycy9k&#10;b3ducmV2LnhtbFBLBQYAAAAABAAEAPUAAACJAwAAAAA=&#10;" path="m,l5,,8,r5,l15,r5,3l23,3r5,l33,6r3,l41,6r2,3l49,9r2,l56,13r3,l64,13e" filled="f" strokeweight="0">
              <v:path arrowok="t" o:connecttype="custom" o:connectlocs="0,0;3175,0;5080,0;8255,0;9525,0;12700,1905;14605,1905;17780,1905;20955,3810;22860,3810;26035,3810;27305,5715;31115,5715;32385,5715;35560,8255;37465,8255;40640,8255" o:connectangles="0,0,0,0,0,0,0,0,0,0,0,0,0,0,0,0,0"/>
            </v:shape>
            <v:shape id="Freeform 428" o:spid="_x0000_s1279" style="position:absolute;left:5067;top:488;width:571;height:477;visibility:visible;mso-wrap-style:square;v-text-anchor:top" coordsize="90,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jrGNcUA&#10;AADcAAAADwAAAGRycy9kb3ducmV2LnhtbESPzWrDMBCE74W8g9hAb40cF0pxooQQCLQUDE2TQ26L&#10;tf5JrJWR5Mh9+6pQ6HGYmW+Y9XYyvbiT851lBctFBoK4srrjRsHp6/D0CsIHZI29ZVLwTR62m9nD&#10;GgttI3/S/RgakSDsC1TQhjAUUvqqJYN+YQfi5NXWGQxJukZqhzHBTS/zLHuRBjtOCy0OtG+puh1H&#10;o2A3ni91eXNlrE/h/TyW8SO/RqUe59NuBSLQFP7Df+03reB5mcPvmXQE5OY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OsY1xQAAANwAAAAPAAAAAAAAAAAAAAAAAJgCAABkcnMv&#10;ZG93bnJldi54bWxQSwUGAAAAAAQABAD1AAAAigMAAAAA&#10;" path="m,l8,3r5,4l18,10r8,3l31,19r5,3l41,25r8,6l54,34r5,7l64,44r6,6l75,56r5,6l85,68r5,7e" filled="f" strokeweight="0">
              <v:path arrowok="t" o:connecttype="custom" o:connectlocs="0,0;5080,1905;8255,4445;11430,6350;16510,8255;19685,12065;22860,13970;26035,15875;31115,19685;34290,21590;37465,26035;40640,27940;44450,31750;47625,35560;50800,39370;53975,43180;57150,47625" o:connectangles="0,0,0,0,0,0,0,0,0,0,0,0,0,0,0,0,0"/>
            </v:shape>
            <v:shape id="Freeform 429" o:spid="_x0000_s1280" style="position:absolute;left:5638;top:965;width:51;height:425;visibility:visible;mso-wrap-style:square;v-text-anchor:top" coordsize="8,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yHkHMYA&#10;AADcAAAADwAAAGRycy9kb3ducmV2LnhtbESPT2sCMRTE74LfITyht5q1gpWtUWz9U8VTbUW8PTbP&#10;3cXNy5JEd/32TaHgcZiZ3zCTWWsqcSPnS8sKBv0EBHFmdcm5gp/v1fMYhA/IGivLpOBOHmbTbmeC&#10;qbYNf9FtH3IRIexTVFCEUKdS+qwgg75va+Lona0zGKJ0udQOmwg3lXxJkpE0WHJcKLCmj4Kyy/5q&#10;FHxu14vFabOzr0fHLqmb5fv9sFTqqdfO30AEasMj/N/eaAXDwRD+zsQjIK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yHkHMYAAADcAAAADwAAAAAAAAAAAAAAAACYAgAAZHJz&#10;L2Rvd25yZXYueG1sUEsFBgAAAAAEAAQA9QAAAIsDAAAAAA==&#10;" path="m,l,3,3,6r,3l3,15r,3l5,21r,6l5,30r,7l5,40r3,6l8,49r,6l8,58r,6l8,67e" filled="f" strokeweight="0">
              <v:path arrowok="t" o:connecttype="custom" o:connectlocs="0,0;0,1905;1905,3810;1905,5715;1905,9525;1905,11430;3175,13335;3175,17145;3175,19050;3175,23495;3175,25400;5080,29210;5080,31115;5080,34925;5080,36830;5080,40640;5080,42545" o:connectangles="0,0,0,0,0,0,0,0,0,0,0,0,0,0,0,0,0"/>
            </v:shape>
            <v:shape id="Freeform 430" o:spid="_x0000_s1281" style="position:absolute;left:5689;top:1390;width:114;height:769;visibility:visible;mso-wrap-style:square;v-text-anchor:top" coordsize="18,1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lNIZcMA&#10;AADcAAAADwAAAGRycy9kb3ducmV2LnhtbESPzW7CMBCE70i8g7VIvYEDpfykGIRQK3ot9AGWePOj&#10;xutgOyG8Pa5UieNoZr7RbHa9qUVHzleWFUwnCQjizOqKCwU/58/xCoQPyBpry6TgTh522+Fgg6m2&#10;N/6m7hQKESHsU1RQhtCkUvqsJIN+Yhvi6OXWGQxRukJqh7cIN7WcJclCGqw4LpTY0KGk7PfUGgXt&#10;3bWL3H0c57TuDvnVXGbnt6VSL6N+/w4iUB+e4f/2l1bwOp3D35l4BOT2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lNIZcMAAADcAAAADwAAAAAAAAAAAAAAAACYAgAAZHJzL2Rv&#10;d25yZXYueG1sUEsFBgAAAAAEAAQA9QAAAIgDAAAAAA==&#10;" path="m,l2,7r3,9l5,22r,9l7,38r,9l7,53r,9l10,68r,10l10,84r2,9l12,99r3,6l15,115r3,6e" filled="f" strokeweight="0">
              <v:path arrowok="t" o:connecttype="custom" o:connectlocs="0,0;1270,4445;3175,10160;3175,13970;3175,19685;4445,24130;4445,29845;4445,33655;4445,39370;6350,43180;6350,49530;6350,53340;7620,59055;7620,62865;9525,66675;9525,73025;11430,76835" o:connectangles="0,0,0,0,0,0,0,0,0,0,0,0,0,0,0,0,0"/>
            </v:shape>
            <v:shape id="Freeform 431" o:spid="_x0000_s1282" style="position:absolute;left:5803;top:2159;width:127;height:234;visibility:visible;mso-wrap-style:square;v-text-anchor:top" coordsize="20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6Xza8MA&#10;AADcAAAADwAAAGRycy9kb3ducmV2LnhtbESPS4vCQBCE7wv+h6GFvSw6UVEkOor4BvHgA89Npk2C&#10;mZ6QmY3x3zvCwh6LqvqKms4bU4iaKpdbVtDrRiCIE6tzThVcL5vOGITzyBoLy6TgRQ7ms9bXFGNt&#10;n3yi+uxTESDsYlSQeV/GUrokI4Oua0vi4N1tZdAHWaVSV/gMcFPIfhSNpMGcw0KGJS0zSh7nX6PA&#10;3FYy1fnxwoeabuvBYrz92TmlvtvNYgLCU+P/w3/tvVYw6A3hcyYcATl7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6Xza8MAAADcAAAADwAAAAAAAAAAAAAAAACYAgAAZHJzL2Rv&#10;d25yZXYueG1sUEsFBgAAAAAEAAQA9QAAAIgDAAAAAA==&#10;" path="m,l2,3r,3l5,9r,3l7,15r,3l10,22r,3l12,25r,3l15,31r3,3l20,34r,3e" filled="f" strokeweight="0">
              <v:path arrowok="t" o:connecttype="custom" o:connectlocs="0,0;1270,1905;1270,3810;3175,5715;3175,5715;3175,7620;4445,9525;4445,11430;6350,13970;6350,15875;7620,15875;7620,17780;9525,19685;9525,19685;11430,21590;12700,21590;12700,23495" o:connectangles="0,0,0,0,0,0,0,0,0,0,0,0,0,0,0,0,0"/>
            </v:shape>
            <v:shape id="Freeform 432" o:spid="_x0000_s1283" style="position:absolute;left:5930;top:2336;width:83;height:57;visibility:visible;mso-wrap-style:square;v-text-anchor:top" coordsize="13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DXc5MkA&#10;AADcAAAADwAAAGRycy9kb3ducmV2LnhtbESPT2vCQBTE74V+h+UVeim6UYtodBUV2gYPReMfPD6y&#10;r0lo9m2aXWP67buFQo/DzPyGmS87U4mWGldaVjDoRyCIM6tLzhUcDy+9CQjnkTVWlknBNzlYLu7v&#10;5hhre+M9tanPRYCwi1FB4X0dS+myggy6vq2Jg/dhG4M+yCaXusFbgJtKDqNoLA2WHBYKrGlTUPaZ&#10;Xo2Ccpq+59t2ddpdnpL19PX8/DV8S5R6fOhWMxCeOv8f/msnWsFoMIbfM+EIyMUP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CDXc5MkAAADcAAAADwAAAAAAAAAAAAAAAACYAgAA&#10;ZHJzL2Rvd25yZXYueG1sUEsFBgAAAAAEAAQA9QAAAI4DAAAAAA==&#10;" path="m,9r3,l5,9r3,l8,6r2,l10,3r3,l13,e" filled="f" strokeweight="0">
              <v:path arrowok="t" o:connecttype="custom" o:connectlocs="0,5715;1905,5715;1905,5715;3175,5715;3175,5715;3175,5715;5080,5715;5080,5715;5080,5715;5080,3810;6350,3810;6350,3810;6350,3810;6350,1905;6350,1905;8255,1905;8255,0" o:connectangles="0,0,0,0,0,0,0,0,0,0,0,0,0,0,0,0,0"/>
            </v:shape>
            <v:shape id="Freeform 433" o:spid="_x0000_s1284" style="position:absolute;left:5899;top:1390;width:114;height:946;visibility:visible;mso-wrap-style:square;v-text-anchor:top" coordsize="18,1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4orz8UA&#10;AADcAAAADwAAAGRycy9kb3ducmV2LnhtbESPQWsCMRSE74X+h/AKXopmV2mVrVFEUETooVaF3h6b&#10;193QzcuaRF3/vSkUehxm5htmOu9sIy7kg3GsIB9kIIhLpw1XCvafq/4ERIjIGhvHpOBGAeazx4cp&#10;Ftpd+YMuu1iJBOFQoII6xraQMpQ1WQwD1xIn79t5izFJX0nt8ZrgtpHDLHuVFg2nhRpbWtZU/uzO&#10;VoHXk/fnE+Zbx2t6WXwdzSE7GqV6T93iDUSkLv6H/9obrWCUj+H3TDoCcnY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XiivPxQAAANwAAAAPAAAAAAAAAAAAAAAAAJgCAABkcnMv&#10;ZG93bnJldi54bWxQSwUGAAAAAAQABAD1AAAAigMAAAAA&#10;" path="m18,149r-3,-6l13,133r-3,-9l8,115,5,105,3,96r,-9l,75,,65,,56,,47,,38,,28,3,19r,-9l5,e" filled="f" strokeweight="0">
              <v:path arrowok="t" o:connecttype="custom" o:connectlocs="11430,94615;9525,90805;8255,84455;6350,78740;5080,73025;3175,66675;1905,60960;1905,55245;0,47625;0,41275;0,35560;0,29845;0,24130;0,17780;1905,12065;1905,6350;3175,0" o:connectangles="0,0,0,0,0,0,0,0,0,0,0,0,0,0,0,0,0"/>
            </v:shape>
            <v:shape id="Freeform 434" o:spid="_x0000_s1285" style="position:absolute;left:5930;top:1295;width:1093;height:95;visibility:visible;mso-wrap-style:square;v-text-anchor:top" coordsize="172,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vDwsAA&#10;AADcAAAADwAAAGRycy9kb3ducmV2LnhtbERPTYvCMBC9C/6HMIIX0bQq6naNsgiKJ8HusuehmW1K&#10;m0lpslr/vTkIHh/ve7vvbSNu1PnKsYJ0loAgLpyuuFTw832cbkD4gKyxcUwKHuRhvxsOtphpd+cr&#10;3fJQihjCPkMFJoQ2k9IXhiz6mWuJI/fnOoshwq6UusN7DLeNnCfJSlqsODYYbOlgqKjzf6tgMjnJ&#10;evPr8o9lfTEnmVI/X5NS41H/9QkiUB/e4pf7rBUs0rg2nolHQO6e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fvDwsAAAADcAAAADwAAAAAAAAAAAAAAAACYAgAAZHJzL2Rvd25y&#10;ZXYueG1sUEsFBgAAAAAEAAQA9QAAAIUDAAAAAA==&#10;" path="m,15r13,l23,15r10,l46,15r10,l67,12r10,l87,12r10,l110,9r10,l131,6r10,l151,3r10,l172,e" filled="f" strokeweight="0">
              <v:path arrowok="t" o:connecttype="custom" o:connectlocs="0,9525;8255,9525;14605,9525;20955,9525;29210,9525;35560,9525;42545,7620;48895,7620;55245,7620;61595,7620;69850,5715;76200,5715;83185,3810;89535,3810;95885,1905;102235,1905;109220,0" o:connectangles="0,0,0,0,0,0,0,0,0,0,0,0,0,0,0,0,0"/>
            </v:shape>
            <v:shape id="Freeform 435" o:spid="_x0000_s1286" style="position:absolute;left:7023;top:1098;width:450;height:197;visibility:visible;mso-wrap-style:square;v-text-anchor:top" coordsize="71,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aDnn8IA&#10;AADcAAAADwAAAGRycy9kb3ducmV2LnhtbESPQWvCQBSE7wX/w/IK3uomlYqm2UgRBI9qPejtkX3N&#10;hmbfrtk1xn/fLRR6HGbmG6Zcj7YTA/Whdawgn2UgiGunW24UnD63L0sQISJr7ByTggcFWFeTpxIL&#10;7e58oOEYG5EgHApUYGL0hZShNmQxzJwnTt6X6y3GJPtG6h7vCW47+ZplC2mx5bRg0NPGUP19vFkF&#10;V3/b01vOZz4saDMgm4tvjVLT5/HjHUSkMf6H/9o7rWCer+D3TDoCsvo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5oOefwgAAANwAAAAPAAAAAAAAAAAAAAAAAJgCAABkcnMvZG93&#10;bnJldi54bWxQSwUGAAAAAAQABAD1AAAAhwMAAAAA&#10;" path="m,31r5,l10,28r2,-3l17,22r6,-3l28,16r2,-3l35,9,40,6,43,3,48,r5,l58,r3,l66,r5,3e" filled="f" strokeweight="0">
              <v:path arrowok="t" o:connecttype="custom" o:connectlocs="0,19685;3175,19685;6350,17780;7620,15875;10795,13970;14605,12065;17780,10160;19050,8255;22225,5715;25400,3810;27305,1905;30480,0;33655,0;36830,0;38735,0;41910,0;45085,1905" o:connectangles="0,0,0,0,0,0,0,0,0,0,0,0,0,0,0,0,0"/>
            </v:shape>
            <v:shape id="Freeform 436" o:spid="_x0000_s1287" style="position:absolute;left:7473;top:1117;width:572;height:121;visibility:visible;mso-wrap-style:square;v-text-anchor:top" coordsize="90,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D57EMEA&#10;AADcAAAADwAAAGRycy9kb3ducmV2LnhtbERPy2oCMRTdF/yHcIXuasZUi45GkUKLLUjx8QGXyXUy&#10;mNwMk1THvzeLQpeH816ue+/ElbrYBNYwHhUgiKtgGq41nI4fLzMQMSEbdIFJw50irFeDpyWWJtx4&#10;T9dDqkUO4ViiBptSW0oZK0se4yi0xJk7h85jyrCrpenwlsO9k6oo3qTHhnODxZbeLVWXw6/XMK1b&#10;7342X+7yPZ+oz51V04qV1s/DfrMAkahP/+I/99ZoeFV5fj6Tj4BcP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Q+exDBAAAA3AAAAA8AAAAAAAAAAAAAAAAAmAIAAGRycy9kb3du&#10;cmV2LnhtbFBLBQYAAAAABAAEAPUAAACGAwAAAAA=&#10;" path="m,l5,6r3,4l13,13r5,3l23,19r5,l36,19r5,l46,19r5,l59,19r5,-3l69,16r8,l82,16r8,e" filled="f" strokeweight="0">
              <v:path arrowok="t" o:connecttype="custom" o:connectlocs="0,0;3175,3810;5080,6350;8255,8255;11430,10160;14605,12065;17780,12065;22860,12065;26035,12065;29210,12065;32385,12065;37465,12065;40640,10160;43815,10160;48895,10160;52070,10160;57150,10160" o:connectangles="0,0,0,0,0,0,0,0,0,0,0,0,0,0,0,0,0"/>
            </v:shape>
            <v:shape id="Freeform 437" o:spid="_x0000_s1288" style="position:absolute;left:8045;top:939;width:521;height:280;visibility:visible;mso-wrap-style:square;v-text-anchor:top" coordsize="82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4iCpcYA&#10;AADcAAAADwAAAGRycy9kb3ducmV2LnhtbESPQWvCQBSE7wX/w/KEXkQ3RiiSuoq2RMTSgmkvvT2y&#10;zySYfZtm1yT++25B6HGYmW+Y1WYwteiodZVlBfNZBII4t7riQsHXZzpdgnAeWWNtmRTcyMFmPXpY&#10;YaJtzyfqMl+IAGGXoILS+yaR0uUlGXQz2xAH72xbgz7ItpC6xT7ATS3jKHqSBisOCyU29FJSfsmu&#10;RsHO/siTfDtmUf79Wrl0T/XH+0Spx/GwfQbhafD/4Xv7oBUs4jn8nQlHQK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4iCpcYAAADcAAAADwAAAAAAAAAAAAAAAACYAgAAZHJz&#10;L2Rvd25yZXYueG1sUEsFBgAAAAAEAAQA9QAAAIsDAAAAAA==&#10;" path="m,44r5,l10,41r5,l20,38r5,-4l30,31r6,l43,28r3,-3l51,22r5,-3l61,16r5,-6l71,7,77,4,82,e" filled="f" strokeweight="0">
              <v:path arrowok="t" o:connecttype="custom" o:connectlocs="0,27940;3175,27940;6350,26035;9525,26035;12700,24130;15875,21590;19050,19685;22860,19685;27305,17780;29210,15875;32385,13970;35560,12065;38735,10160;41910,6350;45085,4445;48895,2540;52070,0" o:connectangles="0,0,0,0,0,0,0,0,0,0,0,0,0,0,0,0,0"/>
            </v:shape>
            <v:shape id="Freeform 438" o:spid="_x0000_s1289" style="position:absolute;left:8566;top:939;width:222;height:64;visibility:visible;mso-wrap-style:square;v-text-anchor:top" coordsize="35,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Vi5F8UA&#10;AADcAAAADwAAAGRycy9kb3ducmV2LnhtbESPQWvCQBSE74L/YXlCb7oxLSrRVUpBK7QXU1GPj+wz&#10;CWbfht2tSf99tyD0OMzMN8xq05tG3Mn52rKC6SQBQVxYXXOp4Pi1HS9A+ICssbFMCn7Iw2Y9HKww&#10;07bjA93zUIoIYZ+hgiqENpPSFxUZ9BPbEkfvap3BEKUrpXbYRbhpZJokM2mw5rhQYUtvFRW3/Nso&#10;mO/nnz6RpcsP59PM7U6Xj+79RamnUf+6BBGoD//hR3uvFTynKfydiUdAr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WLkXxQAAANwAAAAPAAAAAAAAAAAAAAAAAJgCAABkcnMv&#10;ZG93bnJldi54bWxQSwUGAAAAAAQABAD1AAAAigMAAAAA&#10;" path="m,l2,,5,,7,r3,l12,r3,l18,4r2,l23,4r2,3l28,7r2,l33,10r2,e" filled="f" strokeweight="0">
              <v:path arrowok="t" o:connecttype="custom" o:connectlocs="0,0;1270,0;3175,0;4445,0;6350,0;7620,0;9525,0;9525,0;11430,2540;12700,2540;14605,2540;15875,4445;17780,4445;19050,4445;19050,4445;20955,6350;22225,6350" o:connectangles="0,0,0,0,0,0,0,0,0,0,0,0,0,0,0,0,0"/>
            </v:shape>
            <v:shape id="Freeform 439" o:spid="_x0000_s1290" style="position:absolute;left:8547;top:1003;width:260;height:1136;visibility:visible;mso-wrap-style:square;v-text-anchor:top" coordsize="41,1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sn6RcYA&#10;AADcAAAADwAAAGRycy9kb3ducmV2LnhtbESPQWvCQBSE74L/YXlCb7pRqZQ0GxFBKJQcYqXt8ZF9&#10;ZqPZt2l21bS/vlsQehxm5hsmWw+2FVfqfeNYwXyWgCCunG64VnB4202fQPiArLF1TAq+ycM6H48y&#10;TLW7cUnXfahFhLBPUYEJoUul9JUhi37mOuLoHV1vMUTZ11L3eItw28pFkqykxYbjgsGOtoaq8/5i&#10;FTwWr2auy1C45tPtDh/vP5fN10mph8mweQYRaAj/4Xv7RStYLpbwdyYeAZn/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sn6RcYAAADcAAAADwAAAAAAAAAAAAAAAACYAgAAZHJz&#10;L2Rvd25yZXYueG1sUEsFBgAAAAAEAAQA9QAAAIsDAAAAAA==&#10;" path="m38,r,12l41,24,38,34r,12l38,58,36,71r-3,9l31,92r-3,13l26,117r-3,9l18,139r-3,9l10,157,5,170,,179e" filled="f" strokeweight="0">
              <v:path arrowok="t" o:connecttype="custom" o:connectlocs="24130,0;24130,7620;26035,15240;24130,21590;24130,29210;24130,36830;22860,45085;20955,50800;19685,58420;17780,66675;16510,74295;14605,80010;11430,88265;9525,93980;6350,99695;3175,107950;0,113665" o:connectangles="0,0,0,0,0,0,0,0,0,0,0,0,0,0,0,0,0"/>
            </v:shape>
            <v:shape id="Freeform 440" o:spid="_x0000_s1291" style="position:absolute;left:8547;top:2139;width:50;height:77;visibility:visible;mso-wrap-style:square;v-text-anchor:top" coordsize="8,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u5LqsYA&#10;AADcAAAADwAAAGRycy9kb3ducmV2LnhtbESPQWvCQBSE74X+h+UVvNVNrRWNboIWBBUPJkp7fWSf&#10;SWj2bcyumv77bqHQ4zAz3zCLtDeNuFHnassKXoYRCOLC6ppLBafj+nkKwnlkjY1lUvBNDtLk8WGB&#10;sbZ3zuiW+1IECLsYFVTet7GUrqjIoBvaljh4Z9sZ9EF2pdQd3gPcNHIURRNpsOawUGFL7xUVX/nV&#10;KLi8rdyn3GnzsZ3ODrt8vTps9plSg6d+OQfhqff/4b/2Rit4HY3h90w4AjL5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u5LqsYAAADcAAAADwAAAAAAAAAAAAAAAACYAgAAZHJz&#10;L2Rvd25yZXYueG1sUEsFBgAAAAAEAAQA9QAAAIsDAAAAAA==&#10;" path="m,l,,3,3r,3l5,6r,3l8,9r,3e" filled="f" strokeweight="0">
              <v:path arrowok="t" o:connecttype="custom" o:connectlocs="0,0;0,0;0,0;1905,1905;1905,1905;1905,1905;1905,1905;1905,3810;1905,3810;3175,3810;3175,5715;3175,5715;3175,5715;3175,5715;5080,5715;5080,7620;5080,7620" o:connectangles="0,0,0,0,0,0,0,0,0,0,0,0,0,0,0,0,0"/>
            </v:shape>
            <v:shape id="Freeform 441" o:spid="_x0000_s1292" style="position:absolute;left:8597;top:2082;width:96;height:134;visibility:visible;mso-wrap-style:square;v-text-anchor:top" coordsize="15,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3YZf8IA&#10;AADcAAAADwAAAGRycy9kb3ducmV2LnhtbESP0YrCMBRE34X9h3CFfZE10aJINUoRhH1YEKsfcGnu&#10;NsXmpjRZrX+/EQQfh5k5w2x2g2vFjfrQeNYwmyoQxJU3DdcaLufD1wpEiMgGW8+k4UEBdtuP0QZz&#10;4+98olsZa5EgHHLUYGPscilDZclhmPqOOHm/vncYk+xraXq8J7hr5VyppXTYcFqw2NHeUnUt/5yG&#10;a5kdJ3Tc48IqVWXBFj/NrND6czwUaxCRhvgOv9rfRkM2X8DzTDoCcvs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ndhl/wgAAANwAAAAPAAAAAAAAAAAAAAAAAJgCAABkcnMvZG93&#10;bnJldi54bWxQSwUGAAAAAAQABAD1AAAAhwMAAAAA&#10;" path="m,21r2,l2,18r3,l7,15r,-3l10,12r,-3l13,6r,-3l15,3,15,e" filled="f" strokeweight="0">
              <v:path arrowok="t" o:connecttype="custom" o:connectlocs="0,13335;1270,13335;1270,11430;3175,11430;3175,11430;4445,9525;4445,9525;4445,7620;6350,7620;6350,5715;6350,5715;8255,3810;8255,3810;8255,1905;8255,1905;9525,1905;9525,0" o:connectangles="0,0,0,0,0,0,0,0,0,0,0,0,0,0,0,0,0"/>
            </v:shape>
            <v:shape id="Freeform 442" o:spid="_x0000_s1293" style="position:absolute;left:8693;top:1022;width:539;height:1060;visibility:visible;mso-wrap-style:square;v-text-anchor:top" coordsize="85,1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XPja8YA&#10;AADcAAAADwAAAGRycy9kb3ducmV2LnhtbESPQWvCQBSE70L/w/IKXqRuGkUkdZVaUOJFMOmhvT2y&#10;r0lo9m3IbjT+e1cQPA4z8w2z2gymEWfqXG1Zwfs0AkFcWF1zqeA7370tQTiPrLGxTAqu5GCzfhmt&#10;MNH2wic6Z74UAcIuQQWV920ipSsqMuimtiUO3p/tDPogu1LqDi8BbhoZR9FCGqw5LFTY0ldFxX/W&#10;GwW+TPP57357jA/L5meb9hNzzXulxq/D5wcIT4N/hh/tVCuYxQu4nwlHQK5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XPja8YAAADcAAAADwAAAAAAAAAAAAAAAACYAgAAZHJz&#10;L2Rvd25yZXYueG1sUEsFBgAAAAAEAAQA9QAAAIsDAAAAAA==&#10;" path="m,167l8,157r5,-9l18,136r5,-10l31,117r5,-12l41,96,46,86,51,74r5,-9l62,52r5,-9l72,31,77,21,82,9,85,e" filled="f" strokeweight="0">
              <v:path arrowok="t" o:connecttype="custom" o:connectlocs="0,106045;5080,99695;8255,93980;11430,86360;14605,80010;19685,74295;22860,66675;26035,60960;29210,54610;32385,46990;35560,41275;39370,33020;42545,27305;45720,19685;48895,13335;52070,5715;53975,0" o:connectangles="0,0,0,0,0,0,0,0,0,0,0,0,0,0,0,0,0"/>
            </v:shape>
            <v:shape id="Freeform 443" o:spid="_x0000_s1294" style="position:absolute;left:9232;top:749;width:743;height:273;visibility:visible;mso-wrap-style:square;v-text-anchor:top" coordsize="117,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knQbcYA&#10;AADcAAAADwAAAGRycy9kb3ducmV2LnhtbESPQWvCQBSE70L/w/IKXkQ3VWpL6ipFlCp4MdWDt0f2&#10;JVnMvg3ZVdN/7xYEj8PMfMPMFp2txZVabxwreBslIIhzpw2XCg6/6+EnCB+QNdaOScEfeVjMX3oz&#10;TLW78Z6uWShFhLBPUUEVQpNK6fOKLPqRa4ijV7jWYoiyLaVu8RbhtpbjJJlKi4bjQoUNLSvKz9nF&#10;KjDbVfGTmGI3qVfnw+C4PZ267F2p/mv3/QUiUBee4Ud7oxVMxh/wfyYeATm/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knQbcYAAADcAAAADwAAAAAAAAAAAAAAAACYAgAAZHJz&#10;L2Rvd25yZXYueG1sUEsFBgAAAAAEAAQA9QAAAIsDAAAAAA==&#10;" path="m,43l7,37r5,-3l20,30r8,-3l35,24r8,-3l48,18r8,l64,15r7,-3l79,12,87,9,94,6r8,l110,3,117,e" filled="f" strokeweight="0">
              <v:path arrowok="t" o:connecttype="custom" o:connectlocs="0,27305;4445,23495;7620,21590;12700,19050;17780,17145;22225,15240;27305,13335;30480,11430;35560,11430;40640,9525;45085,7620;50165,7620;55245,5715;59690,3810;64770,3810;69850,1905;74295,0" o:connectangles="0,0,0,0,0,0,0,0,0,0,0,0,0,0,0,0,0"/>
            </v:shape>
            <v:shape id="Freeform 444" o:spid="_x0000_s1295" style="position:absolute;left:9975;top:647;width:375;height:102;visibility:visible;mso-wrap-style:square;v-text-anchor:top" coordsize="59,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2ZeQ74A&#10;AADcAAAADwAAAGRycy9kb3ducmV2LnhtbERPzWrCQBC+C32HZQq9SJ2oIJK6SikI1ps/DzBkp9nQ&#10;7EzIrpq8ffdQ8Pjx/W92Q2jNnfvYqFiYzwowLJW6RmoL18v+fQ0mJhJHrQpbGDnCbvsy2VDp9CEn&#10;vp9TbXKIxJIs+JS6EjFWngPFmXYsmfvRPlDKsK/R9fTI4aHFRVGsMFAjucFTx1+eq9/zLVgI7fJw&#10;XCMyjkn1Nv0e9eIba99eh88PMImH9BT/uw/OwnKR1+Yz+Qjg9g8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tmXkO+AAAA3AAAAA8AAAAAAAAAAAAAAAAAmAIAAGRycy9kb3ducmV2&#10;LnhtbFBLBQYAAAAABAAEAPUAAACDAwAAAAA=&#10;" path="m,16r3,l8,12r3,l16,12r2,l21,9r5,l28,9r6,l36,9,41,6r3,l49,6,51,3r6,l59,e" filled="f" strokeweight="0">
              <v:path arrowok="t" o:connecttype="custom" o:connectlocs="0,10160;1905,10160;5080,7620;6985,7620;10160,7620;11430,7620;13335,5715;16510,5715;17780,5715;21590,5715;22860,5715;26035,3810;27940,3810;31115,3810;32385,1905;36195,1905;37465,0" o:connectangles="0,0,0,0,0,0,0,0,0,0,0,0,0,0,0,0,0"/>
            </v:shape>
            <v:shape id="Freeform 445" o:spid="_x0000_s1296" style="position:absolute;left:10350;top:647;width:210;height:273;visibility:visible;mso-wrap-style:square;v-text-anchor:top" coordsize="33,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epQMMIA&#10;AADcAAAADwAAAGRycy9kb3ducmV2LnhtbESPQYvCMBSE78L+h/AWvGm6FbRWoyzuCl6t7p4fzbMt&#10;Ni+libb6640geBxm5htmue5NLa7Uusqygq9xBII4t7riQsHxsB0lIJxH1lhbJgU3crBefQyWmGrb&#10;8Z6umS9EgLBLUUHpfZNK6fKSDLqxbYiDd7KtQR9kW0jdYhfgppZxFE2lwYrDQokNbUrKz9nFKEjc&#10;742S7j453uOf/9lpXv31JlNq+Nl/L0B46v07/GrvtIJJPIfnmXAE5Oo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x6lAwwgAAANwAAAAPAAAAAAAAAAAAAAAAAJgCAABkcnMvZG93&#10;bnJldi54bWxQSwUGAAAAAAQABAD1AAAAhwMAAAAA&#10;" path="m,l5,,8,r2,l13,3r3,l18,6r3,3l21,12r2,7l26,22r,3l28,28r,6l31,37r,3l33,43e" filled="f" strokeweight="0">
              <v:path arrowok="t" o:connecttype="custom" o:connectlocs="0,0;3175,0;5080,0;6350,0;8255,1905;10160,1905;11430,3810;13335,5715;13335,7620;14605,12065;16510,13970;16510,15875;17780,17780;17780,21590;19685,23495;19685,25400;20955,27305" o:connectangles="0,0,0,0,0,0,0,0,0,0,0,0,0,0,0,0,0"/>
            </v:shape>
            <v:shape id="Freeform 446" o:spid="_x0000_s1297" style="position:absolute;left:10560;top:920;width:184;height:261;visibility:visible;mso-wrap-style:square;v-text-anchor:top" coordsize="29,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dORSb8A&#10;AADcAAAADwAAAGRycy9kb3ducmV2LnhtbERPzYrCMBC+C75DGMGbpq6wSNcoIriIe5C6PsDQjG20&#10;mYQmtvXtNwdhjx/f/3o72EZ01AbjWMFinoEgLp02XCm4/h5mKxAhImtsHJOCFwXYbsajNeba9VxQ&#10;d4mVSCEcclRQx+hzKUNZk8Uwd544cTfXWowJtpXULfYp3DbyI8s+pUXDqaFGT/uaysflaRXob6NP&#10;92t2fmq/io/OFD+9L5SaTobdF4hIQ/wXv91HrWC5TPPTmXQE5OYP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h05FJvwAAANwAAAAPAAAAAAAAAAAAAAAAAJgCAABkcnMvZG93bnJl&#10;di54bWxQSwUGAAAAAAQABAD1AAAAhAMAAAAA&#10;" path="m,l3,3r,4l6,10r2,3l11,16r,3l13,22r3,3l18,28r3,3l23,34r,3l26,41r3,e" filled="f" strokeweight="0">
              <v:path arrowok="t" o:connecttype="custom" o:connectlocs="0,0;1905,1905;1905,4445;3810,6350;3810,6350;5080,8255;6985,10160;6985,12065;8255,13970;10160,15875;11430,17780;11430,17780;13335,19685;14605,21590;14605,23495;16510,26035;18415,26035" o:connectangles="0,0,0,0,0,0,0,0,0,0,0,0,0,0,0,0,0"/>
            </v:shape>
            <v:shape id="Freeform 447" o:spid="_x0000_s1298" style="position:absolute;left:10629;top:1181;width:115;height:292;visibility:visible;mso-wrap-style:square;v-text-anchor:top" coordsize="18,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0xzfMUA&#10;AADcAAAADwAAAGRycy9kb3ducmV2LnhtbESPT2vCQBTE7wW/w/IEL0U3f2iR6CoiFT30YuzB4yP7&#10;TILZtyG7jeu37xYKPQ4z8xtmvQ2mEyMNrrWsIF0kIIgrq1uuFXxdDvMlCOeRNXaWScGTHGw3k5c1&#10;Fto++Exj6WsRIewKVNB43xdSuqohg25he+Lo3exg0Ec51FIP+Ihw08ksSd6lwZbjQoM97Ruq7uW3&#10;UfB2Crfj7noZs9fPLCvPefhIbVBqNg27FQhPwf+H/9onrSDPU/g9E4+A3P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THN8xQAAANwAAAAPAAAAAAAAAAAAAAAAAJgCAABkcnMv&#10;ZG93bnJldi54bWxQSwUGAAAAAAQABAD1AAAAigMAAAAA&#10;" path="m18,r,3l15,6r,3l15,12r-3,3l12,18r,3l10,24r,3l7,30r,3l5,37,2,40,,43r,3e" filled="f" strokeweight="0">
              <v:path arrowok="t" o:connecttype="custom" o:connectlocs="11430,0;11430,1905;9525,3810;9525,5715;9525,7620;7620,9525;7620,11430;7620,13335;6350,15240;6350,17145;4445,19050;4445,20955;3175,23495;3175,23495;1270,25400;0,27305;0,29210" o:connectangles="0,0,0,0,0,0,0,0,0,0,0,0,0,0,0,0,0"/>
            </v:shape>
            <v:shape id="Freeform 448" o:spid="_x0000_s1299" style="position:absolute;left:10610;top:1473;width:32;height:95;visibility:visible;mso-wrap-style:square;v-text-anchor:top" coordsize="5,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lK9w8YA&#10;AADcAAAADwAAAGRycy9kb3ducmV2LnhtbESP3WrCQBSE7wu+w3KE3kjdaEqR1FVaS6tIEZL2AQ7Z&#10;Y37Mng3ZVaNP7xaEXg4z8w0zX/amESfqXGVZwWQcgSDOra64UPD78/k0A+E8ssbGMim4kIPlYvAw&#10;x0TbM6d0ynwhAoRdggpK79tESpeXZNCNbUscvL3tDPogu0LqDs8Bbho5jaIXabDisFBiS6uS8kN2&#10;NArqHa2/RilvvuP36zHbPte+zj6Uehz2b68gPPX+P3xvb7SCOJ7C35lwBOTi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lK9w8YAAADcAAAADwAAAAAAAAAAAAAAAACYAgAAZHJz&#10;L2Rvd25yZXYueG1sUEsFBgAAAAAEAAQA9QAAAIsDAAAAAA==&#10;" path="m3,l,,,3,,6,,9r3,l3,12r2,3e" filled="f" strokeweight="0">
              <v:path arrowok="t" o:connecttype="custom" o:connectlocs="1905,0;0,0;0,0;0,1905;0,1905;0,1905;0,3810;0,3810;0,3810;0,5715;0,5715;1905,5715;1905,7620;1905,7620;1905,7620;1905,7620;3175,9525" o:connectangles="0,0,0,0,0,0,0,0,0,0,0,0,0,0,0,0,0"/>
            </v:shape>
            <v:shape id="Freeform 449" o:spid="_x0000_s1300" style="position:absolute;left:10642;top:1416;width:292;height:152;visibility:visible;mso-wrap-style:square;v-text-anchor:top" coordsize="46,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Sd7BMIA&#10;AADcAAAADwAAAGRycy9kb3ducmV2LnhtbESPQWvCQBSE7wX/w/KE3upGI1KiqxihIHiqSs+P7DOJ&#10;Zt+G7Ksm/75bEDwOM/MNs9r0rlF36kLt2cB0koAiLrytuTRwPn19fIIKgmyx8UwGBgqwWY/eVphZ&#10;/+Bvuh+lVBHCIUMDlUibaR2KihyGiW+Jo3fxnUOJsiu17fAR4a7RsyRZaIc1x4UKW9pVVNyOv85A&#10;cRhO10SGfO5u+SG/suzpR4x5H/fbJSihXl7hZ3tvDaRpCv9n4hHQ6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VJ3sEwgAAANwAAAAPAAAAAAAAAAAAAAAAAJgCAABkcnMvZG93&#10;bnJldi54bWxQSwUGAAAAAAQABAD1AAAAhwMAAAAA&#10;" path="m,24r3,l5,24r3,l10,24r6,-3l18,21r3,-3l23,15r3,-3l28,9r3,l33,6,36,3,39,r5,l46,e" filled="f" strokeweight="0">
              <v:path arrowok="t" o:connecttype="custom" o:connectlocs="0,15240;1905,15240;3175,15240;5080,15240;6350,15240;10160,13335;11430,13335;13335,11430;14605,9525;16510,7620;17780,5715;19685,5715;20955,3810;22860,1905;24765,0;27940,0;29210,0" o:connectangles="0,0,0,0,0,0,0,0,0,0,0,0,0,0,0,0,0"/>
            </v:shape>
            <v:shape id="Freeform 450" o:spid="_x0000_s1301" style="position:absolute;left:10934;top:1390;width:635;height:83;visibility:visible;mso-wrap-style:square;v-text-anchor:top" coordsize="100,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S5jHMYA&#10;AADcAAAADwAAAGRycy9kb3ducmV2LnhtbESPT2vCQBTE74LfYXlCL6KbNlVK6irFUlBv/jl4fGRf&#10;k6XZtyG7msRP7woFj8PM/IZZrDpbiSs13jhW8DpNQBDnThsuFJyOP5MPED4ga6wck4KePKyWw8EC&#10;M+1a3tP1EAoRIewzVFCGUGdS+rwki37qauLo/brGYoiyKaRusI1wW8m3JJlLi4bjQok1rUvK/w4X&#10;q2Bf7L773uzG3UW3t/X2PDPpeavUy6j7+gQRqAvP8H97oxWk6Ts8zsQjIJ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S5jHMYAAADcAAAADwAAAAAAAAAAAAAAAACYAgAAZHJz&#10;L2Rvd25yZXYueG1sUEsFBgAAAAAEAAQA9QAAAIsDAAAAAA==&#10;" path="m,4l8,r5,l21,r5,l34,4r5,l46,7r5,l57,10r7,l69,13r5,l80,13r7,l92,13r8,-3e" filled="f" strokeweight="0">
              <v:path arrowok="t" o:connecttype="custom" o:connectlocs="0,2540;5080,0;8255,0;13335,0;16510,0;21590,2540;24765,2540;29210,4445;32385,4445;36195,6350;40640,6350;43815,8255;46990,8255;50800,8255;55245,8255;58420,8255;63500,6350" o:connectangles="0,0,0,0,0,0,0,0,0,0,0,0,0,0,0,0,0"/>
            </v:shape>
            <v:shape id="Freeform 451" o:spid="_x0000_s1302" style="position:absolute;left:11569;top:1454;width:165;height:6;visibility:visible;mso-wrap-style:square;v-text-anchor:top" coordsize="26,6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P0eP8QA&#10;AADcAAAADwAAAGRycy9kb3ducmV2LnhtbESPQWvCQBSE70L/w/IK3nSjYinRVdpCQL2IWvH6yD43&#10;odm3Ibua6K93hYLHYWa+YebLzlbiSo0vHSsYDRMQxLnTJRsFv4ds8AnCB2SNlWNScCMPy8Vbb46p&#10;di3v6LoPRkQI+xQVFCHUqZQ+L8iiH7qaOHpn11gMUTZG6gbbCLeVHCfJh7RYclwosKafgvK//cUq&#10;WN832GXTdpuY7112tOvWjE5Gqf579zUDEagLr/B/e6UVTCZTeJ6JR0Au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D9Hj/EAAAA3AAAAA8AAAAAAAAAAAAAAAAAmAIAAGRycy9k&#10;b3ducmV2LnhtbFBLBQYAAAAABAAEAPUAAACJAwAAAAA=&#10;" path="m,l,,3,,5,,8,r2,l13,r2,l18,r3,l23,r3,e" filled="f" strokeweight="0">
              <v:path arrowok="t" o:connecttype="custom" o:connectlocs="0,0;0,0;1905,0;3175,0;3175,0;5080,0;5080,0;6350,0;8255,0;9525,0;9525,0;11430,0;11430,0;13335,0;14605,0;14605,0;16510,0" o:connectangles="0,0,0,0,0,0,0,0,0,0,0,0,0,0,0,0,0"/>
            </v:shape>
            <v:shape id="Freeform 452" o:spid="_x0000_s1303" style="position:absolute;left:10744;top:1454;width:990;height:1606;visibility:visible;mso-wrap-style:square;v-text-anchor:top" coordsize="156,25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wgc0MMA&#10;AADcAAAADwAAAGRycy9kb3ducmV2LnhtbESPQWsCMRCF74L/IYzgRWpWpUG2RhGxUnpzFXsdNtPd&#10;xc1kSVJd/70pFHp8vHnfm7fa9LYVN/KhcaxhNs1AEJfONFxpOJ/eX5YgQkQ22DomDQ8KsFkPByvM&#10;jbvzkW5FrESCcMhRQx1jl0sZyposhqnriJP37bzFmKSvpPF4T3DbynmWKWmx4dRQY0e7mspr8WPT&#10;G+QvRTvZh8fxdf+ZHb6UKoPSejzqt28gIvXx//gv/WE0LBYKfsckAsj1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wgc0MMAAADcAAAADwAAAAAAAAAAAAAAAACYAgAAZHJzL2Rv&#10;d25yZXYueG1sUEsFBgAAAAAEAAQA9QAAAIgDAAAAAA==&#10;" path="m156,r-3,18l148,40r-5,18l138,77r-8,18l120,111r-8,18l102,145,89,160,79,176,66,191,53,204,41,216,25,231,12,241,,253e" filled="f" strokeweight="0">
              <v:path arrowok="t" o:connecttype="custom" o:connectlocs="99060,0;97155,11430;93980,25400;90805,36830;87630,48895;82550,60325;76200,70485;71120,81915;64770,92075;56515,101600;50165,111760;41910,121285;33655,129540;26035,137160;15875,146685;7620,153035;0,160655" o:connectangles="0,0,0,0,0,0,0,0,0,0,0,0,0,0,0,0,0"/>
            </v:shape>
            <v:shape id="Freeform 453" o:spid="_x0000_s1304" style="position:absolute;left:10350;top:3060;width:394;height:216;visibility:visible;mso-wrap-style:square;v-text-anchor:top" coordsize="62,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VsqcUA&#10;AADcAAAADwAAAGRycy9kb3ducmV2LnhtbESPQWvCQBSE7wX/w/IEL0U3raWWNKtoIRB60yr0+Mi+&#10;JtHs27C7Ncm/dwsFj8PMfMNkm8G04krON5YVPC0SEMSl1Q1XCo5f+fwNhA/IGlvLpGAkD5v15CHD&#10;VNue93Q9hEpECPsUFdQhdKmUvqzJoF/Yjjh6P9YZDFG6SmqHfYSbVj4nyas02HBcqLGjj5rKy+HX&#10;KDAFfpYv25Mt8Py93/GudY9jrtRsOmzfQQQawj383y60guVyBX9n4hGQ6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5WypxQAAANwAAAAPAAAAAAAAAAAAAAAAAJgCAABkcnMv&#10;ZG93bnJldi54bWxQSwUGAAAAAAQABAD1AAAAigMAAAAA&#10;" path="m62,l56,3r-2,l49,6r-5,l41,9r-5,l33,12r-5,l26,15r-5,4l18,22r-5,3l10,25,5,28,3,31,,34e" filled="f" strokeweight="0">
              <v:path arrowok="t" o:connecttype="custom" o:connectlocs="39370,0;35560,1905;34290,1905;31115,3810;27940,3810;26035,5715;22860,5715;20955,7620;17780,7620;16510,9525;13335,12065;11430,13970;8255,15875;6350,15875;3175,17780;1905,19685;0,21590" o:connectangles="0,0,0,0,0,0,0,0,0,0,0,0,0,0,0,0,0"/>
            </v:shape>
            <v:shape id="Freeform 454" o:spid="_x0000_s1305" style="position:absolute;left:10350;top:3276;width:146;height:978;visibility:visible;mso-wrap-style:square;v-text-anchor:top" coordsize="23,1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wJRfsAA&#10;AADcAAAADwAAAGRycy9kb3ducmV2LnhtbERPzYrCMBC+C/sOYRb2IppqQaQaRRddBPFg9QGGZEyL&#10;zaQ0We2+/eYgePz4/pfr3jXiQV2oPSuYjDMQxNqbmq2C62U/moMIEdlg45kU/FGA9epjsMTC+Cef&#10;6VFGK1IIhwIVVDG2hZRBV+QwjH1LnLib7xzGBDsrTYfPFO4aOc2ymXRYc2qosKXvivS9/HUK9I+1&#10;2922HNKkqfPTWWt/3Gulvj77zQJEpD6+xS/3wSjI87Q2nUlHQK7+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dwJRfsAAAADcAAAADwAAAAAAAAAAAAAAAACYAgAAZHJzL2Rvd25y&#10;ZXYueG1sUEsFBgAAAAAEAAQA9QAAAIUDAAAAAA==&#10;" path="m,l,12,3,22r,9l5,40r,9l5,59r3,9l8,80r2,10l10,99r3,9l13,117r3,10l18,136r3,9l23,154e" filled="f" strokeweight="0">
              <v:path arrowok="t" o:connecttype="custom" o:connectlocs="0,0;0,7620;1905,13970;1905,19685;3175,25400;3175,31115;3175,37465;5080,43180;5080,50800;6350,57150;6350,62865;8255,68580;8255,74295;10160,80645;11430,86360;13335,92075;14605,97790" o:connectangles="0,0,0,0,0,0,0,0,0,0,0,0,0,0,0,0,0"/>
            </v:shape>
            <v:shape id="Freeform 455" o:spid="_x0000_s1306" style="position:absolute;left:10007;top:4254;width:489;height:413;visibility:visible;mso-wrap-style:square;v-text-anchor:top" coordsize="77,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JxuMYA&#10;AADcAAAADwAAAGRycy9kb3ducmV2LnhtbESPQWvCQBSE74X+h+UVvOmmCQSbukoJSD3Ugxqkx9fs&#10;Mwlm34bsNkn99d2C0OMwM98wq81kWjFQ7xrLCp4XEQji0uqGKwXFaTtfgnAeWWNrmRT8kIPN+vFh&#10;hZm2Ix9oOPpKBAi7DBXU3neZlK6syaBb2I44eBfbG/RB9pXUPY4BbloZR1EqDTYcFmrsKK+pvB6/&#10;jYIDfcr9Mh+K2FD6vs3P5e389aHU7Gl6ewXhafL/4Xt7pxUkyQv8nQlHQK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5JxuMYAAADcAAAADwAAAAAAAAAAAAAAAACYAgAAZHJz&#10;L2Rvd25yZXYueG1sUEsFBgAAAAAEAAQA9QAAAIsDAAAAAA==&#10;" path="m77,l72,7r-2,6l64,16r-5,6l54,25r-5,3l44,31r-5,3l34,34r-5,4l23,41r-5,3l13,47,8,53,6,59,,65e" filled="f" strokeweight="0">
              <v:path arrowok="t" o:connecttype="custom" o:connectlocs="48895,0;45720,4445;44450,8255;40640,10160;37465,13970;34290,15875;31115,17780;27940,19685;24765,21590;21590,21590;18415,24130;14605,26035;11430,27940;8255,29845;5080,33655;3810,37465;0,41275" o:connectangles="0,0,0,0,0,0,0,0,0,0,0,0,0,0,0,0,0"/>
            </v:shape>
            <v:shape id="Freeform 456" o:spid="_x0000_s1307" style="position:absolute;left:10007;top:4667;width:260;height:336;visibility:visible;mso-wrap-style:square;v-text-anchor:top" coordsize="41,5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62eH8IA&#10;AADcAAAADwAAAGRycy9kb3ducmV2LnhtbERPz2vCMBS+D/wfwhO8zdS5FdcZRSaD3WSdo9dH89YU&#10;m5faxLbzrzcHYceP7/d6O9pG9NT52rGCxTwBQVw6XXOl4Pj98bgC4QOyxsYxKfgjD9vN5GGNmXYD&#10;f1Gfh0rEEPYZKjAhtJmUvjRk0c9dSxy5X9dZDBF2ldQdDjHcNvIpSVJpsebYYLCld0PlKb9YBcX1&#10;ejis0uH1HFJz/OnzYv/iCqVm03H3BiLQGP7Fd/enVrB8jvPjmXgE5OY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3rZ4fwgAAANwAAAAPAAAAAAAAAAAAAAAAAJgCAABkcnMvZG93&#10;bnJldi54bWxQSwUGAAAAAAQABAD1AAAAhwMAAAAA&#10;" path="m,l3,3,6,6r2,4l11,13r5,3l18,19r3,3l23,22r3,3l31,28r3,3l36,34r,3l39,44r,3l41,53e" filled="f" strokeweight="0">
              <v:path arrowok="t" o:connecttype="custom" o:connectlocs="0,0;1905,1905;3810,3810;5080,6350;6985,8255;10160,10160;11430,12065;13335,13970;14605,13970;16510,15875;19685,17780;21590,19685;22860,21590;22860,23495;24765,27940;24765,29845;26035,33655" o:connectangles="0,0,0,0,0,0,0,0,0,0,0,0,0,0,0,0,0"/>
            </v:shape>
            <v:shape id="Freeform 457" o:spid="_x0000_s1308" style="position:absolute;left:10267;top:5003;width:553;height:648;visibility:visible;mso-wrap-style:square;v-text-anchor:top" coordsize="87,1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5RosIA&#10;AADcAAAADwAAAGRycy9kb3ducmV2LnhtbESPQWvCQBSE74L/YXlCb7qxFSmpq0hB8GbV2PMj+5oN&#10;Zt+G7DNJ/323UOhxmJlvmM1u9I3qqYt1YAPLRQaKuAy25spAcT3MX0FFQbbYBCYD3xRht51ONpjb&#10;MPCZ+otUKkE45mjAibS51rF05DEuQkucvK/QeZQku0rbDocE941+zrK19lhzWnDY0ruj8n55eAPZ&#10;x2dRytDf+yArd9jTqbidT8Y8zcb9GyihUf7Df+2jNfCyWsLvmXQE9PY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dHlGiwgAAANwAAAAPAAAAAAAAAAAAAAAAAJgCAABkcnMvZG93&#10;bnJldi54bWxQSwUGAAAAAAQABAD1AAAAhwMAAAAA&#10;" path="m,l5,6r6,6l16,18r7,7l29,31r5,6l39,43r5,6l49,55r5,7l59,68r5,6l69,80r8,9l82,96r5,6e" filled="f" strokeweight="0">
              <v:path arrowok="t" o:connecttype="custom" o:connectlocs="0,0;3175,3810;6985,7620;10160,11430;14605,15875;18415,19685;21590,23495;24765,27305;27940,31115;31115,34925;34290,39370;37465,43180;40640,46990;43815,50800;48895,56515;52070,60960;55245,64770" o:connectangles="0,0,0,0,0,0,0,0,0,0,0,0,0,0,0,0,0"/>
            </v:shape>
            <v:shape id="Freeform 458" o:spid="_x0000_s1309" style="position:absolute;left:10820;top:5651;width:70;height:1232;visibility:visible;mso-wrap-style:square;v-text-anchor:top" coordsize="11,1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OhensUA&#10;AADcAAAADwAAAGRycy9kb3ducmV2LnhtbESPW2vCQBSE3wX/w3KEvunGKyW6igiplze1pfp2yB6T&#10;YPZsyK4m/vtuodDHYWa+YRar1pTiSbUrLCsYDiIQxKnVBWcKPs9J/x2E88gaS8uk4EUOVstuZ4Gx&#10;tg0f6XnymQgQdjEqyL2vYildmpNBN7AVcfButjbog6wzqWtsAtyUchRFM2mw4LCQY0WbnNL76WEU&#10;fB8uuE2mxa5KmyT5yMbX1/Frr9Rbr13PQXhq/X/4r73TCsaTEfyeCUdAL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86F6exQAAANwAAAAPAAAAAAAAAAAAAAAAAJgCAABkcnMv&#10;ZG93bnJldi54bWxQSwUGAAAAAAQABAD1AAAAigMAAAAA&#10;" path="m,l,12,3,24,5,37r,12l8,62r,9l11,83r,12l11,108r,12l11,133r,12l11,157,8,170r,12l5,194e" filled="f" strokeweight="0">
              <v:path arrowok="t" o:connecttype="custom" o:connectlocs="0,0;0,7620;1905,15240;3175,23495;3175,31115;5080,39370;5080,45085;6985,52705;6985,60325;6985,68580;6985,76200;6985,84455;6985,92075;6985,99695;5080,107950;5080,115570;3175,123190" o:connectangles="0,0,0,0,0,0,0,0,0,0,0,0,0,0,0,0,0"/>
            </v:shape>
            <v:shape id="Freeform 459" o:spid="_x0000_s1310" style="position:absolute;left:10852;top:6883;width:927;height:1079;visibility:visible;mso-wrap-style:square;v-text-anchor:top" coordsize="146,1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ZIah8MA&#10;AADcAAAADwAAAGRycy9kb3ducmV2LnhtbESPQYvCMBSE74L/ITzBm6ZuZZFqFKkr7kXBKnh9NM+2&#10;2LyUJmr99xtB2OMwM98wi1VnavGg1lWWFUzGEQji3OqKCwXn03Y0A+E8ssbaMil4kYPVst9bYKLt&#10;k4/0yHwhAoRdggpK75tESpeXZNCNbUMcvKttDfog20LqFp8Bbmr5FUXf0mDFYaHEhtKS8lt2Nwqm&#10;h80lfV0PtHf7H5mlcnfKb7FSw0G3noPw1Pn/8Kf9qxXE0xjeZ8IRkM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ZIah8MAAADcAAAADwAAAAAAAAAAAAAAAACYAgAAZHJzL2Rv&#10;d25yZXYueG1sUEsFBgAAAAAEAAQA9QAAAIgDAAAAAA==&#10;" path="m,l11,13r7,9l29,31,39,44r10,9l59,62r11,9l80,81r7,9l98,99r10,9l116,121r7,9l134,142r7,13l146,170e" filled="f" strokeweight="0">
              <v:path arrowok="t" o:connecttype="custom" o:connectlocs="0,0;6985,8255;11430,13970;18415,19685;24765,27940;31115,33655;37465,39370;44450,45085;50800,51435;55245,57150;62230,62865;68580,68580;73660,76835;78105,82550;85090,90170;89535,98425;92710,107950" o:connectangles="0,0,0,0,0,0,0,0,0,0,0,0,0,0,0,0,0"/>
            </v:shape>
            <v:shape id="Freeform 460" o:spid="_x0000_s1311" style="position:absolute;left:11779;top:7962;width:622;height:1474;visibility:visible;mso-wrap-style:square;v-text-anchor:top" coordsize="98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snzZMcA&#10;AADcAAAADwAAAGRycy9kb3ducmV2LnhtbESP3WrCQBSE7wu+w3KE3pmNqYpGVxGlUFohrT+ll4fs&#10;MQlmz4bsVuPbdwuFXg4z8w2zWHWmFldqXWVZwTCKQRDnVldcKDgengdTEM4ja6wtk4I7OVgtew8L&#10;TLW98Qdd974QAcIuRQWl900qpctLMugi2xAH72xbgz7ItpC6xVuAm1omcTyRBisOCyU2tCkpv+y/&#10;jYJsrBN897vtW3b4+nxNTptJNrsr9djv1nMQnjr/H/5rv2gFT6MR/J4JR0Au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7J82THAAAA3AAAAA8AAAAAAAAAAAAAAAAAmAIAAGRy&#10;cy9kb3ducmV2LnhtbFBLBQYAAAAABAAEAPUAAACMAwAAAAA=&#10;" path="m,l11,13,21,25r7,12l36,50r8,15l52,77r5,16l62,108r5,16l72,139r5,16l82,170r3,16l90,201r5,15l98,232e" filled="f" strokeweight="0">
              <v:path arrowok="t" o:connecttype="custom" o:connectlocs="0,0;6985,8255;13335,15875;17780,23495;22860,31750;27940,41275;33020,48895;36195,59055;39370,68580;42545,78740;45720,88265;48895,98425;52070,107950;53975,118110;57150,127635;60325,137160;62230,147320" o:connectangles="0,0,0,0,0,0,0,0,0,0,0,0,0,0,0,0,0"/>
            </v:shape>
            <v:shape id="Freeform 461" o:spid="_x0000_s1312" style="position:absolute;left:12401;top:9436;width:64;height:1568;visibility:visible;mso-wrap-style:square;v-text-anchor:top" coordsize="10,2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3xiC8IA&#10;AADcAAAADwAAAGRycy9kb3ducmV2LnhtbESPQUsDMRSE74L/ITzBm82q1bbbpqUIhV6twnp8bF43&#10;oZuXsHm26783BcHjMDPfMKvNGHp1piH7yAYeJxUo4jZaz52Bz4/dwxxUFmSLfWQy8EMZNuvbmxXW&#10;Nl74nc4H6VSBcK7RgBNJtda5dRQwT2IiLt4xDgGlyKHTdsBLgYdeP1XVqw7ouSw4TPTmqD0dvoOB&#10;rtnJwrvT13aWGu/8tJVEc2Pu78btEpTQKP/hv/beGnievsD1TDkCev0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/fGILwgAAANwAAAAPAAAAAAAAAAAAAAAAAJgCAABkcnMvZG93&#10;bnJldi54bWxQSwUGAAAAAAQABAD1AAAAhwMAAAAA&#10;" path="m,l2,15,5,31,7,46r,16l7,77r3,16l10,108r,15l10,139r,15l10,170r,15l7,201r,15l7,232,5,247e" filled="f" strokeweight="0">
              <v:path arrowok="t" o:connecttype="custom" o:connectlocs="0,0;1270,9525;3175,19685;4445,29210;4445,39370;4445,48895;6350,59055;6350,68580;6350,78105;6350,88265;6350,97790;6350,107950;6350,117475;4445,127635;4445,137160;4445,147320;3175,156845" o:connectangles="0,0,0,0,0,0,0,0,0,0,0,0,0,0,0,0,0"/>
            </v:shape>
            <v:shape id="Freeform 462" o:spid="_x0000_s1313" style="position:absolute;left:12007;top:11004;width:426;height:1213;visibility:visible;mso-wrap-style:square;v-text-anchor:top" coordsize="67,1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aAFFsYA&#10;AADcAAAADwAAAGRycy9kb3ducmV2LnhtbESPQWvCQBSE7wX/w/IEb3WjFpHoKtLS1kMrJnrw+Mg+&#10;N9Hs25BdNf333ULB4zAz3zCLVWdrcaPWV44VjIYJCOLC6YqNgsP+/XkGwgdkjbVjUvBDHlbL3tMC&#10;U+3unNEtD0ZECPsUFZQhNKmUvijJoh+6hjh6J9daDFG2RuoW7xFuazlOkqm0WHFcKLGh15KKS361&#10;Cmb7T5NsJvyVbce7j/xo3prs+6zUoN+t5yACdeER/m9vtILJyxT+zsQjIJ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aAFFsYAAADcAAAADwAAAAAAAAAAAAAAAACYAgAAZHJz&#10;L2Rvd25yZXYueG1sUEsFBgAAAAAEAAQA9QAAAIsDAAAAAA==&#10;" path="m67,l64,12,62,25,59,37,56,49,51,62,49,74,44,86,39,99r-3,12l31,124r-5,9l21,145r-5,13l10,167,5,179,,191e" filled="f" strokeweight="0">
              <v:path arrowok="t" o:connecttype="custom" o:connectlocs="42545,0;40640,7620;39370,15875;37465,23495;35560,31115;32385,39370;31115,46990;27940,54610;24765,62865;22860,70485;19685,78740;16510,84455;13335,92075;10160,100330;6350,106045;3175,113665;0,121285" o:connectangles="0,0,0,0,0,0,0,0,0,0,0,0,0,0,0,0,0"/>
            </v:shape>
            <v:shape id="Freeform 463" o:spid="_x0000_s1314" style="position:absolute;left:12007;top:12217;width:19;height:63;visibility:visible;mso-wrap-style:square;v-text-anchor:top" coordsize="3,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Ys48sQA&#10;AADcAAAADwAAAGRycy9kb3ducmV2LnhtbESPwWrDMBBE74X8g9hAL6WRnZo2caMEEyjUR6eBXBdr&#10;Y5taK2HJjvP3VaHQ4zAzb5jdYTa9mGjwnWUF6SoBQVxb3XGj4Pz18bwB4QOyxt4yKbiTh8N+8bDD&#10;XNsbVzSdQiMihH2OCtoQXC6lr1sy6FfWEUfvageDIcqhkXrAW4SbXq6T5FUa7DgutOjo2FL9fRqN&#10;giq7l+gKTJ+mYizdtuJrX12UelzOxTuIQHP4D/+1P7WCl+wNfs/EIyD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GLOPLEAAAA3AAAAA8AAAAAAAAAAAAAAAAAmAIAAGRycy9k&#10;b3ducmV2LnhtbFBLBQYAAAAABAAEAPUAAACJAwAAAAA=&#10;" path="m,l,,,4,,7r3,l3,10e" filled="f" strokeweight="0">
              <v:path arrowok="t" o:connecttype="custom" o:connectlocs="0,0;0,0;0,0;0,0;0,2540;0,2540;0,2540;0,2540;0,4445;0,4445;0,4445;1905,4445;1905,4445;1905,6350;1905,6350;1905,6350;1905,6350" o:connectangles="0,0,0,0,0,0,0,0,0,0,0,0,0,0,0,0,0"/>
            </v:shape>
            <v:shape id="Freeform 464" o:spid="_x0000_s1315" style="position:absolute;left:12026;top:12280;width:115;height:39;visibility:visible;mso-wrap-style:square;v-text-anchor:top" coordsize="18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XxcacQA&#10;AADcAAAADwAAAGRycy9kb3ducmV2LnhtbERPW0/CMBR+N+E/NIfEN+lQI2SsI2pigpcXBwR4O1kP&#10;W3U9XdoK49/bBxMfv3z3YjnYTpzIB+NYwXSSgSCunTbcKNisX27mIEJE1tg5JgUXCrAsR1cF5tqd&#10;+ZNOVWxECuGQo4I2xj6XMtQtWQwT1xMn7ui8xZigb6T2eE7htpO3WfYgLRpODS329NxS/V39WAVf&#10;H29Ph12l5dZ4E6aX2f71Xa+Uuh4PjwsQkYb4L/5zr7SCu/u0Np1JR0CW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18XGnEAAAA3AAAAA8AAAAAAAAAAAAAAAAAmAIAAGRycy9k&#10;b3ducmV2LnhtbFBLBQYAAAAABAAEAPUAAACJAwAAAAA=&#10;" path="m,l2,,5,,7,r,3l10,3r3,l13,6r2,l15,3r3,e" filled="f" strokeweight="0">
              <v:path arrowok="t" o:connecttype="custom" o:connectlocs="0,0;1270,0;1270,0;3175,0;3175,0;3175,0;4445,0;4445,1905;4445,1905;6350,1905;6350,1905;8255,1905;8255,3810;8255,3810;9525,3810;9525,1905;11430,1905" o:connectangles="0,0,0,0,0,0,0,0,0,0,0,0,0,0,0,0,0"/>
            </v:shape>
            <v:line id="Line 465" o:spid="_x0000_s1316" style="position:absolute;flip:y;visibility:visible" from="12141,12179" to="12217,1229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vYz+ccAAADcAAAADwAAAGRycy9kb3ducmV2LnhtbESPQWsCMRSE7wX/Q3gFbzVbLVW3RpGW&#10;liK0otZDb8/N6+7i5mVJopv++0YoeBxm5htmtoimEWdyvras4H6QgSAurK65VPC1e72bgPABWWNj&#10;mRT8kofFvHczw1zbjjd03oZSJAj7HBVUIbS5lL6oyKAf2JY4eT/WGQxJulJqh12Cm0YOs+xRGqw5&#10;LVTY0nNFxXF7Mgo2n2M+uLdTPMZD97H+3per/ctSqf5tXD6BCBTDNfzfftcKRg9TuJxJR0DO/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69jP5xwAAANwAAAAPAAAAAAAA&#10;AAAAAAAAAKECAABkcnMvZG93bnJldi54bWxQSwUGAAAAAAQABAD5AAAAlQMAAAAA&#10;" strokeweight="0"/>
            <v:shape id="Freeform 466" o:spid="_x0000_s1317" style="position:absolute;left:12039;top:12179;width:248;height:882;visibility:visible;mso-wrap-style:square;v-text-anchor:top" coordsize="39,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VIJCMEA&#10;AADcAAAADwAAAGRycy9kb3ducmV2LnhtbERPTYvCMBC9L/gfwgje1lTFulSjiCAKnuzuwh5nm7Gt&#10;bSalibX+e3MQPD7e92rTm1p01LrSsoLJOAJBnFldcq7g53v/+QXCeWSNtWVS8CAHm/XgY4WJtnc+&#10;U5f6XIQQdgkqKLxvEildVpBBN7YNceAutjXoA2xzqVu8h3BTy2kUxdJgyaGhwIZ2BWVVejMK5rv4&#10;N66q9EBxd10sUnuK/vp/pUbDfrsE4an3b/HLfdQKZvMwP5wJR0Cu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1SCQjBAAAA3AAAAA8AAAAAAAAAAAAAAAAAmAIAAGRycy9kb3du&#10;cmV2LnhtbFBLBQYAAAAABAAEAPUAAACGAwAAAAA=&#10;" path="m28,r6,10l36,19r3,9l39,37r,10l36,53r-2,9l31,71,26,81r-3,6l18,96r-2,9l11,112r-3,9l3,130,,139e" filled="f" strokeweight="0">
              <v:path arrowok="t" o:connecttype="custom" o:connectlocs="17780,0;21590,6350;22860,12065;24765,17780;24765,23495;24765,29845;22860,33655;21590,39370;19685,45085;16510,51435;14605,55245;11430,60960;10160,66675;6985,71120;5080,76835;1905,82550;0,88265" o:connectangles="0,0,0,0,0,0,0,0,0,0,0,0,0,0,0,0,0"/>
            </v:shape>
            <v:shape id="Freeform 467" o:spid="_x0000_s1318" style="position:absolute;left:12039;top:13023;width:102;height:58;visibility:visible;mso-wrap-style:square;v-text-anchor:top" coordsize="16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gV0Z8YA&#10;AADcAAAADwAAAGRycy9kb3ducmV2LnhtbESP0WrCQBRE3wv+w3IF3+om1apEV5HalmpLoeoHXLLX&#10;bDB7N2RXTf6+Wyj4OMzMGWaxam0lrtT40rGCdJiAIM6dLrlQcDy8Pc5A+ICssXJMCjrysFr2HhaY&#10;aXfjH7ruQyEihH2GCkwIdSalzw1Z9ENXE0fv5BqLIcqmkLrBW4TbSj4lyURaLDkuGKzpxVB+3l+s&#10;gq/P0aSbTtN3Nrvvy6x7HW83fqzUoN+u5yACteEe/m9/aAWj5xT+zsQjIJ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gV0Z8YAAADcAAAADwAAAAAAAAAAAAAAAACYAgAAZHJz&#10;L2Rvd25yZXYueG1sUEsFBgAAAAAEAAQA9QAAAIsDAAAAAA==&#10;" path="m,6r3,l3,9r2,l8,9,11,6r2,l13,3,16,e" filled="f" strokeweight="0">
              <v:path arrowok="t" o:connecttype="custom" o:connectlocs="0,3810;1905,3810;1905,3810;1905,5715;3175,5715;3175,5715;3175,5715;5080,5715;5080,5715;6985,3810;6985,3810;6985,3810;8255,3810;8255,1905;8255,1905;8255,1905;10160,0" o:connectangles="0,0,0,0,0,0,0,0,0,0,0,0,0,0,0,0,0"/>
            </v:shape>
            <v:shape id="Freeform 468" o:spid="_x0000_s1319" style="position:absolute;left:12141;top:12592;width:241;height:431;visibility:visible;mso-wrap-style:square;v-text-anchor:top" coordsize="38,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IqvP8UA&#10;AADcAAAADwAAAGRycy9kb3ducmV2LnhtbESPQWvCQBSE74L/YXlCb7rRqtiYVaTQ4qXU2DZen9ln&#10;Esy+Ddmtxn/fLQgeh5n5hknWnanFhVpXWVYwHkUgiHOrKy4UfH+9DRcgnEfWWFsmBTdysF71ewnG&#10;2l45pcveFyJA2MWooPS+iaV0eUkG3cg2xME72dagD7ItpG7xGuCmlpMomkuDFYeFEht6LSk/73+N&#10;gvcIP7NpurvRwX1sFi9Zan+OqVJPg26zBOGp84/wvb3VCp5nE/g/E46AXP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iq8/xQAAANwAAAAPAAAAAAAAAAAAAAAAAJgCAABkcnMv&#10;ZG93bnJldi54bWxQSwUGAAAAAAQABAD1AAAAigMAAAAA&#10;" path="m,68l2,65,5,62,7,56r,-3l10,50r2,-7l15,40r3,-6l20,31r3,-3l25,22r3,-3l30,16,33,9,35,6,38,e" filled="f" strokeweight="0">
              <v:path arrowok="t" o:connecttype="custom" o:connectlocs="0,43180;1270,41275;3175,39370;4445,35560;4445,33655;6350,31750;7620,27305;9525,25400;11430,21590;12700,19685;14605,17780;15875,13970;17780,12065;19050,10160;20955,5715;22225,3810;24130,0" o:connectangles="0,0,0,0,0,0,0,0,0,0,0,0,0,0,0,0,0"/>
            </v:shape>
            <v:line id="Line 469" o:spid="_x0000_s1320" style="position:absolute;visibility:visible" from="12382,12592" to="12414,1259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COhC8UAAADcAAAADwAAAGRycy9kb3ducmV2LnhtbESPT2vCQBTE74V+h+UVetONSjRNXUVE&#10;sb35L9DjI/uaLGbfhuxW47fvFoQeh5n5DTNf9rYRV+q8caxgNExAEJdOG64UnE/bQQbCB2SNjWNS&#10;cCcPy8Xz0xxz7W58oOsxVCJC2OeooA6hzaX0ZU0W/dC1xNH7dp3FEGVXSd3hLcJtI8dJMpUWDceF&#10;Glta11Rejj9WgdlPd+nnrHgr5GYXRl/ZJTP2rNTrS796BxGoD//hR/tDK5ikE/g7E4+AXPw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COhC8UAAADcAAAADwAAAAAAAAAA&#10;AAAAAAChAgAAZHJzL2Rvd25yZXYueG1sUEsFBgAAAAAEAAQA+QAAAJMDAAAAAA==&#10;" strokeweight="0"/>
            <v:shape id="Freeform 470" o:spid="_x0000_s1321" style="position:absolute;left:12414;top:12592;width:114;height:552;visibility:visible;mso-wrap-style:square;v-text-anchor:top" coordsize="18,8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x9V68YA&#10;AADcAAAADwAAAGRycy9kb3ducmV2LnhtbESPQU/CQBSE7yb8h80j8WJkC1UxhYUQI6DeQL0/uq/d&#10;Qvdt6S5Q/r1rYuJxMjPfZKbzztbiTK2vHCsYDhIQxLnTFZcKvj6X988gfEDWWDsmBVfyMJ/1bqaY&#10;aXfhDZ23oRQRwj5DBSaEJpPS54Ys+oFriKNXuNZiiLItpW7xEuG2lqMkeZIWK44LBht6MZQftier&#10;YD/eLN/T4ypd7+6c+S6K1fj1Y6TUbb9bTEAE6sJ/+K/9phWkjw/weyYeATn7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x9V68YAAADcAAAADwAAAAAAAAAAAAAAAACYAgAAZHJz&#10;L2Rvd25yZXYueG1sUEsFBgAAAAAEAAQA9QAAAIsDAAAAAA==&#10;" path="m,l3,6,5,9r,7l8,22r,3l10,31r,6l10,43r3,7l13,53r,6l16,65r,6l16,74r2,6l18,87e" filled="f" strokeweight="0">
              <v:path arrowok="t" o:connecttype="custom" o:connectlocs="0,0;1905,3810;3175,5715;3175,10160;5080,13970;5080,15875;6350,19685;6350,23495;6350,27305;8255,31750;8255,33655;8255,37465;10160,41275;10160,45085;10160,46990;11430,50800;11430,55245" o:connectangles="0,0,0,0,0,0,0,0,0,0,0,0,0,0,0,0,0"/>
            </v:shape>
            <v:shape id="Freeform 471" o:spid="_x0000_s1322" style="position:absolute;left:12528;top:13144;width:83;height:19;visibility:visible;mso-wrap-style:square;v-text-anchor:top" coordsize="13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dxGIcYA&#10;AADcAAAADwAAAGRycy9kb3ducmV2LnhtbESP0WoCMRRE3wv9h3CFvhTNql2R1ShFqRSKD679gNvk&#10;uru6uVmSVLd/3xQKPg4zc4ZZrnvbiiv50DhWMB5lIIi1Mw1XCj6Pb8M5iBCRDbaOScEPBVivHh+W&#10;WBh34wNdy1iJBOFQoII6xq6QMuiaLIaR64iTd3LeYkzSV9J4vCW4beUky2bSYsNpocaONjXpS/lt&#10;Fbzs5s/aHM/Tw8fXrpy5fLv3+qzU06B/XYCI1Md7+L/9bhRM8xz+zqQjIF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dxGIcYAAADcAAAADwAAAAAAAAAAAAAAAACYAgAAZHJz&#10;L2Rvd25yZXYueG1sUEsFBgAAAAAEAAQA9QAAAIsDAAAAAA==&#10;" path="m,l3,r,3l5,3r3,l10,3r3,l13,e" filled="f" strokeweight="0">
              <v:path arrowok="t" o:connecttype="custom" o:connectlocs="0,0;1905,0;1905,0;1905,1905;1905,1905;3175,1905;3175,1905;5080,1905;5080,1905;5080,1905;6350,1905;6350,1905;6350,1905;8255,1905;8255,0;8255,0;8255,0" o:connectangles="0,0,0,0,0,0,0,0,0,0,0,0,0,0,0,0,0"/>
            </v:shape>
            <v:shape id="Freeform 472" o:spid="_x0000_s1323" style="position:absolute;left:12611;top:13100;width:82;height:44;visibility:visible;mso-wrap-style:square;v-text-anchor:top" coordsize="13,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/rsrcYA&#10;AADcAAAADwAAAGRycy9kb3ducmV2LnhtbESPQWsCMRSE74X+h/AKXopmbanIapRSrLae6qp4fd28&#10;bhY3L0sS3e2/bwqFHoeZ+YaZL3vbiCv5UDtWMB5lIIhLp2uuFBz2r8MpiBCRNTaOScE3BVgubm/m&#10;mGvX8Y6uRaxEgnDIUYGJsc2lDKUhi2HkWuLkfTlvMSbpK6k9dgluG/mQZRNpsea0YLClF0PlubhY&#10;BafN6n3bFXr8cTKf63ubrY5+d1ZqcNc/z0BE6uN/+K/9phU8Pk3g90w6AnLx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/rsrcYAAADcAAAADwAAAAAAAAAAAAAAAACYAgAAZHJz&#10;L2Rvd25yZXYueG1sUEsFBgAAAAAEAAQA9QAAAIsDAAAAAA==&#10;" path="m,7l,4r2,l2,,5,,8,r2,l13,e" filled="f" strokeweight="0">
              <v:path arrowok="t" o:connecttype="custom" o:connectlocs="0,4445;0,2540;1270,2540;1270,2540;1270,0;1270,0;1270,0;3175,0;3175,0;3175,0;5080,0;5080,0;5080,0;6350,0;6350,0;6350,0;8255,0" o:connectangles="0,0,0,0,0,0,0,0,0,0,0,0,0,0,0,0,0"/>
            </v:shape>
            <v:shape id="Freeform 473" o:spid="_x0000_s1324" style="position:absolute;left:12693;top:13100;width:857;height:1079;visibility:visible;mso-wrap-style:square;v-text-anchor:top" coordsize="135,1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AW058QA&#10;AADcAAAADwAAAGRycy9kb3ducmV2LnhtbESPQWvCQBSE70L/w/KE3nSjViupq6S2giehqd4f2dds&#10;NPs2ZLea+utdQehxmJlvmMWqs7U4U+srxwpGwwQEceF0xaWC/fdmMAfhA7LG2jEp+CMPq+VTb4Gp&#10;dhf+onMeShEh7FNUYEJoUil9YciiH7qGOHo/rrUYomxLqVu8RLit5ThJZtJixXHBYENrQ8Up/7UK&#10;wmHyUe3ex9f8YF+2s6PJcP2ZKfXc77I3EIG68B9+tLdawWT6Cvcz8QjI5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gFtOfEAAAA3AAAAA8AAAAAAAAAAAAAAAAAmAIAAGRycy9k&#10;b3ducmV2LnhtbFBLBQYAAAAABAAEAPUAAACJAwAAAAA=&#10;" path="m,l7,13r8,9l25,31r8,13l41,53,51,65r8,10l69,84r7,12l84,105r10,10l102,127r8,9l117,149r8,9l135,170e" filled="f" strokeweight="0">
              <v:path arrowok="t" o:connecttype="custom" o:connectlocs="0,0;4445,8255;9525,13970;15875,19685;20955,27940;26035,33655;32385,41275;37465,47625;43815,53340;48260,60960;53340,66675;59690,73025;64770,80645;69850,86360;74295,94615;79375,100330;85725,107950" o:connectangles="0,0,0,0,0,0,0,0,0,0,0,0,0,0,0,0,0"/>
            </v:shape>
            <v:shape id="Freeform 474" o:spid="_x0000_s1325" style="position:absolute;left:12693;top:14179;width:857;height:102;visibility:visible;mso-wrap-style:square;v-text-anchor:top" coordsize="135,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LyKsMA&#10;AADcAAAADwAAAGRycy9kb3ducmV2LnhtbERPTWuDQBC9F/oflin01qxNkxKMq5RApDnVpMnB2+BO&#10;VOLOirtR+++7h0KPj/edZLPpxEiDay0reF1EIIgrq1uuFZy/9y8bEM4ja+wsk4IfcpCljw8JxtpO&#10;fKTx5GsRQtjFqKDxvo+ldFVDBt3C9sSBu9rBoA9wqKUecArhppPLKHqXBlsODQ32tGuoup3uRsEo&#10;67Es2kv5hQc9rfNiWe1XuVLPT/PHFoSn2f+L/9yfWsHbOqwNZ8IRkOk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rLyKsMAAADcAAAADwAAAAAAAAAAAAAAAACYAgAAZHJzL2Rv&#10;d25yZXYueG1sUEsFBgAAAAAEAAQA9QAAAIgDAAAAAA==&#10;" path="m135,l125,r-8,3l110,3,99,7r-7,l84,7r-8,l66,10r-7,l51,10r-8,l33,10r-8,3l18,13,7,13,,16e" filled="f" strokeweight="0">
              <v:path arrowok="t" o:connecttype="custom" o:connectlocs="85725,0;79375,0;74295,1905;69850,1905;62865,4445;58420,4445;53340,4445;48260,4445;41910,6350;37465,6350;32385,6350;27305,6350;20955,6350;15875,8255;11430,8255;4445,8255;0,10160" o:connectangles="0,0,0,0,0,0,0,0,0,0,0,0,0,0,0,0,0"/>
            </v:shape>
            <v:shape id="Freeform 475" o:spid="_x0000_s1326" style="position:absolute;left:12268;top:14262;width:425;height:19;visibility:visible;mso-wrap-style:square;v-text-anchor:top" coordsize="67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vsHxcYA&#10;AADcAAAADwAAAGRycy9kb3ducmV2LnhtbESPT08CMRTE7yZ+h+aZcJOuEEAWChGi0QsH8M/5sX1s&#10;V7evS1vZxU9vSUw8TmbmN5n5srO1OJEPlWMFd/0MBHHhdMWlgrfXp9t7ECEia6wdk4IzBVgurq/m&#10;mGvX8pZOu1iKBOGQowITY5NLGQpDFkPfNcTJOzhvMSbpS6k9tgluaznIsrG0WHFaMNjQ2lDxtfu2&#10;Ctqf0ef+cfMxnRzGTj/r95Wno1Gqd9M9zEBE6uJ/+K/9ohUMR1O4nElHQC5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vsHxcYAAADcAAAADwAAAAAAAAAAAAAAAACYAgAAZHJz&#10;L2Rvd25yZXYueG1sUEsFBgAAAAAEAAQA9QAAAIsDAAAAAA==&#10;" path="m67,3l62,,59,,54,,49,,46,,41,,39,,33,,31,,26,3r-3,l18,3r-3,l10,3,5,3,,3e" filled="f" strokeweight="0">
              <v:path arrowok="t" o:connecttype="custom" o:connectlocs="42545,1905;39370,0;37465,0;34290,0;31115,0;29210,0;26035,0;24765,0;20955,0;19685,0;16510,1905;14605,1905;11430,1905;9525,1905;6350,1905;3175,1905;0,1905" o:connectangles="0,0,0,0,0,0,0,0,0,0,0,0,0,0,0,0,0"/>
            </v:shape>
            <v:shape id="Freeform 476" o:spid="_x0000_s1327" style="position:absolute;left:10966;top:14281;width:1302;height:19;visibility:visible;mso-wrap-style:square;v-text-anchor:top" coordsize="205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aaArcMA&#10;AADcAAAADwAAAGRycy9kb3ducmV2LnhtbERPy2rCQBTdF/yH4QpuSp3UliCpo0jFUtGN8bG+zdwm&#10;wcydODPV+PfOouDycN6TWWcacSHna8sKXocJCOLC6ppLBfvd8mUMwgdkjY1lUnAjD7Np72mCmbZX&#10;3tIlD6WIIewzVFCF0GZS+qIig35oW+LI/VpnMEToSqkdXmO4aeQoSVJpsObYUGFLnxUVp/zPKFib&#10;8/Fn/3V2Lj88pyt7fN8cFlapQb+bf4AI1IWH+N/9rRW8pXF+PBOPgJze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aaArcMAAADcAAAADwAAAAAAAAAAAAAAAACYAgAAZHJzL2Rv&#10;d25yZXYueG1sUEsFBgAAAAAEAAQA9QAAAIgDAAAAAA==&#10;" path="m205,l192,,180,,167,,154,,139,,126,,113,,100,,90,3,77,3,64,3,52,3,39,3,26,3,13,,,e" filled="f" strokeweight="0">
              <v:path arrowok="t" o:connecttype="custom" o:connectlocs="130175,0;121920,0;114300,0;106045,0;97790,0;88265,0;80010,0;71755,0;63500,0;57150,1905;48895,1905;40640,1905;33020,1905;24765,1905;16510,1905;8255,0;0,0" o:connectangles="0,0,0,0,0,0,0,0,0,0,0,0,0,0,0,0,0"/>
            </v:shape>
            <v:shape id="Freeform 477" o:spid="_x0000_s1328" style="position:absolute;left:10153;top:14262;width:813;height:76;visibility:visible;mso-wrap-style:square;v-text-anchor:top" coordsize="128,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kTf48YA&#10;AADcAAAADwAAAGRycy9kb3ducmV2LnhtbESP0WrCQBRE3wv9h+UW+lY3WhSNriJCW2mxYOIHXLLX&#10;bDB7N81uTPx7t1Do4zAzZ5jVZrC1uFLrK8cKxqMEBHHhdMWlglP+9jIH4QOyxtoxKbiRh8368WGF&#10;qXY9H+mahVJECPsUFZgQmlRKXxiy6EeuIY7e2bUWQ5RtKXWLfYTbWk6SZCYtVhwXDDa0M1Rcss4q&#10;6L/M9ONz0mXdbns4fL9jPv9Z5Eo9Pw3bJYhAQ/gP/7X3WsHrbAy/Z+IRkO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kTf48YAAADcAAAADwAAAAAAAAAAAAAAAACYAgAAZHJz&#10;L2Rvd25yZXYueG1sUEsFBgAAAAAEAAQA9QAAAIsDAAAAAA==&#10;" path="m128,3r-5,l116,3r-11,l98,3r-8,l82,3r-7,l64,3,57,,49,,41,3r-7,l23,3,16,6,8,9,,12e" filled="f" strokeweight="0">
              <v:path arrowok="t" o:connecttype="custom" o:connectlocs="81280,1905;78105,1905;73660,1905;66675,1905;62230,1905;57150,1905;52070,1905;47625,1905;40640,1905;36195,0;31115,0;26035,1905;21590,1905;14605,1905;10160,3810;5080,5715;0,7620" o:connectangles="0,0,0,0,0,0,0,0,0,0,0,0,0,0,0,0,0"/>
            </v:shape>
            <v:shape id="Freeform 478" o:spid="_x0000_s1329" style="position:absolute;left:9569;top:14300;width:584;height:57;visibility:visible;mso-wrap-style:square;v-text-anchor:top" coordsize="92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LtKx8UA&#10;AADcAAAADwAAAGRycy9kb3ducmV2LnhtbESPzWrDMBCE74W+g9hCb43sFELiRg4lodBCL/m55LZY&#10;G8uOtXIk1XHfvioEchxm5htmuRptJwbyoXGsIJ9kIIgrpxuuFRz2Hy9zECEia+wck4JfCrAqHx+W&#10;WGh35S0Nu1iLBOFQoAITY19IGSpDFsPE9cTJOzlvMSbpa6k9XhPcdnKaZTNpseG0YLCntaHqvPux&#10;CtpNe/76Xhzz3OdNv5Fm4MvhpNTz0/j+BiLSGO/hW/tTK3idTeH/TDoCsvw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u0rHxQAAANwAAAAPAAAAAAAAAAAAAAAAAJgCAABkcnMv&#10;ZG93bnJldi54bWxQSwUGAAAAAAQABAD1AAAAigMAAAAA&#10;" path="m92,6r-5,l82,6r-7,l69,6,64,3r-7,l51,3r-5,l41,3,34,,28,,23,3r-5,l11,3,5,6,,9e" filled="f" strokeweight="0">
              <v:path arrowok="t" o:connecttype="custom" o:connectlocs="58420,3810;55245,3810;52070,3810;47625,3810;43815,3810;40640,1905;36195,1905;32385,1905;29210,1905;26035,1905;21590,0;17780,0;14605,1905;11430,1905;6985,1905;3175,3810;0,5715" o:connectangles="0,0,0,0,0,0,0,0,0,0,0,0,0,0,0,0,0"/>
            </v:shape>
            <v:shape id="Freeform 479" o:spid="_x0000_s1330" style="position:absolute;left:9036;top:14357;width:533;height:197;visibility:visible;mso-wrap-style:square;v-text-anchor:top" coordsize="84,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f7aosQA&#10;AADcAAAADwAAAGRycy9kb3ducmV2LnhtbESP0WrCQBRE3wv+w3KFvjWbKIhGV9FCwSKlaPyAa/aa&#10;xGTvhuyq8e+7gtDHYWbOMItVbxpxo85VlhUkUQyCOLe64kLBMfv6mIJwHlljY5kUPMjBajl4W2Cq&#10;7Z33dDv4QgQIuxQVlN63qZQuL8mgi2xLHLyz7Qz6ILtC6g7vAW4aOYrjiTRYcVgosaXPkvL6cDUK&#10;NtMd19ludvnx/ehEj/b8fUl+lXof9us5CE+9/w+/2lutYDwZw/NMOAJy+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H+2qLEAAAA3AAAAA8AAAAAAAAAAAAAAAAAmAIAAGRycy9k&#10;b3ducmV2LnhtbFBLBQYAAAAABAAEAPUAAACJAwAAAAA=&#10;" path="m84,l79,3r-5,l69,6,61,9r-5,l51,13r-5,l41,16r-5,l31,19r-6,l20,22r-5,3l10,25,5,28,,31e" filled="f" strokeweight="0">
              <v:path arrowok="t" o:connecttype="custom" o:connectlocs="53340,0;50165,1905;46990,1905;43815,3810;38735,5715;35560,5715;32385,8255;29210,8255;26035,10160;22860,10160;19685,12065;15875,12065;12700,13970;9525,15875;6350,15875;3175,17780;0,19685" o:connectangles="0,0,0,0,0,0,0,0,0,0,0,0,0,0,0,0,0"/>
            </v:shape>
            <v:shape id="Freeform 480" o:spid="_x0000_s1331" style="position:absolute;left:7734;top:14554;width:1302;height:254;visibility:visible;mso-wrap-style:square;v-text-anchor:top" coordsize="205,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Di1SsIA&#10;AADcAAAADwAAAGRycy9kb3ducmV2LnhtbESPQYvCMBSE74L/IbyFvWm6KiLVtIggeN3Wi7dH82yr&#10;zUtoou3ur98sCB6HmW+G2eWj6cSTet9aVvA1T0AQV1a3XCs4l8fZBoQPyBo7y6Tghzzk2XSyw1Tb&#10;gb/pWYRaxBL2KSpoQnCplL5qyKCfW0ccvavtDYYo+1rqHodYbjq5SJK1NNhyXGjQ0aGh6l48jIKl&#10;vVzwuKn3blzeHtXttyzcUCr1+THutyACjeEdftEnHbn1Cv7PxCMgs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MOLVKwgAAANwAAAAPAAAAAAAAAAAAAAAAAJgCAABkcnMvZG93&#10;bnJldi54bWxQSwUGAAAAAAQABAD1AAAAhwMAAAAA&#10;" path="m205,l192,,179,3,166,6,154,9r-13,3l128,15r-13,l102,19,90,22,77,25,64,28,51,31,39,34,26,37r-13,l,40e" filled="f" strokeweight="0">
              <v:path arrowok="t" o:connecttype="custom" o:connectlocs="130175,0;121920,0;113665,1905;105410,3810;97790,5715;89535,7620;81280,9525;73025,9525;64770,12065;57150,13970;48895,15875;40640,17780;32385,19685;24765,21590;16510,23495;8255,23495;0,25400" o:connectangles="0,0,0,0,0,0,0,0,0,0,0,0,0,0,0,0,0"/>
            </v:shape>
            <v:shape id="Freeform 481" o:spid="_x0000_s1332" style="position:absolute;left:6807;top:14808;width:927;height:38;visibility:visible;mso-wrap-style:square;v-text-anchor:top" coordsize="146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exvc8UA&#10;AADcAAAADwAAAGRycy9kb3ducmV2LnhtbESPUWvCMBSF34X9h3AHvs10ymR0RpGhIIIP6/YD7pq7&#10;ttrcxCS21V+/DAY+Hs453+EsVoNpRUc+NJYVPE8yEMSl1Q1XCr4+t0+vIEJE1thaJgVXCrBaPowW&#10;mGvb8wd1RaxEgnDIUUEdo8ulDGVNBsPEOuLk/VhvMCbpK6k99gluWjnNsrk02HBaqNHRe03lqbgY&#10;Bd/7U3Vwvuji7Xg+bBz2m2O3Vmr8OKzfQEQa4j38395pBbP5C/ydSUdAL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17G9zxQAAANwAAAAPAAAAAAAAAAAAAAAAAJgCAABkcnMv&#10;ZG93bnJldi54bWxQSwUGAAAAAAQABAD1AAAAigMAAAAA&#10;" path="m146,l136,r-8,l118,r-8,l100,3,90,3r-8,l72,3r-8,l54,6,44,6r-8,l28,3,18,3r-7,l,e" filled="f" strokeweight="0">
              <v:path arrowok="t" o:connecttype="custom" o:connectlocs="92710,0;86360,0;81280,0;74930,0;69850,0;63500,1905;57150,1905;52070,1905;45720,1905;40640,1905;34290,3810;27940,3810;22860,3810;17780,1905;11430,1905;6985,1905;0,0" o:connectangles="0,0,0,0,0,0,0,0,0,0,0,0,0,0,0,0,0"/>
            </v:shape>
            <v:shape id="Freeform 482" o:spid="_x0000_s1333" style="position:absolute;left:5149;top:14693;width:1658;height:134;visibility:visible;mso-wrap-style:square;v-text-anchor:top" coordsize="261,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+y5pcQA&#10;AADcAAAADwAAAGRycy9kb3ducmV2LnhtbESPQWvCQBSE7wX/w/IEb3WjkSBpNiJGpYVejL309si+&#10;JsHs25BdTfrvu4VCj8PMfMNku8l04kGDay0rWC0jEMSV1S3XCj6up+ctCOeRNXaWScE3Odjls6cM&#10;U21HvtCj9LUIEHYpKmi871MpXdWQQbe0PXHwvuxg0Ac51FIPOAa46eQ6ihJpsOWw0GBPh4aqW3k3&#10;Cs7F3b99mpJXx3hDU4Gb4r20Si3m0/4FhKfJ/4f/2q9aQZwk8HsmHAGZ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fsuaXEAAAA3AAAAA8AAAAAAAAAAAAAAAAAmAIAAGRycy9k&#10;b3ducmV2LnhtbFBLBQYAAAAABAAEAPUAAACJAwAAAAA=&#10;" path="m261,18r-15,3l231,21r-18,l197,21,182,18r-18,l149,15r-18,l115,12,100,9,82,9,67,6,49,3,34,3,18,,,e" filled="f" strokeweight="0">
              <v:path arrowok="t" o:connecttype="custom" o:connectlocs="165735,11430;156210,13335;146685,13335;135255,13335;125095,13335;115570,11430;104140,11430;94615,9525;83185,9525;73025,7620;63500,5715;52070,5715;42545,3810;31115,1905;21590,1905;11430,0;0,0" o:connectangles="0,0,0,0,0,0,0,0,0,0,0,0,0,0,0,0,0"/>
            </v:shape>
            <v:shape id="Freeform 483" o:spid="_x0000_s1334" style="position:absolute;left:4356;top:14497;width:793;height:196;visibility:visible;mso-wrap-style:square;v-text-anchor:top" coordsize="125,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fVIMcYA&#10;AADcAAAADwAAAGRycy9kb3ducmV2LnhtbESPT2sCMRTE7wW/Q3gFL6VmbWGVrVH8w0LxVrWF3h6b&#10;183SzcuySTX66Y1Q8DjMzG+Y2SLaVhyp941jBeNRBoK4crrhWsFhXz5PQfiArLF1TArO5GExHzzM&#10;sNDuxB903IVaJAj7AhWYELpCSl8ZsuhHriNO3o/rLYYk+1rqHk8Jblv5kmW5tNhwWjDY0dpQ9bv7&#10;swomX5+mzL83q0t001KOt2bzdIhKDR/j8g1EoBju4f/2u1bwmk/gdiYdATm/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fVIMcYAAADcAAAADwAAAAAAAAAAAAAAAACYAgAAZHJz&#10;L2Rvd25yZXYueG1sUEsFBgAAAAAEAAQA9QAAAIsDAAAAAA==&#10;" path="m125,31r-7,-3l112,24r-10,l95,21,87,18r-8,l71,15,64,12r-8,l48,9,41,6r-8,l23,3r-8,l8,,,e" filled="f" strokeweight="0">
              <v:path arrowok="t" o:connecttype="custom" o:connectlocs="79375,19685;74930,17780;71120,15240;64770,15240;60325,13335;55245,11430;50165,11430;45085,9525;40640,7620;35560,7620;30480,5715;26035,3810;20955,3810;14605,1905;9525,1905;5080,0;0,0" o:connectangles="0,0,0,0,0,0,0,0,0,0,0,0,0,0,0,0,0"/>
            </v:shape>
            <v:shape id="Freeform 484" o:spid="_x0000_s1335" style="position:absolute;left:2844;top:14103;width:1512;height:394;visibility:visible;mso-wrap-style:square;v-text-anchor:top" coordsize="238,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9AiO78A&#10;AADcAAAADwAAAGRycy9kb3ducmV2LnhtbERPy4rCMBTdC/5DuANuRFMVRDtNRQTB7fjYX5tr25nk&#10;pjSxrfP1ZjEwy8N5Z7vBGtFR62vHChbzBARx4XTNpYLr5TjbgPABWaNxTApe5GGXj0cZptr1/EXd&#10;OZQihrBPUUEVQpNK6YuKLPq5a4gj93CtxRBhW0rdYh/DrZHLJFlLizXHhgobOlRU/JyfVsEt2b/k&#10;o3/e3XRLv9/GLspuMEpNPob9J4hAQ/gX/7lPWsFqHdfGM/EIyPwN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D0CI7vwAAANwAAAAPAAAAAAAAAAAAAAAAAJgCAABkcnMvZG93bnJl&#10;di54bWxQSwUGAAAAAAQABAD1AAAAhAMAAAAA&#10;" path="m238,62l222,56,210,49,194,43,179,37,166,31,151,28,135,25,123,19,107,15,92,12,77,9,61,6,46,3,31,3,15,,,e" filled="f" strokeweight="0">
              <v:path arrowok="t" o:connecttype="custom" o:connectlocs="151130,39370;140970,35560;133350,31115;123190,27305;113665,23495;105410,19685;95885,17780;85725,15875;78105,12065;67945,9525;58420,7620;48895,5715;38735,3810;29210,1905;19685,1905;9525,0;0,0" o:connectangles="0,0,0,0,0,0,0,0,0,0,0,0,0,0,0,0,0"/>
            </v:shape>
            <v:shape id="Freeform 485" o:spid="_x0000_s1336" style="position:absolute;left:603;top:14103;width:2241;height:648;visibility:visible;mso-wrap-style:square;v-text-anchor:top" coordsize="353,1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0zHbcUA&#10;AADcAAAADwAAAGRycy9kb3ducmV2LnhtbESP0WrCQBRE3wv+w3IFX4putDRodBVRhFIQGvUDLtlr&#10;EszeDbtrjP36bqHQx2FmzjCrTW8a0ZHztWUF00kCgriwuuZSweV8GM9B+ICssbFMCp7kYbMevKww&#10;0/bBOXWnUIoIYZ+hgiqENpPSFxUZ9BPbEkfvap3BEKUrpXb4iHDTyFmSpNJgzXGhwpZ2FRW3090o&#10;ePe7/Nq+6qP7mu+7PP38nuJxr9Ro2G+XIAL14T/81/7QCt7SBfyeiUdAr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7TMdtxQAAANwAAAAPAAAAAAAAAAAAAAAAAJgCAABkcnMv&#10;ZG93bnJldi54bWxQSwUGAAAAAAQABAD1AAAAigMAAAAA&#10;" path="m353,l330,6r-21,9l286,22r-20,9l243,40r-21,9l202,56r-23,9l158,71r-23,9l115,86,92,90,69,96,46,99r-23,3l,102e" filled="f" strokeweight="0">
              <v:path arrowok="t" o:connecttype="custom" o:connectlocs="224155,0;209550,3810;196215,9525;181610,13970;168910,19685;154305,25400;140970,31115;128270,35560;113665,41275;100330,45085;85725,50800;73025,54610;58420,57150;43815,60960;29210,62865;14605,64770;0,64770" o:connectangles="0,0,0,0,0,0,0,0,0,0,0,0,0,0,0,0,0"/>
            </v:shape>
            <v:shape id="Freeform 486" o:spid="_x0000_s1337" style="position:absolute;left:165;top:14732;width:438;height:19;visibility:visible;mso-wrap-style:square;v-text-anchor:top" coordsize="69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TWERMIA&#10;AADcAAAADwAAAGRycy9kb3ducmV2LnhtbERPy2rCQBTdC/7DcIXudKKCj9RRxFawuGhNpevbzDUJ&#10;Zu6EmamJf99ZCC4P573adKYWN3K+sqxgPEpAEOdWV1woOH/vhwsQPiBrrC2Tgjt52Kz7vRWm2rZ8&#10;olsWChFD2KeooAyhSaX0eUkG/cg2xJG7WGcwROgKqR22MdzUcpIkM2mw4thQYkO7kvJr9mcUfP6+&#10;GXovuo+TX56n+dG1mfv5Uupl0G1fQQTqwlP8cB+0guk8zo9n4hGQ6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hNYREwgAAANwAAAAPAAAAAAAAAAAAAAAAAJgCAABkcnMvZG93&#10;bnJldi54bWxQSwUGAAAAAAQABAD1AAAAhwMAAAAA&#10;" path="m69,3r-5,l58,,56,,51,,46,,43,,38,,35,,30,,25,,23,,18,,12,,10,,5,,,e" filled="f" strokeweight="0">
              <v:path arrowok="t" o:connecttype="custom" o:connectlocs="43815,1905;40640,1905;36830,0;35560,0;32385,0;29210,0;27305,0;24130,0;22225,0;19050,0;15875,0;14605,0;11430,0;7620,0;6350,0;3175,0;0,0" o:connectangles="0,0,0,0,0,0,0,0,0,0,0,0,0,0,0,0,0"/>
            </v:shape>
            <v:shape id="Freeform 487" o:spid="_x0000_s1338" style="position:absolute;left:165;top:14478;width:241;height:254;visibility:visible;mso-wrap-style:square;v-text-anchor:top" coordsize="38,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uoMBsYA&#10;AADcAAAADwAAAGRycy9kb3ducmV2LnhtbESPQWvCQBSE70L/w/IKvenGBqxEN6FaCqWKYCzU4yP7&#10;mgSzb9PsNsZ/7woFj8PMfMMss8E0oqfO1ZYVTCcRCOLC6ppLBV+H9/EchPPIGhvLpOBCDrL0YbTE&#10;RNsz76nPfSkChF2CCirv20RKV1Rk0E1sSxy8H9sZ9EF2pdQdngPcNPI5imbSYM1hocKW1hUVp/zP&#10;KFht6HOId1v7+4ab4ji3p/z7Ein19Di8LkB4Gvw9/N/+0ArilynczoQjIN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uoMBsYAAADcAAAADwAAAAAAAAAAAAAAAACYAgAAZHJz&#10;L2Rvd25yZXYueG1sUEsFBgAAAAAEAAQA9QAAAIsDAAAAAA==&#10;" path="m,40l2,37r,-3l5,31r,-4l7,24r3,-3l12,18r3,-3l18,12,20,9r3,l25,6,28,3r5,l35,r3,e" filled="f" strokeweight="0">
              <v:path arrowok="t" o:connecttype="custom" o:connectlocs="0,25400;1270,23495;1270,21590;3175,19685;3175,17145;4445,15240;6350,13335;7620,11430;9525,9525;11430,7620;12700,5715;14605,5715;15875,3810;17780,1905;20955,1905;22225,0;24130,0" o:connectangles="0,0,0,0,0,0,0,0,0,0,0,0,0,0,0,0,0"/>
            </v:shape>
            <v:shape id="Freeform 488" o:spid="_x0000_s1339" style="position:absolute;left:387;top:13963;width:70;height:515;visibility:visible;mso-wrap-style:square;v-text-anchor:top" coordsize="11,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3Pn9sUA&#10;AADcAAAADwAAAGRycy9kb3ducmV2LnhtbESPQWvCQBSE74X+h+UVvOmmWlpJ3YRSFCt4qEbx+si+&#10;JqHZt2F3jfHfuwWhx2FmvmEW+WBa0ZPzjWUFz5MEBHFpdcOVgkOxGs9B+ICssbVMCq7kIc8eHxaY&#10;anvhHfX7UIkIYZ+igjqELpXSlzUZ9BPbEUfvxzqDIUpXSe3wEuGmldMkeZUGG44LNXb0WVP5uz8b&#10;Bcvvvti6l9Nq68JutimL9fE6sFKjp+HjHUSgIfyH7+0vrWD2NoW/M/EIyOw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7c+f2xQAAANwAAAAPAAAAAAAAAAAAAAAAAJgCAABkcnMv&#10;ZG93bnJldi54bWxQSwUGAAAAAAQABAD1AAAAigMAAAAA&#10;" path="m3,81l6,75,8,71r,-6l11,62r,-6l11,50r,-3l8,41r,-7l8,31,6,25r,-6l3,16r,-6l,7,,e" filled="f" strokeweight="0">
              <v:path arrowok="t" o:connecttype="custom" o:connectlocs="1905,51435;3810,47625;5080,45085;5080,41275;6985,39370;6985,35560;6985,31750;6985,29845;5080,26035;5080,21590;5080,19685;3810,15875;3810,12065;1905,10160;1905,6350;0,4445;0,0" o:connectangles="0,0,0,0,0,0,0,0,0,0,0,0,0,0,0,0,0"/>
            </v:shape>
            <v:line id="Line 489" o:spid="_x0000_s1340" style="position:absolute;flip:y;visibility:visible" from="387,13595" to="393,139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XLOrsYAAADcAAAADwAAAGRycy9kb3ducmV2LnhtbESPQWsCMRSE70L/Q3iCN81aocrWKNKi&#10;SMEWtR56e25edxc3L0sS3fjvm0Khx2FmvmHmy2gacSPna8sKxqMMBHFhdc2lgs/jejgD4QOyxsYy&#10;KbiTh+XioTfHXNuO93Q7hFIkCPscFVQhtLmUvqjIoB/Zljh539YZDEm6UmqHXYKbRj5m2ZM0WHNa&#10;qLCll4qKy+FqFOzfp3x2m2u8xHO3+/g6lW+n15VSg35cPYMIFMN/+K+91Qom0wn8nklHQC5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Vyzq7GAAAA3AAAAA8AAAAAAAAA&#10;AAAAAAAAoQIAAGRycy9kb3ducmV2LnhtbFBLBQYAAAAABAAEAPkAAACUAwAAAAA=&#10;" strokeweight="0"/>
            <v:shape id="Freeform 490" o:spid="_x0000_s1341" style="position:absolute;left:387;top:12141;width:571;height:1454;visibility:visible;mso-wrap-style:square;v-text-anchor:top" coordsize="90,2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/+6rMQA&#10;AADcAAAADwAAAGRycy9kb3ducmV2LnhtbESPQWvCQBSE70L/w/IEb7oxipY0G2lLpSK9aMXzI/ua&#10;RLNv0+wa03/vCkKPw8x8w6Sr3tSio9ZVlhVMJxEI4tzqigsFh+/1+BmE88gaa8uk4I8crLKnQYqJ&#10;tlfeUbf3hQgQdgkqKL1vEildXpJBN7ENcfB+bGvQB9kWUrd4DXBTyziKFtJgxWGhxIbeS8rP+4sJ&#10;lPkp/oh1/fVrvJGy+9wtj9s3pUbD/vUFhKfe/4cf7Y1WMFvO4X4mHAGZ3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//uqzEAAAA3AAAAA8AAAAAAAAAAAAAAAAAmAIAAGRycy9k&#10;b3ducmV2LnhtbFBLBQYAAAAABAAEAPUAAACJAwAAAAA=&#10;" path="m,229l6,213,8,198r5,-13l18,170r5,-15l29,139r5,-12l41,111,46,99,52,84,59,71,64,56,72,40,77,28,82,12,90,e" filled="f" strokeweight="0">
              <v:path arrowok="t" o:connecttype="custom" o:connectlocs="0,145415;3810,135255;5080,125730;8255,117475;11430,107950;14605,98425;18415,88265;21590,80645;26035,70485;29210,62865;33020,53340;37465,45085;40640,35560;45720,25400;48895,17780;52070,7620;57150,0" o:connectangles="0,0,0,0,0,0,0,0,0,0,0,0,0,0,0,0,0"/>
            </v:shape>
            <v:shape id="Freeform 491" o:spid="_x0000_s1342" style="position:absolute;left:958;top:10629;width:604;height:1512;visibility:visible;mso-wrap-style:square;v-text-anchor:top" coordsize="95,2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I6bv8MA&#10;AADcAAAADwAAAGRycy9kb3ducmV2LnhtbESPQYvCMBSE7wv7H8Jb8LJoqrIqXaOIIAgepFU8P5pn&#10;U2xeuk3U+u+NIOxxmJlvmPmys7W4UesrxwqGgwQEceF0xaWC42HTn4HwAVlj7ZgUPMjDcvH5McdU&#10;uztndMtDKSKEfYoKTAhNKqUvDFn0A9cQR+/sWoshyraUusV7hNtajpJkIi1WHBcMNrQ2VFzyq1XA&#10;2ei029s/8zjsv0+zS2POU86U6n11q18QgbrwH363t1rBePoDrzPxCMjF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I6bv8MAAADcAAAADwAAAAAAAAAAAAAAAACYAgAAZHJzL2Rv&#10;d25yZXYueG1sUEsFBgAAAAAEAAQA9QAAAIgDAAAAAA==&#10;" path="m,238l5,223r8,-16l18,195r5,-16l31,164r5,-15l41,133r8,-12l54,105,59,90,67,74,72,59,77,47,82,31,90,16,95,e" filled="f" strokeweight="0">
              <v:path arrowok="t" o:connecttype="custom" o:connectlocs="0,151130;3175,141605;8255,131445;11430,123825;14605,113665;19685,104140;22860,94615;26035,84455;31115,76835;34290,66675;37465,57150;42545,46990;45720,37465;48895,29845;52070,19685;57150,10160;60325,0" o:connectangles="0,0,0,0,0,0,0,0,0,0,0,0,0,0,0,0,0"/>
            </v:shape>
            <v:shape id="Freeform 492" o:spid="_x0000_s1343" style="position:absolute;left:1282;top:9632;width:280;height:997;visibility:visible;mso-wrap-style:square;v-text-anchor:top" coordsize="44,1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rL9+cYA&#10;AADcAAAADwAAAGRycy9kb3ducmV2LnhtbESP3WrCQBSE74W+w3IKvTObWrEldSNSsIhSsakPcMye&#10;/NDs2Zjdxvj2bkHwcpiZb5j5YjCN6KlztWUFz1EMgji3uuZSweFnNX4D4TyyxsYyKbiQg0X6MJpj&#10;ou2Zv6nPfCkChF2CCirv20RKl1dk0EW2JQ5eYTuDPsiulLrDc4CbRk7ieCYN1hwWKmzpo6L8N/sz&#10;Cja0LvrlcYqbyfZruvs8lZnb7pV6ehyW7yA8Df4evrXXWsHL6wz+z4QjIN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rL9+cYAAADcAAAADwAAAAAAAAAAAAAAAACYAgAAZHJz&#10;L2Rvd25yZXYueG1sUEsFBgAAAAAEAAQA9QAAAIsDAAAAAA==&#10;" path="m44,157r-3,-9l39,139,33,129r-2,-9l26,111r-3,-9l21,92,16,80,13,71,10,62,8,52,5,43,3,31,3,21,,9,,e" filled="f" strokeweight="0">
              <v:path arrowok="t" o:connecttype="custom" o:connectlocs="27940,99695;26035,93980;24765,88265;20955,81915;19685,76200;16510,70485;14605,64770;13335,58420;10160,50800;8255,45085;6350,39370;5080,33020;3175,27305;1905,19685;1905,13335;0,5715;0,0" o:connectangles="0,0,0,0,0,0,0,0,0,0,0,0,0,0,0,0,0"/>
            </v:shape>
            <v:shape id="Freeform 493" o:spid="_x0000_s1344" style="position:absolute;left:1282;top:8020;width:311;height:1612;visibility:visible;mso-wrap-style:square;v-text-anchor:top" coordsize="49,2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t0FaMEA&#10;AADcAAAADwAAAGRycy9kb3ducmV2LnhtbESPQWsCMRSE74X+h/AK3mq2WlRWo4hF6LVaCt4eyXOz&#10;NHlZknR3+++bguBxmJlvmM1u9E70FFMbWMHLtAJBrINpuVHweT4+r0CkjGzQBSYFv5Rgt3182GBt&#10;wsAf1J9yIwqEU40KbM5dLWXSljymaeiIi3cN0WMuMjbSRBwK3Ds5q6qF9NhyWbDY0cGS/j79eAWd&#10;t2/6ovtjNSSWzdfBvcrolJo8jfs1iExjvodv7XejYL5cwv+ZcgTk9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LdBWjBAAAA3AAAAA8AAAAAAAAAAAAAAAAAmAIAAGRycy9kb3du&#10;cmV2LnhtbFBLBQYAAAAABAAEAPUAAACGAwAAAAA=&#10;" path="m,254l,235,,220,,204,3,186,5,170r5,-15l13,139r5,-15l21,109,26,93,28,78,33,65,39,50,41,34,46,19,49,e" filled="f" strokeweight="0">
              <v:path arrowok="t" o:connecttype="custom" o:connectlocs="0,161290;0,149225;0,139700;0,129540;1905,118110;3175,107950;6350,98425;8255,88265;11430,78740;13335,69215;16510,59055;17780,49530;20955,41275;24765,31750;26035,21590;29210,12065;31115,0" o:connectangles="0,0,0,0,0,0,0,0,0,0,0,0,0,0,0,0,0"/>
            </v:shape>
            <v:shape id="Freeform 494" o:spid="_x0000_s1345" style="position:absolute;left:1593;top:7353;width:242;height:667;visibility:visible;mso-wrap-style:square;v-text-anchor:top" coordsize="38,1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AjVPb8A&#10;AADcAAAADwAAAGRycy9kb3ducmV2LnhtbERP3WrCMBS+H/gO4Qi7GTZ1gym1UVQQdrlVH+DQnDbF&#10;5qRtYlvffrkY7PLj+88Ps23FSINvHCtYJykI4tLphmsFt+tltQXhA7LG1jEpeJKHw37xkmOm3cQ/&#10;NBahFjGEfYYKTAhdJqUvDVn0ieuII1e5wWKIcKilHnCK4baV72n6KS02HBsMdnQ2VN6Lh1VQvhXG&#10;YfWsvr1k3RVVf+p1r9Trcj7uQASaw7/4z/2lFXxs4tp4Jh4Buf8F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0CNU9vwAAANwAAAAPAAAAAAAAAAAAAAAAAJgCAABkcnMvZG93bnJl&#10;di54bWxQSwUGAAAAAAQABAD1AAAAhAMAAAAA&#10;" path="m,105l2,99r,-6l5,87,7,81r3,-9l13,65r2,-6l15,53r3,-6l20,41,23,31r2,-6l28,19r3,-6l36,7,38,e" filled="f" strokeweight="0">
              <v:path arrowok="t" o:connecttype="custom" o:connectlocs="0,66675;1270,62865;1270,59055;3175,55245;4445,51435;6350,45720;8255,41275;9525,37465;9525,33655;11430,29845;12700,26035;14605,19685;15875,15875;17780,12065;19685,8255;22860,4445;24130,0" o:connectangles="0,0,0,0,0,0,0,0,0,0,0,0,0,0,0,0,0"/>
            </v:shape>
            <v:shape id="Freeform 495" o:spid="_x0000_s1346" style="position:absolute;left:1835;top:5803;width:1124;height:1550;visibility:visible;mso-wrap-style:square;v-text-anchor:top" coordsize="177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DTMbMQA&#10;AADcAAAADwAAAGRycy9kb3ducmV2LnhtbESPQWsCMRSE74X+h/AK3mpWBa2rUUQp9Kiu0Pb2SJ67&#10;225etps0bv99Iwgeh5n5hlmue9uISJ2vHSsYDTMQxNqZmksFp+L1+QWED8gGG8ek4I88rFePD0vM&#10;jbvwgeIxlCJB2OeooAqhzaX0uiKLfuha4uSdXWcxJNmV0nR4SXDbyHGWTaXFmtNChS1tK9Lfx1+r&#10;INRxV7zPv/abqPXHyH0WP2XcKTV46jcLEIH6cA/f2m9GwWQ2h+uZdATk6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g0zGzEAAAA3AAAAA8AAAAAAAAAAAAAAAAAmAIAAGRycy9k&#10;b3ducmV2LnhtbFBLBQYAAAAABAAEAPUAAACJAwAAAAA=&#10;" path="m,244l8,229,18,214,28,195,39,180,49,164,59,149,69,130,82,115,92,99,103,84,115,68,128,56,138,41,151,28,164,13,177,e" filled="f" strokeweight="0">
              <v:path arrowok="t" o:connecttype="custom" o:connectlocs="0,154940;5080,145415;11430,135890;17780,123825;24765,114300;31115,104140;37465,94615;43815,82550;52070,73025;58420,62865;65405,53340;73025,43180;81280,35560;87630,26035;95885,17780;104140,8255;112395,0" o:connectangles="0,0,0,0,0,0,0,0,0,0,0,0,0,0,0,0,0"/>
            </v:shape>
            <v:shape id="Freeform 496" o:spid="_x0000_s1347" style="position:absolute;left:2959;top:5530;width:323;height:273;visibility:visible;mso-wrap-style:square;v-text-anchor:top" coordsize="51,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vgA+MEA&#10;AADcAAAADwAAAGRycy9kb3ducmV2LnhtbERPTWsCMRC9F/ofwhS8lJpVQWVrlCIIIiiopedhM+4u&#10;JpNtEtfVX28OgsfH+54tOmtESz7UjhUM+hkI4sLpmksFv8fV1xREiMgajWNScKMAi/n72wxz7a68&#10;p/YQS5FCOOSooIqxyaUMRUUWQ981xIk7OW8xJuhLqT1eU7g1cphlY2mx5tRQYUPLiorz4WIVtJPP&#10;Te13xoVo/kbZf7m9T1Zaqd5H9/MNIlIXX+Kne60VjKZpfjqTjoCc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r4APjBAAAA3AAAAA8AAAAAAAAAAAAAAAAAmAIAAGRycy9kb3du&#10;cmV2LnhtbFBLBQYAAAAABAAEAPUAAACGAwAAAAA=&#10;" path="m,43r2,l7,40r3,-3l13,34r2,-3l18,25r5,-3l25,19r3,-3l33,13,36,9,38,6r3,l46,3,48,r3,e" filled="f" strokeweight="0">
              <v:path arrowok="t" o:connecttype="custom" o:connectlocs="0,27305;1270,27305;4445,25400;6350,23495;8255,21590;9525,19685;11430,15875;14605,13970;15875,12065;17780,10160;20955,8255;22860,5715;24130,3810;26035,3810;29210,1905;30480,0;32385,0" o:connectangles="0,0,0,0,0,0,0,0,0,0,0,0,0,0,0,0,0"/>
            </v:shape>
            <v:shape id="Freeform 497" o:spid="_x0000_s1348" style="position:absolute;left:3282;top:4768;width:782;height:762;visibility:visible;mso-wrap-style:square;v-text-anchor:top" coordsize="123,1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b2p5cUA&#10;AADcAAAADwAAAGRycy9kb3ducmV2LnhtbESP3WrCQBSE7wu+w3IE7+rGH0Siq4hY9KaFpH2AY/aY&#10;BHfPhuw2Jj59t1Do5TAz3zDbfW+N6Kj1tWMFs2kCgrhwuuZSwdfn2+sahA/IGo1jUjCQh/1u9LLF&#10;VLsHZ9TloRQRwj5FBVUITSqlLyqy6KeuIY7ezbUWQ5RtKXWLjwi3Rs6TZCUt1hwXKmzoWFFxz7+t&#10;guvzkh3PS7Na5uY0zD+64b3PaqUm4/6wARGoD//hv/ZFK1isZ/B7Jh4Bufs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vanlxQAAANwAAAAPAAAAAAAAAAAAAAAAAJgCAABkcnMv&#10;ZG93bnJldi54bWxQSwUGAAAAAAQABAD1AAAAigMAAAAA&#10;" path="m,120r8,-9l15,105r8,-9l31,89r7,-6l46,74,56,68r8,-6l72,55r7,-9l87,40r8,-9l102,24r8,-9l118,9,123,e" filled="f" strokeweight="0">
              <v:path arrowok="t" o:connecttype="custom" o:connectlocs="0,76200;5080,70485;9525,66675;14605,60960;19685,56515;24130,52705;29210,46990;35560,43180;40640,39370;45720,34925;50165,29210;55245,25400;60325,19685;64770,15240;69850,9525;74930,5715;78105,0" o:connectangles="0,0,0,0,0,0,0,0,0,0,0,0,0,0,0,0,0"/>
            </v:shape>
            <v:shape id="Freeform 498" o:spid="_x0000_s1349" style="position:absolute;left:4064;top:4140;width:355;height:628;visibility:visible;mso-wrap-style:square;v-text-anchor:top" coordsize="56,9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FMLmMUA&#10;AADcAAAADwAAAGRycy9kb3ducmV2LnhtbESPQWvCQBSE7wX/w/KE3urGWEqIriJSQQqFNvHi7ZF9&#10;JsHs23R3jWl/fbdQ8DjMzDfMajOaTgzkfGtZwXyWgCCurG65VnAs908ZCB+QNXaWScE3edisJw8r&#10;zLW98ScNRahFhLDPUUETQp9L6auGDPqZ7Ymjd7bOYIjS1VI7vEW46WSaJC/SYMtxocGedg1Vl+Jq&#10;FJT0PLyl8kOXpX6vX09fVeF+MqUep+N2CSLQGO7h//ZBK1hkKfydiUdAr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UwuYxQAAANwAAAAPAAAAAAAAAAAAAAAAAJgCAABkcnMv&#10;ZG93bnJldi54bWxQSwUGAAAAAAQABAD1AAAAigMAAAAA&#10;" path="m,99l5,96r5,-7l15,83r5,-3l25,74r5,-6l36,65r5,-6l43,52r5,-6l51,40r3,-9l54,25,56,15,54,9,54,e" filled="f" strokeweight="0">
              <v:path arrowok="t" o:connecttype="custom" o:connectlocs="0,62865;3175,60960;6350,56515;9525,52705;12700,50800;15875,46990;19050,43180;22860,41275;26035,37465;27305,33020;30480,29210;32385,25400;34290,19685;34290,15875;35560,9525;34290,5715;34290,0" o:connectangles="0,0,0,0,0,0,0,0,0,0,0,0,0,0,0,0,0"/>
            </v:shape>
            <v:shape id="Freeform 499" o:spid="_x0000_s1350" style="position:absolute;left:4127;top:2768;width:279;height:1372;visibility:visible;mso-wrap-style:square;v-text-anchor:top" coordsize="44,2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evsJMMA&#10;AADcAAAADwAAAGRycy9kb3ducmV2LnhtbESPQWvCQBSE74X+h+UJvdWNDZWYukopFLwmKl4f2dds&#10;MPs2zW7N+u/dguBxmJlvmPU22l5caPSdYwWLeQaCuHG641bBYf/9WoDwAVlj75gUXMnDdvP8tMZS&#10;u4krutShFQnCvkQFJoShlNI3hiz6uRuIk/fjRoshybGVesQpwW0v37JsKS12nBYMDvRlqDnXf1bB&#10;e1zVZl8caTrH1e731FY6HyqlXmbx8wNEoBge4Xt7pxXkRQ7/Z9IRkJsb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evsJMMAAADcAAAADwAAAAAAAAAAAAAAAACYAgAAZHJzL2Rv&#10;d25yZXYueG1sUEsFBgAAAAAEAAQA9QAAAIgDAAAAAA==&#10;" path="m44,216l41,200,38,188,36,173,33,160,31,148r,-15l28,120,26,105,23,92,20,80,18,65,15,52,13,40,10,27,5,12,,e" filled="f" strokeweight="0">
              <v:path arrowok="t" o:connecttype="custom" o:connectlocs="27940,137160;26035,127000;24130,119380;22860,109855;20955,101600;19685,93980;19685,84455;17780,76200;16510,66675;14605,58420;12700,50800;11430,41275;9525,33020;8255,25400;6350,17145;3175,7620;0,0" o:connectangles="0,0,0,0,0,0,0,0,0,0,0,0,0,0,0,0,0"/>
            </v:shape>
            <v:shape id="Freeform 500" o:spid="_x0000_s1351" style="position:absolute;left:3689;top:2197;width:438;height:571;visibility:visible;mso-wrap-style:square;v-text-anchor:top" coordsize="69,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vnHdMUA&#10;AADcAAAADwAAAGRycy9kb3ducmV2LnhtbESPT2sCMRTE70K/Q3iF3jRbK7JsjSJSQZCCfw+9PTfP&#10;3cXNy5JETb+9KRQ8DjPzG2Yyi6YVN3K+sazgfZCBIC6tbrhScNgv+zkIH5A1tpZJwS95mE1fehMs&#10;tL3zlm67UIkEYV+ggjqErpDSlzUZ9APbESfvbJ3BkKSrpHZ4T3DTymGWjaXBhtNCjR0taiovu6tR&#10;cIrXNW1+9qsunr+Oo8XcfVdurdTba5x/gggUwzP8315pBR/5CP7OpCMgp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+cd0xQAAANwAAAAPAAAAAAAAAAAAAAAAAJgCAABkcnMv&#10;ZG93bnJldi54bWxQSwUGAAAAAAQABAD1AAAAigMAAAAA&#10;" path="m69,90l66,84,64,77,61,68,59,62,56,53,54,46,49,40,46,34,41,25,36,19,31,16,26,9,20,6,15,3,8,,,e" filled="f" strokeweight="0">
              <v:path arrowok="t" o:connecttype="custom" o:connectlocs="43815,57150;41910,53340;40640,48895;38735,43180;37465,39370;35560,33655;34290,29210;31115,25400;29210,21590;26035,15875;22860,12065;19685,10160;16510,5715;12700,3810;9525,1905;5080,0;0,0" o:connectangles="0,0,0,0,0,0,0,0,0,0,0,0,0,0,0,0,0"/>
            </v:shape>
            <v:shape id="Freeform 501" o:spid="_x0000_s1352" style="position:absolute;left:3251;top:2197;width:438;height:38;visibility:visible;mso-wrap-style:square;v-text-anchor:top" coordsize="69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U9o/cUA&#10;AADcAAAADwAAAGRycy9kb3ducmV2LnhtbESPQWvCQBSE74X+h+UVvNWNFkuMrlIKQj1UMCri7ZF9&#10;JsHs25DdxNRf7woFj8PMfMPMl72pREeNKy0rGA0jEMSZ1SXnCva71XsMwnlkjZVlUvBHDpaL15c5&#10;JtpeeUtd6nMRIOwSVFB4XydSuqwgg25oa+LgnW1j0AfZ5FI3eA1wU8lxFH1KgyWHhQJr+i4ou6St&#10;UdCd4ptb7227SQ/TYzzyUfubX5QavPVfMxCeev8M/7d/tIKPeAKPM+EIyM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T2j9xQAAANwAAAAPAAAAAAAAAAAAAAAAAJgCAABkcnMv&#10;ZG93bnJldi54bWxQSwUGAAAAAAQABAD1AAAAigMAAAAA&#10;" path="m69,l64,,61,,56,,51,,46,,43,,38,,33,,28,,25,,20,,18,,13,3,7,3,5,3,,6e" filled="f" strokeweight="0">
              <v:path arrowok="t" o:connecttype="custom" o:connectlocs="43815,0;40640,0;38735,0;35560,0;32385,0;29210,0;27305,0;24130,0;20955,0;17780,0;15875,0;12700,0;11430,0;8255,1905;4445,1905;3175,1905;0,3810" o:connectangles="0,0,0,0,0,0,0,0,0,0,0,0,0,0,0,0,0"/>
            </v:shape>
            <v:shape id="Freeform 502" o:spid="_x0000_s1353" style="position:absolute;left:3073;top:2197;width:178;height:57;visibility:visible;mso-wrap-style:square;v-text-anchor:top" coordsize="28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KlpesUA&#10;AADcAAAADwAAAGRycy9kb3ducmV2LnhtbESPQWvCQBSE70L/w/IK3nSjgoToKiI0VOjBqhR6e2af&#10;2WD2bZrdauqv7wqCx2FmvmHmy87W4kKtrxwrGA0TEMSF0xWXCg77t0EKwgdkjbVjUvBHHpaLl94c&#10;M+2u/EmXXShFhLDPUIEJocmk9IUhi37oGuLonVxrMUTZllK3eI1wW8txkkylxYrjgsGG1oaK8+7X&#10;Ktikx+3EH2T+9X3LPxqT/5zHjEr1X7vVDESgLjzDj/a7VjBJp3A/E4+AXPw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qWl6xQAAANwAAAAPAAAAAAAAAAAAAAAAAJgCAABkcnMv&#10;ZG93bnJldi54bWxQSwUGAAAAAAQABAD1AAAAigMAAAAA&#10;" path="m28,6r-3,l23,6,20,9r-2,l15,9r-3,l10,9,7,6,5,6,2,6,2,3,,3,,e" filled="f" strokeweight="0">
              <v:path arrowok="t" o:connecttype="custom" o:connectlocs="17780,3810;15875,3810;15875,3810;14605,3810;12700,5715;11430,5715;11430,5715;9525,5715;7620,5715;6350,5715;4445,3810;4445,3810;3175,3810;1270,3810;1270,1905;0,1905;0,0" o:connectangles="0,0,0,0,0,0,0,0,0,0,0,0,0,0,0,0,0"/>
            </v:shape>
            <v:shape id="Freeform 503" o:spid="_x0000_s1354" style="position:absolute;left:3086;top:1155;width:133;height:432;visibility:visible;mso-wrap-style:square;v-text-anchor:top" coordsize="21,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z4bx8YA&#10;AADcAAAADwAAAGRycy9kb3ducmV2LnhtbESPwW7CMBBE70j8g7VIvYFDkUIacCJaqS3trWkPcFvF&#10;SxIRr0PsQvh7XAmpx9HsvNlZ54NpxZl611hWMJ9FIIhLqxuuFPx8v04TEM4ja2wtk4IrOciz8WiN&#10;qbYX/qJz4SsRIOxSVFB736VSurImg25mO+LgHWxv0AfZV1L3eAlw08rHKIqlwYZDQ40dvdRUHotf&#10;E97YDd1p8VY9n97jecwf++Ip+bwq9TAZNisQngb/f3xPb7WCRbKEvzGBADK7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z4bx8YAAADcAAAADwAAAAAAAAAAAAAAAACYAgAAZHJz&#10;L2Rvd25yZXYueG1sUEsFBgAAAAAEAAQA9QAAAIsDAAAAAA==&#10;" path="m3,68l,65,,59,,56,,50,,47,3,44r,-7l5,34,8,28r,-3l10,22r3,-3l16,13r2,-3l18,7,21,e" filled="f" strokeweight="0">
              <v:path arrowok="t" o:connecttype="custom" o:connectlocs="1905,43180;0,41275;0,37465;0,35560;0,31750;0,29845;1905,27940;1905,23495;3175,21590;5080,17780;5080,15875;6350,13970;8255,12065;10160,8255;11430,6350;11430,4445;13335,0" o:connectangles="0,0,0,0,0,0,0,0,0,0,0,0,0,0,0,0,0"/>
            </v:shape>
            <v:line id="Line 504" o:spid="_x0000_s1355" style="position:absolute;flip:y;visibility:visible" from="4044,254" to="4438,5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gMs+MMAAADcAAAADwAAAGRycy9kb3ducmV2LnhtbERPTWsCMRC9F/ofwhS81WwVrKxGEUUR&#10;wRZtPXgbN9Pdxc1kSaIb/31zKPT4eN/TeTSNuJPztWUFb/0MBHFhdc2lgu+v9esYhA/IGhvLpOBB&#10;Huaz56cp5tp2fKD7MZQihbDPUUEVQptL6YuKDPq+bYkT92OdwZCgK6V22KVw08hBlo2kwZpTQ4Ut&#10;LSsqrsebUXD4eOeL29ziNV66/ef5VO5Oq4VSvZe4mIAIFMO/+M+91QqG47Q2nUlHQM5+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4DLPjDAAAA3AAAAA8AAAAAAAAAAAAA&#10;AAAAoQIAAGRycy9kb3ducmV2LnhtbFBLBQYAAAAABAAEAPkAAACRAwAAAAA=&#10;" strokeweight="0"/>
            <v:shape id="Freeform 505" o:spid="_x0000_s1356" style="position:absolute;left:4438;top:254;width:629;height:234;visibility:visible;mso-wrap-style:square;v-text-anchor:top" coordsize="99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LPitscA&#10;AADcAAAADwAAAGRycy9kb3ducmV2LnhtbESPQWvCQBSE74X+h+UVequbWhRNXaWmVEUoGLX0+si+&#10;JsHs25BdTfTXu4LQ4zAz3zCTWWcqcaLGlZYVvPYiEMSZ1SXnCva7r5cRCOeRNVaWScGZHMymjw8T&#10;jLVtOaXT1uciQNjFqKDwvo6ldFlBBl3P1sTB+7ONQR9kk0vdYBvgppL9KBpKgyWHhQJrSgrKDtuj&#10;UbBMD4M2vfwmg/n3Z7o4rtvoJ9ko9fzUfbyD8NT5//C9vdIK3kZjuJ0JR0BOr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iz4rbHAAAA3AAAAA8AAAAAAAAAAAAAAAAAmAIAAGRy&#10;cy9kb3ducmV2LnhtbFBLBQYAAAAABAAEAPUAAACMAwAAAAA=&#10;" path="m,l5,3r7,4l18,7r7,3l30,10r8,l46,13r5,l58,16r6,3l71,19r5,3l82,25r7,3l94,31r5,6e" filled="f" strokeweight="0">
              <v:path arrowok="t" o:connecttype="custom" o:connectlocs="0,0;3175,1905;7620,4445;11430,4445;15875,6350;19050,6350;24130,6350;29210,8255;32385,8255;36830,10160;40640,12065;45085,12065;48260,13970;52070,15875;56515,17780;59690,19685;62865,23495" o:connectangles="0,0,0,0,0,0,0,0,0,0,0,0,0,0,0,0,0"/>
            </v:shape>
            <v:shape id="Freeform 506" o:spid="_x0000_s1357" style="position:absolute;left:5035;top:254;width:5074;height:984;visibility:visible;mso-wrap-style:square;v-text-anchor:top" coordsize="799,1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qN/db8A&#10;AADcAAAADwAAAGRycy9kb3ducmV2LnhtbERPy4rCMBTdD/gP4QruxtQRRatRZEBQENHqB1yaa1ts&#10;bkqTPvx7sxBcHs57ve1NKVqqXWFZwWQcgSBOrS44U3C/7X8XIJxH1lhaJgUvcrDdDH7WGGvb8ZXa&#10;xGcihLCLUUHufRVL6dKcDLqxrYgD97C1QR9gnUldYxfCTSn/omguDRYcGnKs6D+n9Jk0RsH1/Lw0&#10;tD/7mWyPSdOZtHldTkqNhv1uBcJT77/ij/ugFUyXYX44E46A3Lw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Oo391vwAAANwAAAAPAAAAAAAAAAAAAAAAAJgCAABkcnMvZG93bnJl&#10;di54bWxQSwUGAAAAAAQABAD1AAAAhAMAAAAA&#10;" path="m123,65r8,3l139,68r5,l151,68r8,l167,68r7,l179,65r8,l195,65r7,-3l210,62r8,l226,62r7,-3l241,59r15,l272,59r15,l302,59r16,l333,59r15,-3l364,56r15,l394,56r16,-3l425,53r15,l456,53r15,l487,53r2,l494,50r3,l499,47r3,-3l504,40r3,-3l510,34r2,-3l515,28r2,-3l520,22r2,-3l522,16r3,-6l525,7r5,-4l545,7r16,l576,10r15,l607,13r15,3l638,16r15,3l668,22r16,l699,25r15,3l730,31r15,3l760,34r16,3l778,37r3,3l783,40r,4l786,44r3,3l791,47r3,3l796,50r,3l799,53r-10,3l776,59r-11,3l755,65r-13,3l732,71r-13,3l709,78r-13,3l686,84r-10,3l663,90r-10,3l640,96r-10,3l617,102r-5,l604,102r-7,-3l591,96r-7,l576,93r-5,-3l563,87r-7,l551,84r-8,l538,87r-8,3l525,93r-5,6l512,105r-5,7l502,115r-5,3l489,121r-5,l476,124r-7,l464,124r-8,l448,124r-8,l435,124r-7,l420,124r-5,l407,127r-2,-3l402,121r-5,l394,118r-5,l387,115r-3,l379,112r-2,l371,108r-2,l366,108r-5,l359,108r-6,l351,108r-5,10l341,124r-8,6l328,133r-8,3l313,139r-6,3l300,142r-8,4l284,146r-7,l269,149r-8,l254,149r-8,l238,152r-5,l228,152r-5,l218,152r-8,3l205,155r-5,l195,155r-8,l182,155r-5,l169,155r-5,l159,155r-5,l146,152r-5,-13l133,130,123,118r-8,-10l108,96r-8,-9l90,78,80,68,72,59,62,50,52,40,41,34,31,28,21,19,11,13,,10,11,3r7,l28,r8,3l44,7r8,3l59,13r8,6l75,25r5,6l87,37r8,7l103,50r5,6l115,62r8,3xe" fillcolor="#e2e2e2" stroked="f">
              <v:path arrowok="t" o:connecttype="custom" o:connectlocs="91440,43180;110490,43180;128270,39370;147955,37465;182245,37465;220980,35560;260350,33655;299085,33655;315595,31750;321945,23495;328295,15875;333375,6350;336550,1905;375285,6350;414655,12065;453390,17780;492760,23495;495935,25400;499110,27940;504190,31750;507365,33655;479425,41275;450215,49530;421005,57150;391795,64770;375285,60960;357505,55245;341630,55245;325120,66675;310515,76835;294640,78740;276225,78740;258445,80645;250190,74930;240665,71120;232410,68580;222885,68580;208280,84455;190500,90170;170815,94615;151130,96520;138430,96520;123825,98425;107315,98425;92710,96520;73025,68580;50800,43180;26035,21590;0,6350;22860,1905;42545,12065;60325,27940;78105,41275" o:connectangles="0,0,0,0,0,0,0,0,0,0,0,0,0,0,0,0,0,0,0,0,0,0,0,0,0,0,0,0,0,0,0,0,0,0,0,0,0,0,0,0,0,0,0,0,0,0,0,0,0,0,0,0,0"/>
            </v:shape>
            <v:shape id="Freeform 507" o:spid="_x0000_s1358" style="position:absolute;left:5816;top:628;width:749;height:57;visibility:visible;mso-wrap-style:square;v-text-anchor:top" coordsize="118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wzqiMUA&#10;AADcAAAADwAAAGRycy9kb3ducmV2LnhtbESPQWvCQBSE70L/w/IKXsRsTGitaVYpBaUnQSueX7Ov&#10;SWj2bdjdavTXd4WCx2FmvmHK1WA6cSLnW8sKZkkKgriyuuVaweFzPX0B4QOyxs4yKbiQh9XyYVRi&#10;oe2Zd3Tah1pECPsCFTQh9IWUvmrIoE9sTxy9b+sMhihdLbXDc4SbTmZp+iwNthwXGuzpvaHqZ/9r&#10;FNjsaT0JlC+OWb6dbNp8fv3qnVLjx+HtFUSgIdzD/+0PrSBfzOB2Jh4Bufw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DOqIxQAAANwAAAAPAAAAAAAAAAAAAAAAAJgCAABkcnMv&#10;ZG93bnJldi54bWxQSwUGAAAAAAQABAD1AAAAigMAAAAA&#10;" path="m,6l8,9r8,l21,9r7,l36,9r8,l51,9,56,6r8,l72,6,79,3r8,l95,3r8,l110,r8,e" filled="f" strokeweight="0">
              <v:path arrowok="t" o:connecttype="custom" o:connectlocs="0,3810;5080,5715;10160,5715;13335,5715;17780,5715;22860,5715;27940,5715;32385,5715;35560,3810;40640,3810;45720,3810;50165,1905;55245,1905;60325,1905;65405,1905;69850,0;74930,0" o:connectangles="0,0,0,0,0,0,0,0,0,0,0,0,0,0,0,0,0"/>
            </v:shape>
            <v:shape id="Freeform 508" o:spid="_x0000_s1359" style="position:absolute;left:6565;top:590;width:1563;height:38;visibility:visible;mso-wrap-style:square;v-text-anchor:top" coordsize="246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P+0ycYA&#10;AADcAAAADwAAAGRycy9kb3ducmV2LnhtbESPW4vCMBSE34X9D+Es+CJr2grido2yCIogiJe9vB6a&#10;s23Z5qQ20dZ/bwTBx2Hmm2Gm885U4kKNKy0riIcRCOLM6pJzBV/H5dsEhPPIGivLpOBKDuazl94U&#10;U21b3tPl4HMRStilqKDwvk6ldFlBBt3Q1sTB+7ONQR9kk0vdYBvKTSWTKBpLgyWHhQJrWhSU/R/O&#10;RsGIV7tzO/lJBqe4+15sl7863oyU6r92nx8gPHX+GX7Qax249wTuZ8IRkLM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P+0ycYAAADcAAAADwAAAAAAAAAAAAAAAACYAgAAZHJz&#10;L2Rvd25yZXYueG1sUEsFBgAAAAAEAAQA9QAAAIsDAAAAAA==&#10;" path="m,6r15,l31,6r15,l61,6r16,l92,6,107,3r16,l138,3r15,l169,r15,l199,r16,l230,r16,e" filled="f" strokeweight="0">
              <v:path arrowok="t" o:connecttype="custom" o:connectlocs="0,3810;9525,3810;19685,3810;29210,3810;38735,3810;48895,3810;58420,3810;67945,1905;78105,1905;87630,1905;97155,1905;107315,0;116840,0;126365,0;136525,0;146050,0;156210,0" o:connectangles="0,0,0,0,0,0,0,0,0,0,0,0,0,0,0,0,0"/>
            </v:shape>
            <v:shape id="Freeform 509" o:spid="_x0000_s1360" style="position:absolute;left:8128;top:298;width:241;height:292;visibility:visible;mso-wrap-style:square;v-text-anchor:top" coordsize="38,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RxwYsYA&#10;AADcAAAADwAAAGRycy9kb3ducmV2LnhtbESPT2vCQBTE7wW/w/KE3pqN/4qmbkQsBQ/tISqeX7Ov&#10;SZrs25jdauqn7wpCj8PM/IZZrnrTiDN1rrKsYBTFIIhzqysuFBz2b09zEM4ja2wsk4JfcrBKBw9L&#10;TLS9cEbnnS9EgLBLUEHpfZtI6fKSDLrItsTB+7KdQR9kV0jd4SXATSPHcfwsDVYcFkpsaVNSXu9+&#10;jAL/WZ/eM/puxzj9kMf++podZlelHof9+gWEp97/h+/trVYwWUzgdiYcAZn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RxwYsYAAADcAAAADwAAAAAAAAAAAAAAAACYAgAAZHJz&#10;L2Rvd25yZXYueG1sUEsFBgAAAAAEAAQA9QAAAIsDAAAAAA==&#10;" path="m,46r2,l7,43r3,l12,40r3,-3l17,33r3,-3l23,27r2,-3l28,21r2,-3l33,15r2,-3l35,9,38,3,38,e" filled="f" strokeweight="0">
              <v:path arrowok="t" o:connecttype="custom" o:connectlocs="0,29210;1270,29210;4445,27305;6350,27305;7620,25400;9525,23495;10795,20955;12700,19050;14605,17145;15875,15240;17780,13335;19050,11430;20955,9525;22225,7620;22225,5715;24130,1905;24130,0" o:connectangles="0,0,0,0,0,0,0,0,0,0,0,0,0,0,0,0,0"/>
            </v:shape>
            <v:line id="Line 510" o:spid="_x0000_s1361" style="position:absolute;flip:y;visibility:visible" from="8369,273" to="8401,29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pewIMcAAADcAAAADwAAAGRycy9kb3ducmV2LnhtbESPQWsCMRSE7wX/Q3gFbzVbLVW3RpGW&#10;liK0otZDb8/N6+7i5mVJopv++0YoeBxm5htmtoimEWdyvras4H6QgSAurK65VPC1e72bgPABWWNj&#10;mRT8kofFvHczw1zbjjd03oZSJAj7HBVUIbS5lL6oyKAf2JY4eT/WGQxJulJqh12Cm0YOs+xRGqw5&#10;LVTY0nNFxXF7Mgo2n2M+uLdTPMZD97H+3per/ctSqf5tXD6BCBTDNfzfftcKRtMHuJxJR0DO/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ql7AgxwAAANwAAAAPAAAAAAAA&#10;AAAAAAAAAKECAABkcnMvZG93bnJldi54bWxQSwUGAAAAAAQABAD5AAAAlQMAAAAA&#10;" strokeweight="0"/>
            <v:shape id="Freeform 511" o:spid="_x0000_s1362" style="position:absolute;left:8401;top:273;width:1562;height:215;visibility:visible;mso-wrap-style:square;v-text-anchor:top" coordsize="246,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1tuDMUA&#10;AADcAAAADwAAAGRycy9kb3ducmV2LnhtbESPwW7CMBBE75X4B2uReitOoNA24CCEWuDAhcAHbOMl&#10;sRKvo9iF9O/rSpV6HM3MG81qPdhW3Kj3xrGCdJKAIC6dNlwpuJw/nl5B+ICssXVMCr7JwzofPaww&#10;0+7OJ7oVoRIRwj5DBXUIXSalL2uy6CeuI47e1fUWQ5R9JXWP9wi3rZwmyUJaNBwXauxoW1PZFF9W&#10;wTM3m4vfzdJzWbzvd83x05j2RanH8bBZggg0hP/wX/ugFcze5vB7Jh4Bmf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7W24MxQAAANwAAAAPAAAAAAAAAAAAAAAAAJgCAABkcnMv&#10;ZG93bnJldi54bWxQSwUGAAAAAAQABAD1AAAAigMAAAAA&#10;" path="m,l15,4r16,l46,7r15,l77,10r15,3l108,13r15,3l138,19r16,l169,22r15,3l200,28r15,3l230,31r16,3e" filled="f" strokeweight="0">
              <v:path arrowok="t" o:connecttype="custom" o:connectlocs="0,0;9525,2540;19685,2540;29210,4445;38735,4445;48895,6350;58420,8255;68580,8255;78105,10160;87630,12065;97790,12065;107315,13970;116840,15875;127000,17780;136525,19685;146050,19685;156210,21590" o:connectangles="0,0,0,0,0,0,0,0,0,0,0,0,0,0,0,0,0"/>
            </v:shape>
            <v:shape id="Freeform 512" o:spid="_x0000_s1363" style="position:absolute;left:9963;top:488;width:146;height:102;visibility:visible;mso-wrap-style:square;v-text-anchor:top" coordsize="23,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h6VgMUA&#10;AADcAAAADwAAAGRycy9kb3ducmV2LnhtbESP0WrCQBRE34X+w3ILvtVNFbRNXUVCRUEUTPoBl+w1&#10;ic3eTbMbjX/vCgUfh5k5w8yXvanFhVpXWVbwPopAEOdWV1wo+MnWbx8gnEfWWFsmBTdysFy8DOYY&#10;a3vlI11SX4gAYRejgtL7JpbS5SUZdCPbEAfvZFuDPsi2kLrFa4CbWo6jaCoNVhwWSmwoKSn/TTuj&#10;YL/brFLaRV1Sfx9mWVeN/5KzUWr42q++QHjq/TP8395qBZPPKTzOhCMgF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HpWAxQAAANwAAAAPAAAAAAAAAAAAAAAAAJgCAABkcnMv&#10;ZG93bnJldi54bWxQSwUGAAAAAAQABAD1AAAAigMAAAAA&#10;" path="m,l,,2,,5,3r2,l7,7r3,l13,10r2,l18,13r2,l20,16r3,e" filled="f" strokeweight="0">
              <v:path arrowok="t" o:connecttype="custom" o:connectlocs="0,0;0,0;1270,0;3175,1905;3175,1905;4445,1905;4445,4445;6350,4445;6350,4445;8255,6350;9525,6350;9525,6350;11430,8255;11430,8255;12700,8255;12700,10160;14605,10160" o:connectangles="0,0,0,0,0,0,0,0,0,0,0,0,0,0,0,0,0"/>
            </v:shape>
            <v:shape id="Freeform 513" o:spid="_x0000_s1364" style="position:absolute;left:8286;top:787;width:667;height:133;visibility:visible;mso-wrap-style:square;v-text-anchor:top" coordsize="105,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RMQA&#10;AADcAAAADwAAAGRycy9kb3ducmV2LnhtbESPQWvCQBSE74L/YXmF3symBtSmriKCtHgpxkCvj+xr&#10;kjb7Nuxuk/jv3UKhx2FmvmG2+8l0YiDnW8sKnpIUBHFldcu1gvJ6WmxA+ICssbNMCm7kYb+bz7aY&#10;azvyhYYi1CJC2OeooAmhz6X0VUMGfWJ74uh9WmcwROlqqR2OEW46uUzTlTTYclxosKdjQ9V38WMU&#10;IJql/Hg/l+5Qu9upxSxbfb0q9fgwHV5ABJrCf/iv/aYVZM9r+D0Tj4D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mobkTEAAAA3AAAAA8AAAAAAAAAAAAAAAAAmAIAAGRycy9k&#10;b3ducmV2LnhtbFBLBQYAAAAABAAEAPUAAACJAwAAAAA=&#10;" path="m105,18r-5,l92,18,85,15,79,12r-7,l64,9,59,6,51,3r-7,l39,,31,,26,3,18,6,13,9,8,15,,21e" filled="f" strokeweight="0">
              <v:path arrowok="t" o:connecttype="custom" o:connectlocs="66675,11430;63500,11430;58420,11430;53975,9525;50165,7620;45720,7620;40640,5715;37465,3810;32385,1905;27940,1905;24765,0;19685,0;16510,1905;11430,3810;8255,5715;5080,9525;0,13335" o:connectangles="0,0,0,0,0,0,0,0,0,0,0,0,0,0,0,0,0"/>
            </v:shape>
            <v:shape id="Freeform 514" o:spid="_x0000_s1365" style="position:absolute;left:7620;top:920;width:666;height:140;visibility:visible;mso-wrap-style:square;v-text-anchor:top" coordsize="105,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3ogM8EA&#10;AADcAAAADwAAAGRycy9kb3ducmV2LnhtbERPz2vCMBS+C/4P4Qm7aeo2RKtRRNgYEw91A6+P5tlW&#10;m5eSpJr998tB8Pjx/V5tomnFjZxvLCuYTjIQxKXVDVcKfn8+xnMQPiBrbC2Tgj/ysFkPByvMtb1z&#10;QbdjqEQKYZ+jgjqELpfSlzUZ9BPbESfubJ3BkKCrpHZ4T+Gmla9ZNpMGG04NNXa0q6m8Hnuj4Hzp&#10;zck49/75nXHUvt/H4rBX6mUUt0sQgWJ4ih/uL63gbZHWpjPpCMj1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96IDPBAAAA3AAAAA8AAAAAAAAAAAAAAAAAmAIAAGRycy9kb3du&#10;cmV2LnhtbFBLBQYAAAAABAAEAPUAAACGAwAAAAA=&#10;" path="m105,r-5,7l95,10r-5,3l82,16r-5,l69,19r-7,l57,19r-8,l41,19r-8,l28,19r-7,l13,19r-5,l,22e" filled="f" strokeweight="0">
              <v:path arrowok="t" o:connecttype="custom" o:connectlocs="66675,0;63500,4445;60325,6350;57150,8255;52070,10160;48895,10160;43815,12065;39370,12065;36195,12065;31115,12065;26035,12065;20955,12065;17780,12065;13335,12065;8255,12065;5080,12065;0,13970" o:connectangles="0,0,0,0,0,0,0,0,0,0,0,0,0,0,0,0,0"/>
            </v:shape>
            <v:shape id="Freeform 515" o:spid="_x0000_s1366" style="position:absolute;left:7264;top:939;width:356;height:121;visibility:visible;mso-wrap-style:square;v-text-anchor:top" coordsize="56,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rrJOsYA&#10;AADcAAAADwAAAGRycy9kb3ducmV2LnhtbESPQWvCQBSE70L/w/IK3symiqWmriJaiydRK1Rvj+xr&#10;kib7Ns2uJv77rlDocZiZb5jpvDOVuFLjCssKnqIYBHFqdcGZguPHevACwnlkjZVlUnAjB/PZQ2+K&#10;ibYt7+l68JkIEHYJKsi9rxMpXZqTQRfZmjh4X7Yx6INsMqkbbAPcVHIYx8/SYMFhIcealjml5eFi&#10;FGzjcfn9eVv8nM7v6Pxx97Zql6VS/cdu8QrCU+f/w3/tjVYwmkzgfiYcATn7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rrJOsYAAADcAAAADwAAAAAAAAAAAAAAAACYAgAAZHJz&#10;L2Rvd25yZXYueG1sUEsFBgAAAAAEAAQA9QAAAIsDAAAAAA==&#10;" path="m56,19l54,16,51,13r-5,l43,10r-5,l36,7r-3,l28,4r-2,l20,,18,,15,,10,,8,,2,,,e" filled="f" strokeweight="0">
              <v:path arrowok="t" o:connecttype="custom" o:connectlocs="35560,12065;34290,10160;32385,8255;29210,8255;27305,6350;24130,6350;22860,4445;20955,4445;17780,2540;16510,2540;12700,0;11430,0;9525,0;6350,0;5080,0;1270,0;0,0" o:connectangles="0,0,0,0,0,0,0,0,0,0,0,0,0,0,0,0,0"/>
            </v:shape>
            <v:shape id="Freeform 516" o:spid="_x0000_s1367" style="position:absolute;left:6546;top:939;width:718;height:280;visibility:visible;mso-wrap-style:square;v-text-anchor:top" coordsize="113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hO0RsIA&#10;AADcAAAADwAAAGRycy9kb3ducmV2LnhtbERPzWrCQBC+F3yHZYTe6sYgqaRugrYIovWgzQNMs9Mk&#10;mJ0N2Y1J3949FHr8+P43+WRacafeNZYVLBcRCOLS6oYrBcXX/mUNwnlkja1lUvBLDvJs9rTBVNuR&#10;L3S/+kqEEHYpKqi971IpXVmTQbewHXHgfmxv0AfYV1L3OIZw08o4ihJpsOHQUGNH7zWVt+tgFIyf&#10;3x+xPkzFLjkNMsHj+Vi8aqWe59P2DYSnyf+L/9wHrWAVhfnhTDgCMn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KE7RGwgAAANwAAAAPAAAAAAAAAAAAAAAAAJgCAABkcnMvZG93&#10;bnJldi54bWxQSwUGAAAAAAQABAD1AAAAhwMAAAAA&#10;" path="m113,r-5,10l103,16r-8,6l90,25r-8,3l75,31r-6,3l62,34r-8,4l46,38r-7,l31,41r-8,l16,41r-8,l,44e" filled="f" strokeweight="0">
              <v:path arrowok="t" o:connecttype="custom" o:connectlocs="71755,0;68580,6350;65405,10160;60325,13970;57150,15875;52070,17780;47625,19685;43815,21590;39370,21590;34290,24130;29210,24130;24765,24130;19685,26035;14605,26035;10160,26035;5080,26035;0,27940" o:connectangles="0,0,0,0,0,0,0,0,0,0,0,0,0,0,0,0,0"/>
            </v:shape>
            <v:shape id="Freeform 517" o:spid="_x0000_s1368" style="position:absolute;left:5962;top:1219;width:584;height:19;visibility:visible;mso-wrap-style:square;v-text-anchor:top" coordsize="92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oCSlMIA&#10;AADcAAAADwAAAGRycy9kb3ducmV2LnhtbESPQYvCMBSE74L/ITxhb5q6iCzVKCqs7B51pXh8Js+2&#10;2rx0m6j13xtB8DjMzDfMdN7aSlyp8aVjBcNBAoJYO1NyrmD3993/AuEDssHKMSm4k4f5rNuZYmrc&#10;jTd03YZcRAj7FBUUIdSplF4XZNEPXE0cvaNrLIYom1yaBm8Rbiv5mSRjabHkuFBgTauC9Hl7sQr+&#10;D7Q+mfVorDd0+c1Yt9n+tFTqo9cuJiACteEdfrV/jIJRMoTnmXgE5O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mgJKUwgAAANwAAAAPAAAAAAAAAAAAAAAAAJgCAABkcnMvZG93&#10;bnJldi54bWxQSwUGAAAAAAQABAD1AAAAhwMAAAAA&#10;" path="m92,l87,,82,,77,,72,,64,3r-5,l54,3r-5,l41,3r-5,l31,3r-8,l18,3r-5,l8,3,,e" filled="f" strokeweight="0">
              <v:path arrowok="t" o:connecttype="custom" o:connectlocs="58420,0;55245,0;52070,0;48895,0;45720,0;40640,1905;37465,1905;34290,1905;31115,1905;26035,1905;22860,1905;19685,1905;14605,1905;11430,1905;8255,1905;5080,1905;0,0" o:connectangles="0,0,0,0,0,0,0,0,0,0,0,0,0,0,0,0,0"/>
            </v:shape>
            <v:shape id="Freeform 518" o:spid="_x0000_s1369" style="position:absolute;left:5035;top:317;width:927;height:902;visibility:visible;mso-wrap-style:square;v-text-anchor:top" coordsize="146,1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3wU8cMA&#10;AADcAAAADwAAAGRycy9kb3ducmV2LnhtbESPX2vCMBTF3wd+h3AF32aqFOc6o4ig6JNaHXu9NNe2&#10;2NyUJGr99stA2OPh/PlxZovONOJOzteWFYyGCQjiwuqaSwXn0/p9CsIHZI2NZVLwJA+Lee9thpm2&#10;Dz7SPQ+liCPsM1RQhdBmUvqiIoN+aFvi6F2sMxiidKXUDh9x3DRynCQTabDmSKiwpVVFxTW/mQj5&#10;ziebg73u0g/nfvbpev/5bC5KDfrd8gtEoC78h1/trVaQJmP4OxOPgJz/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3wU8cMAAADcAAAADwAAAAAAAAAAAAAAAACYAgAAZHJzL2Rv&#10;d25yZXYueG1sUEsFBgAAAAAEAAQA9QAAAIgDAAAAAA==&#10;" path="m146,142r-5,-13l133,120,123,108,115,98,108,86r-8,-9l90,68,80,58,72,49,62,40,52,30,41,24,31,18,21,9,11,3,,e" filled="f" strokeweight="0">
              <v:path arrowok="t" o:connecttype="custom" o:connectlocs="92710,90170;89535,81915;84455,76200;78105,68580;73025,62230;68580,54610;63500,48895;57150,43180;50800,36830;45720,31115;39370,25400;33020,19050;26035,15240;19685,11430;13335,5715;6985,1905;0,0" o:connectangles="0,0,0,0,0,0,0,0,0,0,0,0,0,0,0,0,0"/>
            </v:shape>
            <v:shape id="Freeform 519" o:spid="_x0000_s1370" style="position:absolute;left:5035;top:254;width:781;height:412;visibility:visible;mso-wrap-style:square;v-text-anchor:top" coordsize="123,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g0p4cUA&#10;AADcAAAADwAAAGRycy9kb3ducmV2LnhtbESPT0sDMRTE70K/Q3iF3myyrYhsm5YiFjwI6upCj6+b&#10;t3/o5mVJ4nb99kYQPA4z8xtmu59sL0byoXOsIVsqEMSVMx03Gj4/jrcPIEJENtg7Jg3fFGC/m91s&#10;MTfuyu80FrERCcIhRw1tjEMuZahashiWbiBOXu28xZikb6TxeE1w28uVUvfSYsdpocWBHluqLsWX&#10;1VDz+W2cTtVTVr+8Kl+W2VBcSq0X8+mwARFpiv/hv/az0XCn1vB7Jh0Bufs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DSnhxQAAANwAAAAPAAAAAAAAAAAAAAAAAJgCAABkcnMv&#10;ZG93bnJldi54bWxQSwUGAAAAAAQABAD1AAAAigMAAAAA&#10;" path="m,10l11,3r7,l28,r8,3l44,7r8,3l59,13r8,6l75,25r5,6l87,37r8,7l103,50r5,6l115,62r8,3e" filled="f" strokeweight="0">
              <v:path arrowok="t" o:connecttype="custom" o:connectlocs="0,6350;6985,1905;11430,1905;17780,0;22860,1905;27940,4445;33020,6350;37465,8255;42545,12065;47625,15875;50800,19685;55245,23495;60325,27940;65405,31750;68580,35560;73025,39370;78105,41275" o:connectangles="0,0,0,0,0,0,0,0,0,0,0,0,0,0,0,0,0"/>
            </v:shape>
            <v:shape id="Freeform 520" o:spid="_x0000_s1371" style="position:absolute;left:5880;top:3416;width:489;height:2057;visibility:visible;mso-wrap-style:square;v-text-anchor:top" coordsize="77,3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Y8SsYA&#10;AADcAAAADwAAAGRycy9kb3ducmV2LnhtbESPQWvCQBSE74L/YXlCb7oxTaWkrtIKgqUHMVa8PrKv&#10;SUz2bciuMf33XaHgcZiZb5jlejCN6KlzlWUF81kEgji3uuJCwfdxO30F4TyyxsYyKfglB+vVeLTE&#10;VNsbH6jPfCEChF2KCkrv21RKl5dk0M1sSxy8H9sZ9EF2hdQd3gLcNDKOooU0WHFYKLGlTUl5nV2N&#10;gpfPOLtc+/PX87Hex/b0kSzqYqfU02R4fwPhafCP8H97pxUkUQL3M+EIyN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wY8SsYAAADcAAAADwAAAAAAAAAAAAAAAACYAgAAZHJz&#10;L2Rvd25yZXYueG1sUEsFBgAAAAAEAAQA9QAAAIsDAAAAAA==&#10;" path="m54,31r3,3l59,37r3,3l64,43r3,3l69,49r3,3l75,55r,3l77,61r,3l77,68r,6l77,77r,3l75,92r-6,13l67,120r,12l64,145r-2,12l59,170r-2,12l54,194r-2,16l49,222r-3,12l44,247r-3,12l39,271r-3,13l34,287r,3l34,293r,3l34,299r,3l31,305r,4l31,312r,3l31,318r-2,l29,321r-3,l23,324r-2,l16,318r2,-16l21,287r2,-16l26,256r3,-15l29,225r,-15l31,194r,-15l31,160r,-15l31,129,29,114r,-16l29,80r,-16l26,61,23,58r,-3l21,49r,-3l21,43,18,40r,-3l16,34r,-3l13,27,11,21r,-3l8,15r-5,l,12,,9,,6,3,3,6,,8,r3,l13,r3,l16,3,54,31xe" fillcolor="black" stroked="f">
              <v:path arrowok="t" o:connecttype="custom" o:connectlocs="36195,21590;39370,25400;42545,29210;43815,31115;47625,34925;48895,38735;48895,43180;48895,48895;47625,58420;42545,76200;40640,92075;37465,107950;34290,123190;31115,140970;27940,156845;24765,172085;21590,182245;21590,186055;21590,189865;19685,193675;19685,198120;19685,201930;18415,203835;14605,205740;10160,201930;11430,191770;14605,172085;18415,153035;18415,133350;19685,113665;19685,92075;18415,72390;18415,50800;16510,38735;14605,34925;13335,29210;11430,25400;10160,21590;8255,17145;6985,11430;1905,9525;0,5715;0,3810;1905,1905;3810,0;5080,0;6985,0;8255,0;10160,0;10160,1905;34290,19685" o:connectangles="0,0,0,0,0,0,0,0,0,0,0,0,0,0,0,0,0,0,0,0,0,0,0,0,0,0,0,0,0,0,0,0,0,0,0,0,0,0,0,0,0,0,0,0,0,0,0,0,0,0,0"/>
            </v:shape>
            <v:shape id="Freeform 521" o:spid="_x0000_s1372" style="position:absolute;left:6223;top:3613;width:146;height:311;visibility:visible;mso-wrap-style:square;v-text-anchor:top" coordsize="23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i1GLMYA&#10;AADcAAAADwAAAGRycy9kb3ducmV2LnhtbESP3WrCQBSE7wt9h+UUelc3lkYluooU+kOFQFTw9pA9&#10;JrHZszG7MenbuwXBy2FmvmEWq8HU4kKtqywrGI8iEMS51RUXCva7j5cZCOeRNdaWScEfOVgtHx8W&#10;mGjbc0aXrS9EgLBLUEHpfZNI6fKSDLqRbYiDd7StQR9kW0jdYh/gppavUTSRBisOCyU29F5S/rvt&#10;jIJTkaXp+utn2qXT8fnwiZtzFW+Uen4a1nMQngZ/D9/a31rBWxTD/5lwBOTyC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i1GLMYAAADcAAAADwAAAAAAAAAAAAAAAACYAgAAZHJz&#10;L2Rvd25yZXYueG1sUEsFBgAAAAAEAAQA9QAAAIsDAAAAAA==&#10;" path="m,l3,3,5,6,8,9r2,3l13,15r2,3l18,21r3,3l21,27r2,3l23,33r,4l23,43r,3l23,49e" filled="f" strokeweight="0">
              <v:path arrowok="t" o:connecttype="custom" o:connectlocs="0,0;1905,1905;3175,3810;5080,5715;6350,7620;8255,9525;8255,9525;9525,11430;11430,13335;13335,15240;13335,17145;14605,19050;14605,20955;14605,23495;14605,27305;14605,29210;14605,31115" o:connectangles="0,0,0,0,0,0,0,0,0,0,0,0,0,0,0,0,0"/>
            </v:shape>
            <v:shape id="Freeform 522" o:spid="_x0000_s1373" style="position:absolute;left:6108;top:3924;width:261;height:1295;visibility:visible;mso-wrap-style:square;v-text-anchor:top" coordsize="41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ijgHscA&#10;AADcAAAADwAAAGRycy9kb3ducmV2LnhtbESPQWvCQBCF7wX/wzKCl1I3WislukoVpKUXaWzpdcyO&#10;SWx2NmZHTf99t1Do8fHmfW/efNm5Wl2oDZVnA6NhAoo497biwsD7bnP3CCoIssXaMxn4pgDLRe9m&#10;jqn1V36jSyaFihAOKRooRZpU65CX5DAMfUMcvYNvHUqUbaFti9cId7UeJ8lUO6w4NpTY0Lqk/Cs7&#10;u/iG239usvXkY8VyOr7K9nn3cHtvzKDfPc1ACXXyf/yXfrEGJskUfsdEAujF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oo4B7HAAAA3AAAAA8AAAAAAAAAAAAAAAAAmAIAAGRy&#10;cy9kb3ducmV2LnhtbFBLBQYAAAAABAAEAPUAAACMAwAAAAA=&#10;" path="m41,l39,12,33,25,31,40r,12l28,65,26,77,23,90r-2,12l18,114r-2,16l13,142r-3,12l8,167,5,179,3,191,,204e" filled="f" strokeweight="0">
              <v:path arrowok="t" o:connecttype="custom" o:connectlocs="26035,0;24765,7620;20955,15875;19685,25400;19685,33020;17780,41275;16510,48895;14605,57150;13335,64770;11430,72390;10160,82550;8255,90170;6350,97790;5080,106045;3175,113665;1905,121285;0,129540" o:connectangles="0,0,0,0,0,0,0,0,0,0,0,0,0,0,0,0,0"/>
            </v:shape>
            <v:shape id="Freeform 523" o:spid="_x0000_s1374" style="position:absolute;left:6013;top:5219;width:95;height:254;visibility:visible;mso-wrap-style:square;v-text-anchor:top" coordsize="15,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7HiY8YA&#10;AADcAAAADwAAAGRycy9kb3ducmV2LnhtbESPSWvDMBCF74H+BzGF3mK5pWRxo4S2ULJcSpwFepta&#10;44VaI2MpiZNfHwUKOT7e8vEms87U4kitqywreI5iEMSZ1RUXCrabr/4IhPPIGmvLpOBMDmbTh94E&#10;E21PvKZj6gsRRtglqKD0vkmkdFlJBl1kG+Lg5bY16INsC6lbPIVxU8uXOB5IgxUHQokNfZaU/aUH&#10;EyDZxS9H+fyn2OrdeLFKvz9+97lST4/d+xsIT52/h//bC63gNR7C7Uw4AnJ6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7HiY8YAAADcAAAADwAAAAAAAAAAAAAAAACYAgAAZHJz&#10;L2Rvd25yZXYueG1sUEsFBgAAAAAEAAQA9QAAAIsDAAAAAA==&#10;" path="m15,l13,3r,3l13,9r,3l13,15r,3l10,21r,4l10,28r,3l10,34r-2,l8,37r-3,l2,40,,40e" filled="f" strokeweight="0">
              <v:path arrowok="t" o:connecttype="custom" o:connectlocs="9525,0;8255,1905;8255,3810;8255,5715;8255,7620;8255,9525;8255,11430;6350,13335;6350,15875;6350,17780;6350,19685;6350,21590;5080,21590;5080,23495;3175,23495;1270,25400;0,25400" o:connectangles="0,0,0,0,0,0,0,0,0,0,0,0,0,0,0,0,0"/>
            </v:shape>
            <v:line id="Line 524" o:spid="_x0000_s1375" style="position:absolute;flip:x y;visibility:visible" from="5981,5435" to="6013,54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yNuzcAAAADcAAAADwAAAGRycy9kb3ducmV2LnhtbERPTWsCMRC9F/wPYQQvRbPaorIaRYoW&#10;6a1rvQ+bcbOYTJYk1fXfm0Ohx8f7Xm97Z8WNQmw9K5hOChDEtdctNwp+TofxEkRMyBqtZ1LwoAjb&#10;zeBljaX2d/6mW5UakUM4lqjApNSVUsbakMM48R1x5i4+OEwZhkbqgPcc7qycFcVcOmw5Nxjs6MNQ&#10;fa1+nYK3xfl0vNpX83WIzuw/bVXPw0Op0bDfrUAk6tO/+M991Arei7w2n8lHQG6e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Gsjbs3AAAAA3AAAAA8AAAAAAAAAAAAAAAAA&#10;oQIAAGRycy9kb3ducmV2LnhtbFBLBQYAAAAABAAEAPkAAACOAwAAAAA=&#10;" strokeweight="0"/>
            <v:shape id="Freeform 525" o:spid="_x0000_s1376" style="position:absolute;left:5981;top:3822;width:95;height:1613;visibility:visible;mso-wrap-style:square;v-text-anchor:top" coordsize="15,2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nzt/MUA&#10;AADcAAAADwAAAGRycy9kb3ducmV2LnhtbESPT4vCMBTE7wv7HcJb8LJoUhFxu0bxD4LgSS0s3h7N&#10;sy3bvJQmanc/vREEj8PM/IaZzjtbiyu1vnKsIRkoEMS5MxUXGrLjpj8B4QOywdoxafgjD/PZ+9sU&#10;U+NuvKfrIRQiQtinqKEMoUml9HlJFv3ANcTRO7vWYoiyLaRp8RbhtpZDpcbSYsVxocSGViXlv4eL&#10;1fC/S9Tk55R9LtfZOfH1Vo28VFr3PrrFN4hAXXiFn+2t0TBSX/A4E4+AnN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fO38xQAAANwAAAAPAAAAAAAAAAAAAAAAAJgCAABkcnMv&#10;ZG93bnJldi54bWxQSwUGAAAAAAQABAD1AAAAigMAAAAA&#10;" path="m,254l2,238,5,223,7,207r3,-15l13,177r,-16l13,146r2,-16l15,115r,-19l15,81r,-16l13,50r,-16l13,16,13,e" filled="f" strokeweight="0">
              <v:path arrowok="t" o:connecttype="custom" o:connectlocs="0,161290;1270,151130;3175,141605;4445,131445;6350,121920;8255,112395;8255,102235;8255,92710;9525,82550;9525,73025;9525,60960;9525,51435;9525,41275;8255,31750;8255,21590;8255,10160;8255,0" o:connectangles="0,0,0,0,0,0,0,0,0,0,0,0,0,0,0,0,0"/>
            </v:shape>
            <v:shape id="Freeform 526" o:spid="_x0000_s1377" style="position:absolute;left:5880;top:3492;width:184;height:330;visibility:visible;mso-wrap-style:square;v-text-anchor:top" coordsize="29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x3jGMEA&#10;AADcAAAADwAAAGRycy9kb3ducmV2LnhtbERP3WrCMBS+H+wdwhG8m6mrFumMMgaCMBCtPsChOWuL&#10;yUlJYq0+/XIx2OXH97/ejtaIgXzoHCuYzzIQxLXTHTcKLufd2wpEiMgajWNS8KAA283ryxpL7e58&#10;oqGKjUghHEpU0MbYl1KGuiWLYeZ64sT9OG8xJugbqT3eU7g18j3LCmmx49TQYk9fLdXX6mYVPIcL&#10;ZXppqmORP81tmeffB58rNZ2Mnx8gIo3xX/zn3msFi3man86kIyA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cd4xjBAAAA3AAAAA8AAAAAAAAAAAAAAAAAmAIAAGRycy9kb3du&#10;cmV2LnhtbFBLBQYAAAAABAAEAPUAAACGAwAAAAA=&#10;" path="m29,52l26,49,23,46r,-3l21,37r,-3l21,31,18,28r,-3l16,22r,-3l13,15,11,9r,-3l8,3,3,3,,e" filled="f" strokeweight="0">
              <v:path arrowok="t" o:connecttype="custom" o:connectlocs="18415,33020;16510,31115;14605,29210;14605,27305;13335,23495;13335,21590;13335,19685;11430,17780;11430,15875;10160,13970;10160,12065;8255,9525;6985,5715;6985,3810;5080,1905;1905,1905;0,0" o:connectangles="0,0,0,0,0,0,0,0,0,0,0,0,0,0,0,0,0"/>
            </v:shape>
            <v:shape id="Freeform 527" o:spid="_x0000_s1378" style="position:absolute;left:5880;top:3416;width:101;height:76;visibility:visible;mso-wrap-style:square;v-text-anchor:top" coordsize="16,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YeDncIA&#10;AADcAAAADwAAAGRycy9kb3ducmV2LnhtbESPQYvCMBSE74L/ITzBm6YVEekaRVwWlr1VRTy+TZ5t&#10;afNSmmjrv98sCB6HmfmG2ewG24gHdb5yrCCdJyCItTMVFwrOp6/ZGoQPyAYbx6TgSR522/Fog5lx&#10;Pef0OIZCRAj7DBWUIbSZlF6XZNHPXUscvZvrLIYou0KaDvsIt41cJMlKWqw4LpTY0qEkXR/vVoH+&#10;/XwORdP3NWGe/+j6cr3lF6Wmk2H/ASLQEN7hV/vbKFimKfyfiUdAbv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Jh4OdwgAAANwAAAAPAAAAAAAAAAAAAAAAAJgCAABkcnMvZG93&#10;bnJldi54bWxQSwUGAAAAAAQABAD1AAAAhwMAAAAA&#10;" path="m,12l,9,,6,3,3,6,,8,r3,l13,r3,l16,3e" filled="f" strokeweight="0">
              <v:path arrowok="t" o:connecttype="custom" o:connectlocs="0,7620;0,5715;0,3810;0,3810;1905,1905;1905,1905;1905,1905;3810,0;3810,0;5080,0;5080,0;6985,0;6985,0;8255,0;8255,0;10160,0;10160,1905" o:connectangles="0,0,0,0,0,0,0,0,0,0,0,0,0,0,0,0,0"/>
            </v:shape>
            <v:line id="Line 528" o:spid="_x0000_s1379" style="position:absolute;visibility:visible" from="5981,3435" to="6223,36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a9wNcQAAADcAAAADwAAAGRycy9kb3ducmV2LnhtbESPT2vCQBTE7wW/w/IEb3UTsRqjq0hp&#10;0d78Cx4f2WeymH0bsltNv71bKPQ4zMxvmMWqs7W4U+uNYwXpMAFBXDhtuFRwOn6+ZiB8QNZYOyYF&#10;P+Rhtey9LDDX7sF7uh9CKSKEfY4KqhCaXEpfVGTRD11DHL2ray2GKNtS6hYfEW5rOUqSibRoOC5U&#10;2NB7RcXt8G0VmN1k8/Y1Pc/O8mMT0kt2y4w9KTXod+s5iEBd+A//tbdawTgdwe+ZeATk8gk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Jr3A1xAAAANwAAAAPAAAAAAAAAAAA&#10;AAAAAKECAABkcnMvZG93bnJldi54bWxQSwUGAAAAAAQABAD5AAAAkgMAAAAA&#10;" strokeweight="0"/>
            <v:shape id="Freeform 529" o:spid="_x0000_s1380" style="position:absolute;left:8985;top:9296;width:2292;height:3727;visibility:visible;mso-wrap-style:square;v-text-anchor:top" coordsize="361,58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R5u8cUA&#10;AADcAAAADwAAAGRycy9kb3ducmV2LnhtbESPQWvCQBSE70L/w/IEb7pRWynRjVRF6E2qLbS31+xL&#10;Nph9G7KbmP77bqHgcZiZb5jNdrC16Kn1lWMF81kCgjh3uuJSwfvlOH0G4QOyxtoxKfghD9vsYbTB&#10;VLsbv1F/DqWIEPYpKjAhNKmUPjdk0c9cQxy9wrUWQ5RtKXWLtwi3tVwkyUparDguGGxobyi/njur&#10;4HjaLQ5JsNenz6/OfJ/q3n4cCqUm4+FlDSLQEO7h//arVvA4X8LfmXgEZPY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Hm7xxQAAANwAAAAPAAAAAAAAAAAAAAAAAJgCAABkcnMv&#10;ZG93bnJldi54bWxQSwUGAAAAAAQABAD1AAAAigMAAAAA&#10;" path="m300,r7,16l315,31r5,12l325,59r5,15l335,90r6,15l346,121r2,15l351,155r2,15l356,186r2,18l358,220r3,18l361,254r,12l358,275r,9l356,294r-5,9l348,312r-2,6l341,328r-6,6l330,343r-5,6l320,359r-5,6l310,374r-8,6l297,389r-10,13l277,414r-13,9l251,436r-10,9l228,454r-13,10l202,473r-12,9l177,491r-13,7l149,507r-13,6l123,522r-13,6l97,538r-5,3l85,544r-5,3l74,550r-7,3l62,553r-6,3l51,559r-7,3l39,566r-6,3l28,572r-7,3l16,578r-6,6l5,587r-2,l3,584r-3,l,581r,-3l18,569,39,559r17,-9l74,544r18,-9l110,522r18,-9l146,504r18,-13l182,479r15,-12l215,454r16,-15l246,427r18,-16l279,393r5,-7l289,377r5,-6l300,362r5,-7l312,346r6,-6l323,331r2,-6l330,315r5,-9l338,297r3,-9l341,278r,-12l341,257r,-19l341,223r,-19l338,189r-3,-16l333,155r-5,-16l325,124r-5,-16l318,93,312,81,307,65,302,50,300,34,294,19,289,3r3,l292,r2,l297,r3,xe" fillcolor="black" stroked="f">
              <v:path arrowok="t" o:connecttype="custom" o:connectlocs="200025,19685;209550,46990;219710,76835;224155,107950;227330,139700;229235,168910;226060,186690;219710,201930;209550,217805;200025,231775;188595,247015;167640,268605;144780,288290;120650,306070;94615,321945;69850,335280;53975,345440;42545,351155;32385,354965;20955,361315;10160,367030;3175,372745;1905,372745;1905,370840;0,368935;0,368935;0,367030;35560,349250;69850,331470;104140,311785;136525,288290;167640,260985;183515,239395;193675,225425;205105,210185;212725,194310;216535,176530;216535,151130;214630,120015;208280,88265;201930,59055;191770,31750;183515,1905;185420,0;186690,0;186690,0;188595,0;190500,0" o:connectangles="0,0,0,0,0,0,0,0,0,0,0,0,0,0,0,0,0,0,0,0,0,0,0,0,0,0,0,0,0,0,0,0,0,0,0,0,0,0,0,0,0,0,0,0,0,0,0,0"/>
            </v:shape>
            <v:shape id="Freeform 530" o:spid="_x0000_s1381" style="position:absolute;left:10890;top:9296;width:387;height:1613;visibility:visible;mso-wrap-style:square;v-text-anchor:top" coordsize="61,2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qjPssQA&#10;AADcAAAADwAAAGRycy9kb3ducmV2LnhtbESPT4vCMBTE74LfIbwFb5p2FZGuUURY8A8erB48Ppq3&#10;bdnmpTZprd/eCAt7HGbmN8xy3ZtKdNS40rKCeBKBIM6sLjlXcL18jxcgnEfWWFkmBU9ysF4NB0tM&#10;tH3wmbrU5yJA2CWooPC+TqR0WUEG3cTWxMH7sY1BH2STS93gI8BNJT+jaC4NlhwWCqxpW1D2m7ZG&#10;gdPx3XfT0/R+O9J+lx2o2rStUqOPfvMFwlPv/8N/7Z1WMItn8D4TjoBcv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qoz7LEAAAA3AAAAA8AAAAAAAAAAAAAAAAAmAIAAGRycy9k&#10;b3ducmV2LnhtbFBLBQYAAAAABAAEAPUAAACJAwAAAAA=&#10;" path="m,l7,16r8,15l20,43r5,16l30,74r5,16l41,105r5,16l48,136r3,19l53,170r3,16l58,204r,16l61,238r,16e" filled="f" strokeweight="0">
              <v:path arrowok="t" o:connecttype="custom" o:connectlocs="0,0;4445,10160;9525,19685;12700,27305;15875,37465;19050,46990;22225,57150;26035,66675;29210,76835;30480,86360;32385,98425;33655,107950;35560,118110;36830,129540;36830,139700;38735,151130;38735,161290" o:connectangles="0,0,0,0,0,0,0,0,0,0,0,0,0,0,0,0,0"/>
            </v:shape>
            <v:shape id="Freeform 531" o:spid="_x0000_s1382" style="position:absolute;left:10871;top:10909;width:406;height:857;visibility:visible;mso-wrap-style:square;v-text-anchor:top" coordsize="64,1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AVodsUA&#10;AADcAAAADwAAAGRycy9kb3ducmV2LnhtbESPQWvCQBSE7wX/w/KE3upGiaVEVymC4CnQ6MHja/aZ&#10;jc2+DdmNxvx6t1DocZiZb5j1drCNuFHna8cK5rMEBHHpdM2VgtNx//YBwgdkjY1jUvAgD9vN5GWN&#10;mXZ3/qJbESoRIewzVGBCaDMpfWnIop+5ljh6F9dZDFF2ldQd3iPcNnKRJO/SYs1xwWBLO0PlT9Fb&#10;BVdnwuE7HcfLOT+f5D7Jj4++V+p1OnyuQAQawn/4r33QCtL5En7PxCMgN0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gBWh2xQAAANwAAAAPAAAAAAAAAAAAAAAAAJgCAABkcnMv&#10;ZG93bnJldi54bWxQSwUGAAAAAAQABAD1AAAAigMAAAAA&#10;" path="m64,r,12l61,21r,9l59,40r-5,9l51,58r-2,6l44,74r-6,6l33,89r-5,6l23,105r-5,6l13,120r-8,6l,135e" filled="f" strokeweight="0">
              <v:path arrowok="t" o:connecttype="custom" o:connectlocs="40640,0;40640,7620;38735,13335;38735,19050;37465,25400;34290,31115;32385,36830;31115,40640;27940,46990;24130,50800;20955,56515;17780,60325;14605,66675;11430,70485;8255,76200;3175,80010;0,85725" o:connectangles="0,0,0,0,0,0,0,0,0,0,0,0,0,0,0,0,0"/>
            </v:shape>
            <v:shape id="Freeform 532" o:spid="_x0000_s1383" style="position:absolute;left:9601;top:11766;width:1270;height:946;visibility:visible;mso-wrap-style:square;v-text-anchor:top" coordsize="200,1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Or77sYA&#10;AADcAAAADwAAAGRycy9kb3ducmV2LnhtbESPQUsDMRSE74L/ITzBm8221qVsmxYpKt6Kq4X29rp5&#10;3azdvKxJbHf/vREEj8PMfMMsVr1txZl8aBwrGI8yEMSV0w3XCj7en+9mIEJE1tg6JgUDBVgtr68W&#10;WGh34Tc6l7EWCcKhQAUmxq6QMlSGLIaR64iTd3TeYkzS11J7vCS4beUky3JpseG0YLCjtaHqVH5b&#10;Bfvj5sG+uGE47Pz29Fmar6f7Mlfq9qZ/nIOI1Mf/8F/7VSuYjnP4PZOOgFz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Or77sYAAADcAAAADwAAAAAAAAAAAAAAAACYAgAAZHJz&#10;L2Rvd25yZXYueG1sUEsFBgAAAAAEAAQA9QAAAIsDAAAAAA==&#10;" path="m200,l190,13,180,25r-13,9l154,47r-10,9l131,65,118,75r-13,9l93,93r-13,9l67,109r-15,9l39,124r-13,9l13,139,,149e" filled="f" strokeweight="0">
              <v:path arrowok="t" o:connecttype="custom" o:connectlocs="127000,0;120650,8255;114300,15875;106045,21590;97790,29845;91440,35560;83185,41275;74930,47625;66675,53340;59055,59055;50800,64770;42545,69215;33020,74930;24765,78740;16510,84455;8255,88265;0,94615" o:connectangles="0,0,0,0,0,0,0,0,0,0,0,0,0,0,0,0,0"/>
            </v:shape>
            <v:shape id="Freeform 533" o:spid="_x0000_s1384" style="position:absolute;left:9017;top:12712;width:584;height:311;visibility:visible;mso-wrap-style:square;v-text-anchor:top" coordsize="92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/AdDMYA&#10;AADcAAAADwAAAGRycy9kb3ducmV2LnhtbESPQWvCQBSE74L/YXlCL6KblGJtdJWi1tqL0jT0/Mg+&#10;k9Ds25hdNf333YLgcZiZb5j5sjO1uFDrKssK4nEEgji3uuJCQfb1NpqCcB5ZY22ZFPySg+Wi35tj&#10;ou2VP+mS+kIECLsEFZTeN4mULi/JoBvbhjh4R9sa9EG2hdQtXgPc1PIxiibSYMVhocSGViXlP+nZ&#10;KPiWw3feHzanj+3LOt1mk0rH3Uqph0H3OgPhqfP38K290wqe4mf4PxOOgFz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/AdDMYAAADcAAAADwAAAAAAAAAAAAAAAACYAgAAZHJz&#10;L2Rvd25yZXYueG1sUEsFBgAAAAAEAAQA9QAAAIsDAAAAAA==&#10;" path="m92,l87,3,80,6,75,9r-6,3l62,15r-5,l51,18r-5,3l39,24r-5,4l28,31r-5,3l16,37r-5,3l5,46,,49e" filled="f" strokeweight="0">
              <v:path arrowok="t" o:connecttype="custom" o:connectlocs="58420,0;55245,1905;50800,3810;47625,5715;43815,7620;39370,9525;36195,9525;32385,11430;29210,13335;24765,15240;21590,17780;17780,19685;14605,21590;10160,23495;6985,25400;3175,29210;0,31115" o:connectangles="0,0,0,0,0,0,0,0,0,0,0,0,0,0,0,0,0"/>
            </v:shape>
            <v:shape id="Freeform 534" o:spid="_x0000_s1385" style="position:absolute;left:8985;top:12966;width:32;height:57;visibility:visible;mso-wrap-style:square;v-text-anchor:top" coordsize="5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uZyhL0A&#10;AADcAAAADwAAAGRycy9kb3ducmV2LnhtbERPSwrCMBDdC94hjOBGNFVEpBrFD4KIG6sHGJqxLTaT&#10;2kRbb28WgsvH+y/XrSnFm2pXWFYwHkUgiFOrC84U3K6H4RyE88gaS8uk4EMO1qtuZ4mxtg1f6J34&#10;TIQQdjEqyL2vYildmpNBN7IVceDutjboA6wzqWtsQrgp5SSKZtJgwaEhx4p2OaWP5GUUPJDK2Tl5&#10;bk+7wabZt9O7rJxUqt9rNwsQnlr/F//cR61gOg5rw5lwBOTqCw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luZyhL0AAADcAAAADwAAAAAAAAAAAAAAAACYAgAAZHJzL2Rvd25yZXYu&#10;eG1sUEsFBgAAAAAEAAQA9QAAAIIDAAAAAA==&#10;" path="m5,9r,l3,9,3,6,,6,,3,,e" filled="f" strokeweight="0">
              <v:path arrowok="t" o:connecttype="custom" o:connectlocs="3175,5715;3175,5715;3175,5715;1905,5715;1905,5715;1905,3810;1905,3810;1905,3810;1905,3810;0,3810;0,1905;0,1905;0,1905;0,1905;0,0;0,0;0,0" o:connectangles="0,0,0,0,0,0,0,0,0,0,0,0,0,0,0,0,0"/>
            </v:shape>
            <v:shape id="Freeform 535" o:spid="_x0000_s1386" style="position:absolute;left:8985;top:11791;width:1771;height:1175;visibility:visible;mso-wrap-style:square;v-text-anchor:top" coordsize="279,1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/glr8gA&#10;AADcAAAADwAAAGRycy9kb3ducmV2LnhtbESPT2sCMRTE74V+h/AKvRRNtpWlrkYRodBCPWj14O25&#10;ed0/3bxsN1HXb2+EQo/DzPyGmc5724gTdb5yrCEZKhDEuTMVFxq2X2+DVxA+IBtsHJOGC3mYz+7v&#10;ppgZd+Y1nTahEBHCPkMNZQhtJqXPS7Loh64ljt636yyGKLtCmg7PEW4b+axUKi1WHBdKbGlZUv6z&#10;OVoNq6f0N6nVsfb9/uOl/ky3u8tBaf340C8mIAL14T/81343GkbJGG5n4hGQsy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T+CWvyAAAANwAAAAPAAAAAAAAAAAAAAAAAJgCAABk&#10;cnMvZG93bnJldi54bWxQSwUGAAAAAAQABAD1AAAAjQMAAAAA&#10;" path="m,185r18,-9l39,166r17,-9l74,151r18,-9l110,129r18,-9l146,111,164,98,182,86,197,74,215,61,231,46,246,34,264,18,279,e" filled="f" strokeweight="0">
              <v:path arrowok="t" o:connecttype="custom" o:connectlocs="0,117475;11430,111760;24765,105410;35560,99695;46990,95885;58420,90170;69850,81915;81280,76200;92710,70485;104140,62230;115570,54610;125095,46990;136525,38735;146685,29210;156210,21590;167640,11430;177165,0" o:connectangles="0,0,0,0,0,0,0,0,0,0,0,0,0,0,0,0,0"/>
            </v:shape>
            <v:shape id="Freeform 536" o:spid="_x0000_s1387" style="position:absolute;left:10756;top:10928;width:394;height:863;visibility:visible;mso-wrap-style:square;v-text-anchor:top" coordsize="62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35XsAA&#10;AADcAAAADwAAAGRycy9kb3ducmV2LnhtbERPTYvCMBC9C/sfwizsTVNdlaUaZVlQ9GiVFW9DM7bF&#10;ZlKS1NZ/bw6Cx8f7Xq57U4s7OV9ZVjAeJSCIc6srLhScjpvhDwgfkDXWlknBgzysVx+DJabadnyg&#10;exYKEUPYp6igDKFJpfR5SQb9yDbEkbtaZzBE6AqpHXYx3NRykiRzabDi2FBiQ38l5besNQr+6+/j&#10;6UzbfXtx1fm2y9pi1rVKfX32vwsQgfrwFr/cO61gOonz45l4BOTqC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n35XsAAAADcAAAADwAAAAAAAAAAAAAAAACYAgAAZHJzL2Rvd25y&#10;ZXYueG1sUEsFBgAAAAAEAAQA9QAAAIUDAAAAAA==&#10;" path="m,136r5,-7l10,120r5,-6l21,105r5,-7l33,89r6,-6l44,74r2,-6l51,58r5,-9l59,40r3,-9l62,21,62,9,62,e" filled="f" strokeweight="0">
              <v:path arrowok="t" o:connecttype="custom" o:connectlocs="0,86360;3175,81915;6350,76200;9525,72390;13335,66675;16510,62230;20955,56515;24765,52705;27940,46990;29210,43180;32385,36830;35560,31115;37465,25400;39370,19685;39370,13335;39370,5715;39370,0" o:connectangles="0,0,0,0,0,0,0,0,0,0,0,0,0,0,0,0,0"/>
            </v:shape>
            <v:shape id="Freeform 537" o:spid="_x0000_s1388" style="position:absolute;left:10820;top:9315;width:330;height:1613;visibility:visible;mso-wrap-style:square;v-text-anchor:top" coordsize="52,2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6qIsUA&#10;AADcAAAADwAAAGRycy9kb3ducmV2LnhtbESPT4vCMBTE7wv7HcJb8LamiopUo+wqBQ968A/i8dk8&#10;22LzUppo6376jSB4HGbmN8x03ppS3Kl2hWUFvW4Egji1uuBMwWGffI9BOI+ssbRMCh7kYD77/Jhi&#10;rG3DW7rvfCYChF2MCnLvq1hKl+Zk0HVtRRy8i60N+iDrTOoamwA3pexH0UgaLDgs5FjRIqf0ursZ&#10;BcPVepT8HZebfXO2bfKrT35wOynV+Wp/JiA8tf4dfrVXWsGg34PnmXAE5Ow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B3qoixQAAANwAAAAPAAAAAAAAAAAAAAAAAJgCAABkcnMv&#10;ZG93bnJldi54bWxQSwUGAAAAAAQABAD1AAAAigMAAAAA&#10;" path="m52,254r,-19l52,220r,-19l49,186,46,170,44,152,39,136,36,121,31,105,29,90,23,78,18,62,13,47,11,31,5,16,,e" filled="f" strokeweight="0">
              <v:path arrowok="t" o:connecttype="custom" o:connectlocs="33020,161290;33020,149225;33020,139700;33020,127635;31115,118110;29210,107950;27940,96520;24765,86360;22860,76835;19685,66675;18415,57150;14605,49530;11430,39370;8255,29845;6985,19685;3175,10160;0,0" o:connectangles="0,0,0,0,0,0,0,0,0,0,0,0,0,0,0,0,0"/>
            </v:shape>
            <v:shape id="Freeform 538" o:spid="_x0000_s1389" style="position:absolute;left:10820;top:9296;width:70;height:19;visibility:visible;mso-wrap-style:square;v-text-anchor:top" coordsize="11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1gNscA&#10;AADcAAAADwAAAGRycy9kb3ducmV2LnhtbESPT2vCQBTE7wW/w/KEXqRuDKXW6CpiK81BD/45eHxk&#10;X5PQ7Nuwu2r89l1B8DjMzG+Y2aIzjbiQ87VlBaNhAoK4sLrmUsHxsH77BOEDssbGMim4kYfFvPcy&#10;w0zbK+/osg+liBD2GSqoQmgzKX1RkUE/tC1x9H6tMxiidKXUDq8RbhqZJsmHNFhzXKiwpVVFxd/+&#10;bBT83L4m68HqtDm778HY1OPTZpvnSr32u+UURKAuPMOPdq4VvKcp3M/EIyDn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0tYDbHAAAA3AAAAA8AAAAAAAAAAAAAAAAAmAIAAGRy&#10;cy9kb3ducmV2LnhtbFBLBQYAAAAABAAEAPUAAACMAwAAAAA=&#10;" path="m,3r,l3,3,3,,5,,8,r3,e" filled="f" strokeweight="0">
              <v:path arrowok="t" o:connecttype="custom" o:connectlocs="0,1905;0,1905;1905,1905;1905,0;1905,0;1905,0;3175,0;3175,0;3175,0;3175,0;5080,0;5080,0;5080,0;5080,0;6985,0;6985,0;6985,0" o:connectangles="0,0,0,0,0,0,0,0,0,0,0,0,0,0,0,0,0"/>
            </v:shape>
            <v:shape id="Freeform 539" o:spid="_x0000_s1390" style="position:absolute;left:1854;top:11690;width:1409;height:1651;visibility:visible;mso-wrap-style:square;v-text-anchor:top" coordsize="222,2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QJecMA&#10;AADcAAAADwAAAGRycy9kb3ducmV2LnhtbESP0YrCMBRE3wX/IVzBN023irhdo4i7C+KDYvUDLs21&#10;LdvclCbVrl9vBMHHYWbOMItVZypxpcaVlhV8jCMQxJnVJecKzqff0RyE88gaK8uk4J8crJb93gIT&#10;bW98pGvqcxEg7BJUUHhfJ1K6rCCDbmxr4uBdbGPQB9nkUjd4C3BTyTiKZtJgyWGhwJo2BWV/aWsU&#10;VPy5w/yn+07v7VzLuG0vh/NeqeGgW3+B8NT5d/jV3moF03gCzzPhCMjl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aQJecMAAADcAAAADwAAAAAAAAAAAAAAAACYAgAAZHJzL2Rv&#10;d25yZXYueG1sUEsFBgAAAAAEAAQA9QAAAIgDAAAAAA==&#10;" path="m10,r5,16l18,28r5,12l28,53r5,15l38,80r5,13l48,105r5,12l59,133r5,12l69,158r5,12l79,182r3,16l87,210r10,9l97,216r8,3l112,222r8,4l128,226r7,3l143,232r8,l158,235r11,3l176,238r8,3l192,244r7,3l207,247r8,3l222,256r,4l220,260r-3,l215,256r-3,l210,256r-3,l204,256r-2,l199,256r-2,l194,253r-2,l189,253r-2,l184,253r-3,l176,250r-7,l164,250r-6,-3l151,247r-5,-3l138,244r-5,l128,241r-8,l115,241r-8,-3l102,238r-8,l89,235r-7,l71,226,66,213,61,201,53,185,48,173,43,161,38,145,33,133,28,121,23,105,18,93,15,77,10,65,7,50,5,34,2,19,,6,,3r2,l2,,5,,7,r3,xe" fillcolor="black" stroked="f">
              <v:path arrowok="t" o:connecttype="custom" o:connectlocs="9525,10160;14605,25400;20955,43180;27305,59055;33655,74295;40640,92075;46990,107950;52070,125730;55245,133350;61595,137160;71120,140970;81280,143510;90805,147320;100330,149225;111760,151130;121920,154940;131445,156845;140970,162560;140970,165100;139700,165100;136525,162560;133350,162560;129540,162560;126365,162560;123190,160655;120015,160655;116840,160655;111760,158750;104140,158750;95885,156845;87630,154940;81280,153035;73025,153035;64770,151130;56515,149225;52070,149225;45085,143510;38735,127635;30480,109855;24130,92075;17780,76835;11430,59055;6350,41275;3175,21590;0,3810;0,1905;0,1905;1270,0;3175,0;3175,0;4445,0;6350,0;6350,0" o:connectangles="0,0,0,0,0,0,0,0,0,0,0,0,0,0,0,0,0,0,0,0,0,0,0,0,0,0,0,0,0,0,0,0,0,0,0,0,0,0,0,0,0,0,0,0,0,0,0,0,0,0,0,0,0"/>
            </v:shape>
            <v:shape id="Freeform 540" o:spid="_x0000_s1391" style="position:absolute;left:1917;top:11690;width:489;height:1333;visibility:visible;mso-wrap-style:square;v-text-anchor:top" coordsize="77,2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HYSMQA&#10;AADcAAAADwAAAGRycy9kb3ducmV2LnhtbESPQWsCMRSE74L/IbxCb5pVVMrWKCIqvZWqLd3bY/O6&#10;Wbp5WZK4u/33TaHgcZiZb5j1drCN6MiH2rGC2TQDQVw6XXOl4Ho5Tp5AhIissXFMCn4owHYzHq0x&#10;167nN+rOsRIJwiFHBSbGNpcylIYshqlriZP35bzFmKSvpPbYJ7ht5DzLVtJizWnBYEt7Q+X3+WYV&#10;hKIv/GE5mNeP3fLzhIXu3mdRqceHYfcMItIQ7+H/9otWsJgv4O9MOgJy8w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Ex2EjEAAAA3AAAAA8AAAAAAAAAAAAAAAAAmAIAAGRycy9k&#10;b3ducmV2LnhtbFBLBQYAAAAABAAEAPUAAACJAwAAAAA=&#10;" path="m,l5,16,8,28r5,12l18,53r5,15l28,80r5,13l38,105r5,12l49,133r5,12l59,158r5,12l69,182r3,16l77,210e" filled="f" strokeweight="0">
              <v:path arrowok="t" o:connecttype="custom" o:connectlocs="0,0;3175,10160;5080,17780;8255,25400;11430,33655;14605,43180;17780,50800;20955,59055;24130,66675;27305,74295;31115,84455;34290,92075;37465,100330;40640,107950;43815,115570;45720,125730;48895,133350" o:connectangles="0,0,0,0,0,0,0,0,0,0,0,0,0,0,0,0,0"/>
            </v:shape>
            <v:line id="Line 541" o:spid="_x0000_s1392" style="position:absolute;visibility:visible" from="2406,13023" to="2470,130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Coi/MUAAADcAAAADwAAAGRycy9kb3ducmV2LnhtbESPT2vCQBTE74V+h+UVvOlGaTRNXUWk&#10;YnvzX6DHR/Y1Wcy+DdlV47fvFoQeh5n5DTNf9rYRV+q8caxgPEpAEJdOG64UnI6bYQbCB2SNjWNS&#10;cCcPy8Xz0xxz7W68p+shVCJC2OeooA6hzaX0ZU0W/ci1xNH7cZ3FEGVXSd3hLcJtIydJMpUWDceF&#10;Glta11SeDxerwOym2/RrVrwV8mMbxt/ZOTP2pNTgpV+9gwjUh//wo/2pFbxOUvg7E4+AXPw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Coi/MUAAADcAAAADwAAAAAAAAAA&#10;AAAAAAChAgAAZHJzL2Rvd25yZXYueG1sUEsFBgAAAAAEAAQA+QAAAJMDAAAAAA==&#10;" strokeweight="0"/>
            <v:shape id="Freeform 542" o:spid="_x0000_s1393" style="position:absolute;left:2470;top:13061;width:793;height:254;visibility:visible;mso-wrap-style:square;v-text-anchor:top" coordsize="125,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TP+AMUA&#10;AADcAAAADwAAAGRycy9kb3ducmV2LnhtbESPT2vCQBTE74V+h+UVvBTdNC1RoqsUwdKj9d/5kX0m&#10;0ezbJLvV9du7hYLHYWZ+w8wWwTTiQr2rLSt4GyUgiAuray4V7Lar4QSE88gaG8uk4EYOFvPnpxnm&#10;2l75hy4bX4oIYZejgsr7NpfSFRUZdCPbEkfvaHuDPsq+lLrHa4SbRqZJkkmDNceFCltaVlScN79G&#10;QZfc1q9f76fQZcvxaV8eTUi7g1KDl/A5BeEp+Ef4v/2tFXykGfydiUdAzu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M/4AxQAAANwAAAAPAAAAAAAAAAAAAAAAAJgCAABkcnMv&#10;ZG93bnJldi54bWxQSwUGAAAAAAQABAD1AAAAigMAAAAA&#10;" path="m,l8,3r7,3l23,10r8,l38,13r8,3l54,16r7,3l72,22r7,l87,25r8,3l102,31r8,l118,34r7,6e" filled="f" strokeweight="0">
              <v:path arrowok="t" o:connecttype="custom" o:connectlocs="0,0;5080,1905;9525,3810;14605,6350;19685,6350;24130,8255;29210,10160;34290,10160;38735,12065;45720,13970;50165,13970;55245,15875;60325,17780;64770,19685;69850,19685;74930,21590;79375,25400" o:connectangles="0,0,0,0,0,0,0,0,0,0,0,0,0,0,0,0,0"/>
            </v:shape>
            <v:line id="Line 543" o:spid="_x0000_s1394" style="position:absolute;visibility:visible" from="3263,13315" to="3270,133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7QZEMQAAADcAAAADwAAAGRycy9kb3ducmV2LnhtbESPT4vCMBTE7wt+h/AEb2uquFqrUURc&#10;dG/+BY+P5tkGm5fSZLX77c3Cwh6HmfkNM1+2thIParxxrGDQT0AQ504bLhScT5/vKQgfkDVWjknB&#10;D3lYLjpvc8y0e/KBHsdQiAhhn6GCMoQ6k9LnJVn0fVcTR+/mGoshyqaQusFnhNtKDpNkLC0ajgsl&#10;1rQuKb8fv60Csx9vP74ml+lFbrZhcE3vqbFnpXrddjUDEagN/+G/9k4rGA0n8HsmHgG5eA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XtBkQxAAAANwAAAAPAAAAAAAAAAAA&#10;AAAAAKECAABkcnMvZG93bnJldi54bWxQSwUGAAAAAAQABAD5AAAAkgMAAAAA&#10;" strokeweight="0"/>
            <v:shape id="Freeform 544" o:spid="_x0000_s1395" style="position:absolute;left:3003;top:13296;width:260;height:45;visibility:visible;mso-wrap-style:square;v-text-anchor:top" coordsize="41,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0ruuMAA&#10;AADcAAAADwAAAGRycy9kb3ducmV2LnhtbERPy4rCMBTdC/5DuAPuxnRUxKlGEUF05XMQ3F2bO22Z&#10;5qYkUatfbxYDLg/nPZk1phI3cr60rOCrm4AgzqwuOVfwc1x+jkD4gKyxskwKHuRhNm23Jphqe+c9&#10;3Q4hFzGEfYoKihDqVEqfFWTQd21NHLlf6wyGCF0utcN7DDeV7CXJUBosOTYUWNOioOzvcDUK0Lsd&#10;b8758tS/lN/PZqV5y1qpzkczH4MI1IS3+N+91goGvbg2nolHQE5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0ruuMAAAADcAAAADwAAAAAAAAAAAAAAAACYAgAAZHJzL2Rvd25y&#10;ZXYueG1sUEsFBgAAAAAEAAQA9QAAAIUDAAAAAA==&#10;" path="m41,7r-2,l36,7,34,3r-3,l29,3r-3,l23,3r-2,l18,3r-2,l13,,11,,8,,6,,3,,,e" filled="f" strokeweight="0">
              <v:path arrowok="t" o:connecttype="custom" o:connectlocs="26035,4445;24765,4445;22860,4445;21590,1905;19685,1905;18415,1905;16510,1905;14605,1905;13335,1905;11430,1905;10160,1905;8255,0;6985,0;5080,0;3810,0;1905,0;0,0" o:connectangles="0,0,0,0,0,0,0,0,0,0,0,0,0,0,0,0,0"/>
            </v:shape>
            <v:shape id="Freeform 545" o:spid="_x0000_s1396" style="position:absolute;left:2374;top:13182;width:629;height:114;visibility:visible;mso-wrap-style:square;v-text-anchor:top" coordsize="99,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cjmYMYA&#10;AADcAAAADwAAAGRycy9kb3ducmV2LnhtbESPT2vCQBTE74LfYXlCL6IbQxFNXSWIBaEH/x5yfM2+&#10;JqHZtzG7avrtu4LgcZiZ3zCLVWdqcaPWVZYVTMYRCOLc6ooLBefT52gGwnlkjbVlUvBHDlbLfm+B&#10;ibZ3PtDt6AsRIOwSVFB63yRSurwkg25sG+Lg/djWoA+yLaRu8R7gppZxFE2lwYrDQokNrUvKf49X&#10;oyC7pnGzrw/flzTbbHfDIpuevjKl3gZd+gHCU+df4Wd7qxW8x3N4nAlHQC7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cjmYMYAAADcAAAADwAAAAAAAAAAAAAAAACYAgAAZHJz&#10;L2Rvd25yZXYueG1sUEsFBgAAAAAEAAQA9QAAAIsDAAAAAA==&#10;" path="m99,18l94,15r-7,l82,15,76,12r-7,l64,9r-8,l51,9,46,6r-8,l33,6,25,3r-5,l12,3,7,,,e" filled="f" strokeweight="0">
              <v:path arrowok="t" o:connecttype="custom" o:connectlocs="62865,11430;59690,9525;55245,9525;52070,9525;48260,7620;43815,7620;40640,5715;35560,5715;32385,5715;29210,3810;24130,3810;20955,3810;15875,1905;12700,1905;7620,1905;4445,0;0,0" o:connectangles="0,0,0,0,0,0,0,0,0,0,0,0,0,0,0,0,0"/>
            </v:shape>
            <v:line id="Line 546" o:spid="_x0000_s1397" style="position:absolute;flip:x y;visibility:visible" from="2305,13125" to="2374,131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zmodsAAAADcAAAADwAAAGRycy9kb3ducmV2LnhtbERPTWsCMRC9F/wPYYReSs22ipbVKFJU&#10;xJurvQ+b6WYxmSxJ1PXfm0Ohx8f7Xqx6Z8WNQmw9K/gYFSCIa69bbhScT9v3LxAxIWu0nknBgyKs&#10;loOXBZba3/lItyo1IodwLFGBSakrpYy1IYdx5DvizP364DBlGBqpA95zuLPysyim0mHLucFgR9+G&#10;6kt1dQrGs5/T/mLfzGEbndnsbFVPw0Op12G/noNI1Kd/8Z97rxVMxnl+PpOPgFw+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Fs5qHbAAAAA3AAAAA8AAAAAAAAAAAAAAAAA&#10;oQIAAGRycy9kb3ducmV2LnhtbFBLBQYAAAAABAAEAPkAAACOAwAAAAA=&#10;" strokeweight="0"/>
            <v:shape id="Freeform 547" o:spid="_x0000_s1398" style="position:absolute;left:1854;top:11728;width:451;height:1397;visibility:visible;mso-wrap-style:square;v-text-anchor:top" coordsize="71,2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IjCr8QA&#10;AADcAAAADwAAAGRycy9kb3ducmV2LnhtbESPQWvCQBSE74L/YXmCN92opdroKlIRKhTB2N5fs89s&#10;MPs2zW5N+u/dQsHjMPPNMKtNZytxo8aXjhVMxgkI4tzpkgsFH+f9aAHCB2SNlWNS8EseNut+b4Wp&#10;di2f6JaFQsQS9ikqMCHUqZQ+N2TRj11NHL2LayyGKJtC6gbbWG4rOU2SZ2mx5LhgsKZXQ/k1+7EK&#10;nj73eVt/Lb7n2fthdrocX4qdCUoNB912CSJQFx7hf/pNR242gb8z8QjI9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CIwq/EAAAA3AAAAA8AAAAAAAAAAAAAAAAAmAIAAGRycy9k&#10;b3ducmV2LnhtbFBLBQYAAAAABAAEAPUAAACJAwAAAAA=&#10;" path="m71,220l66,207,61,195,53,179,48,167,43,155,38,139,33,127,28,115,23,99,18,87,15,71,10,59,7,44,5,28,2,13,,e" filled="f" strokeweight="0">
              <v:path arrowok="t" o:connecttype="custom" o:connectlocs="45085,139700;41910,131445;38735,123825;33655,113665;30480,106045;27305,98425;24130,88265;20955,80645;17780,73025;14605,62865;11430,55245;9525,45085;6350,37465;4445,27940;3175,17780;1270,8255;0,0" o:connectangles="0,0,0,0,0,0,0,0,0,0,0,0,0,0,0,0,0"/>
            </v:shape>
            <v:shape id="Freeform 548" o:spid="_x0000_s1399" style="position:absolute;left:1854;top:11690;width:63;height:38;visibility:visible;mso-wrap-style:square;v-text-anchor:top" coordsize="10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Y/b5cUA&#10;AADcAAAADwAAAGRycy9kb3ducmV2LnhtbESPQWvCQBSE74L/YXmF3uqmaakluhERS0vBg9GLt9fs&#10;MwnJvg27q0n/fbcgeBxm5htmuRpNJ67kfGNZwfMsAUFcWt1wpeB4+Hh6B+EDssbOMin4JQ+rfDpZ&#10;YqbtwHu6FqESEcI+QwV1CH0mpS9rMuhntieO3tk6gyFKV0ntcIhw08k0Sd6kwYbjQo09bWoq2+Ji&#10;FKybH0lbmrefg6mO/ffu5FI6KfX4MK4XIAKN4R6+tb+0gteXFP7PxCMg8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j9vlxQAAANwAAAAPAAAAAAAAAAAAAAAAAJgCAABkcnMv&#10;ZG93bnJldi54bWxQSwUGAAAAAAQABAD1AAAAigMAAAAA&#10;" path="m,6l,3r2,l2,,5,,7,r3,e" filled="f" strokeweight="0">
              <v:path arrowok="t" o:connecttype="custom" o:connectlocs="0,3810;0,1905;0,1905;0,1905;0,1905;1270,1905;1270,0;1270,0;3175,0;3175,0;3175,0;4445,0;4445,0;4445,0;6350,0;6350,0;6350,0" o:connectangles="0,0,0,0,0,0,0,0,0,0,0,0,0,0,0,0,0"/>
            </v:shape>
          </v:group>
        </w:pict>
      </w:r>
      <w:r>
        <w:rPr>
          <w:noProof/>
        </w:rPr>
        <w:pict>
          <v:group id="Tuval 3" o:spid="_x0000_s1400" editas="canvas" style="position:absolute;margin-left:18.9pt;margin-top:78.6pt;width:107.85pt;height:117.85pt;z-index:251652608" coordsize="13696,149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">
            <v:shape id="_x0000_s1401" type="#_x0000_t75" style="position:absolute;width:13696;height:14966;visibility:visible">
              <v:fill o:detectmouseclick="t"/>
              <v:path o:connecttype="none"/>
            </v:shape>
            <v:shape id="Freeform 5" o:spid="_x0000_s1402" style="position:absolute;left:8756;top:82;width:95;height:38;visibility:visible;mso-wrap-style:square;v-text-anchor:top" coordsize="15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s0GTr8A&#10;AADaAAAADwAAAGRycy9kb3ducmV2LnhtbERPS2sCMRC+F/wPYQQvpWYrWpat2UUKtl599D7dTHe3&#10;3Uxikur23xtB8DR8fM9ZVoPpxYl86CwreJ5mIIhrqztuFBz266ccRIjIGnvLpOCfAlTl6GGJhbZn&#10;3tJpFxuRQjgUqKCN0RVShrolg2FqHXHivq03GBP0jdQezync9HKWZS/SYMepoUVHby3Vv7s/o+Dj&#10;UeKx//nKF+7TZ3rv3of52ig1GQ+rVxCRhngX39wbnebD9ZXrleUF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yzQZOvwAAANoAAAAPAAAAAAAAAAAAAAAAAJgCAABkcnMvZG93bnJl&#10;di54bWxQSwUGAAAAAAQABAD1AAAAhAMAAAAA&#10;" path="m,l,,2,3r3,l8,3r2,l13,3r2,l15,6e" filled="f" strokeweight="0">
              <v:path arrowok="t" o:connecttype="custom" o:connectlocs="0,0;0,0;1270,1905;1270,1905;3175,1905;3175,1905;3175,1905;5080,1905;5080,1905;5080,1905;6350,1905;6350,1905;8255,1905;8255,1905;8255,1905;9525,1905;9525,3810" o:connectangles="0,0,0,0,0,0,0,0,0,0,0,0,0,0,0,0,0"/>
            </v:shape>
            <v:shape id="Freeform 6" o:spid="_x0000_s1403" style="position:absolute;left:8851;top:120;width:1563;height:197;visibility:visible;mso-wrap-style:square;v-text-anchor:top" coordsize="246,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NKBrsMA&#10;AADaAAAADwAAAGRycy9kb3ducmV2LnhtbESP3YrCMBSE7wXfIRxh7zRV1h+6RhFBVli8sPYBjs3Z&#10;tticlCbWdp9+IwheDjPzDbPedqYSLTWutKxgOolAEGdWl5wrSC+H8QqE88gaK8ukoCcH281wsMZY&#10;2wefqU18LgKEXYwKCu/rWEqXFWTQTWxNHLxf2xj0QTa51A0+AtxUchZFC2mw5LBQYE37grJbcjcK&#10;cH449Z99+1e1XblIj/ef72V6Vepj1O2+QHjq/Dv8ah+1ghk8r4QbID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NKBrsMAAADaAAAADwAAAAAAAAAAAAAAAACYAgAAZHJzL2Rv&#10;d25yZXYueG1sUEsFBgAAAAAEAAQA9QAAAIgDAAAAAA==&#10;" path="m,l16,3,31,6r15,l62,9r15,3l92,15r13,l121,18r15,3l151,21r16,3l182,24r15,4l213,28r15,3l246,31e" filled="f" strokeweight="0">
              <v:path arrowok="t" o:connecttype="custom" o:connectlocs="0,0;10160,1905;19685,3810;29210,3810;39370,5715;48895,7620;58420,9525;66675,9525;76835,11430;86360,13335;95885,13335;106045,15240;115570,15240;125095,17780;135255,17780;144780,19685;156210,19685" o:connectangles="0,0,0,0,0,0,0,0,0,0,0,0,0,0,0,0,0"/>
            </v:shape>
            <v:shape id="Freeform 7" o:spid="_x0000_s1404" style="position:absolute;left:10414;top:317;width:241;height:368;visibility:visible;mso-wrap-style:square;v-text-anchor:top" coordsize="38,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Hr07cMA&#10;AADaAAAADwAAAGRycy9kb3ducmV2LnhtbESPQWsCMRSE74X+h/AK3mq2FZeyGkVaBfWgVsXzc/Pc&#10;Xdy8LEnU9d8bodDjMDPfMMNxa2pxJecrywo+ugkI4tzqigsF+93s/QuED8gaa8uk4E4exqPXlyFm&#10;2t74l67bUIgIYZ+hgjKEJpPS5yUZ9F3bEEfvZJ3BEKUrpHZ4i3BTy88kSaXBiuNCiQ19l5Sftxej&#10;wP8cJ3azStfklvfVIu1PTf9wVqrz1k4GIAK14T/8155rBT14Xok3QI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Hr07cMAAADaAAAADwAAAAAAAAAAAAAAAACYAgAAZHJzL2Rv&#10;d25yZXYueG1sUEsFBgAAAAAEAAQA9QAAAIgDAAAAAA==&#10;" path="m,l3,3r5,l10,6r3,3l15,12r3,3l20,18r3,6l26,27r2,7l31,37r,3l33,46r3,3l38,55r,3e" filled="f" strokeweight="0">
              <v:path arrowok="t" o:connecttype="custom" o:connectlocs="0,0;1905,1905;5080,1905;6350,3810;8255,5715;9525,7620;11430,9525;12700,11430;14605,15240;16510,17145;17780,21590;19685,23495;19685,25400;20955,29210;22860,31115;24130,34925;24130,36830" o:connectangles="0,0,0,0,0,0,0,0,0,0,0,0,0,0,0,0,0"/>
            </v:shape>
            <v:shape id="Freeform 8" o:spid="_x0000_s1405" style="position:absolute;left:11341;top:1276;width:450;height:76;visibility:visible;mso-wrap-style:square;v-text-anchor:top" coordsize="71,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mqFMIA&#10;AADaAAAADwAAAGRycy9kb3ducmV2LnhtbESPzWrDMBCE74G8g9hAb4nsEkpwo4QmUBroIeT3vLU2&#10;lqm1MpIa228fFQo9DjPzDbNc97YRd/Khdqwgn2UgiEuna64UnE/v0wWIEJE1No5JwUAB1qvxaImF&#10;dh0f6H6MlUgQDgUqMDG2hZShNGQxzFxLnLyb8xZjkr6S2mOX4LaRz1n2Ii3WnBYMtrQ1VH4ff6wC&#10;+WEO14u73PZfi+GzG7p8k/tGqadJ//YKIlIf/8N/7Z1WMIffK+kGy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e+aoUwgAAANoAAAAPAAAAAAAAAAAAAAAAAJgCAABkcnMvZG93&#10;bnJldi54bWxQSwUGAAAAAAQABAD1AAAAhwMAAAAA&#10;" path="m,l5,,7,r6,l18,r5,l28,r5,l36,3r5,l46,3r5,l56,6r3,l64,6r5,3l71,12e" filled="f" strokeweight="0">
              <v:path arrowok="t" o:connecttype="custom" o:connectlocs="0,0;3175,0;4445,0;8255,0;11430,0;14605,0;17780,0;20955,0;22860,1905;26035,1905;29210,1905;32385,1905;35560,3810;37465,3810;40640,3810;43815,5715;45085,7620" o:connectangles="0,0,0,0,0,0,0,0,0,0,0,0,0,0,0,0,0"/>
            </v:shape>
            <v:shape id="Freeform 9" o:spid="_x0000_s1406" style="position:absolute;left:11715;top:1352;width:96;height:648;visibility:visible;mso-wrap-style:square;v-text-anchor:top" coordsize="15,1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VTZ/sIA&#10;AADaAAAADwAAAGRycy9kb3ducmV2LnhtbESPQWsCMRSE7wX/Q3iCt5q1WJHVKCIKgr10VfD43Dw3&#10;i5uXJUl1/femUOhxmJlvmPmys424kw+1YwWjYQaCuHS65krB8bB9n4IIEVlj45gUPCnActF7m2Ou&#10;3YO/6V7ESiQIhxwVmBjbXMpQGrIYhq4lTt7VeYsxSV9J7fGR4LaRH1k2kRZrTgsGW1obKm/Fj1Vw&#10;MV278ea2HU/Gp+LrOT3H6/6s1KDfrWYgInXxP/zX3mkFn/B7Jd0AuXg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9VNn+wgAAANoAAAAPAAAAAAAAAAAAAAAAAJgCAABkcnMvZG93&#10;bnJldi54bWxQSwUGAAAAAAQABAD1AAAAhwMAAAAA&#10;" path="m12,r3,6l15,13r,6l15,25r,6l12,37r,7l10,50r,6l7,62,5,71,2,78r,6l,90r,6l,102e" filled="f" strokeweight="0">
              <v:path arrowok="t" o:connecttype="custom" o:connectlocs="7620,0;9525,3810;9525,8255;9525,12065;9525,15875;9525,19685;7620,23495;7620,27940;6350,31750;6350,35560;4445,39370;3175,45085;1270,49530;1270,53340;0,57150;0,60960;0,64770" o:connectangles="0,0,0,0,0,0,0,0,0,0,0,0,0,0,0,0,0"/>
            </v:shape>
            <v:shape id="Freeform 10" o:spid="_x0000_s1407" style="position:absolute;left:10833;top:2000;width:882;height:1219;visibility:visible;mso-wrap-style:square;v-text-anchor:top" coordsize="139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KxbIcIA&#10;AADaAAAADwAAAGRycy9kb3ducmV2LnhtbESP3WoCMRSE7wu+QziCN0Wz9UJkNYoopd508e8BDpvj&#10;ZnVzsiSpu337piB4OczMN8xy3dtGPMiH2rGCj0kGgrh0uuZKweX8OZ6DCBFZY+OYFPxSgPVq8LbE&#10;XLuOj/Q4xUokCIccFZgY21zKUBqyGCauJU7e1XmLMUlfSe2xS3DbyGmWzaTFmtOCwZa2hsr76ccq&#10;6I7f88u0KN6N7b58YfTtcKh2So2G/WYBIlIfX+Fne68VzOD/SroBcvU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crFshwgAAANoAAAAPAAAAAAAAAAAAAAAAAJgCAABkcnMvZG93&#10;bnJldi54bWxQSwUGAAAAAAQABAD1AAAAhwMAAAAA&#10;" path="m139,r-8,16l126,28r-8,12l113,53,103,65,95,77,87,90,77,102r-7,9l59,124,49,136r-10,9l29,158,18,170r-7,9l,192e" filled="f" strokeweight="0">
              <v:path arrowok="t" o:connecttype="custom" o:connectlocs="88265,0;83185,10160;80010,17780;74930,25400;71755,33655;65405,41275;60325,48895;55245,57150;48895,64770;44450,70485;37465,78740;31115,86360;24765,92075;18415,100330;11430,107950;6985,113665;0,121920" o:connectangles="0,0,0,0,0,0,0,0,0,0,0,0,0,0,0,0,0"/>
            </v:shape>
            <v:shape id="Freeform 11" o:spid="_x0000_s1408" style="position:absolute;left:10579;top:3219;width:254;height:705;visibility:visible;mso-wrap-style:square;v-text-anchor:top" coordsize="40,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cC4j8EA&#10;AADaAAAADwAAAGRycy9kb3ducmV2LnhtbESPQYvCMBSE78L+h/AW9iKa6kGlNpVlUVc8qbs/4Nk8&#10;m2LzUpqo9d8bQfA4zMw3TLbobC2u1PrKsYLRMAFBXDhdcang/281mIHwAVlj7ZgU3MnDIv/oZZhq&#10;d+M9XQ+hFBHCPkUFJoQmldIXhiz6oWuIo3dyrcUQZVtK3eItwm0tx0kykRYrjgsGG/oxVJwPF6vg&#10;1x5dbXyzG+tye14vkz4t732lvj677zmIQF14h1/tjVYwheeVeANk/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nAuI/BAAAA2gAAAA8AAAAAAAAAAAAAAAAAmAIAAGRycy9kb3du&#10;cmV2LnhtbFBLBQYAAAAABAAEAPUAAACGAwAAAAA=&#10;" path="m40,l38,6r-5,6l30,18r-5,6l20,31r-3,6l12,43r-2,9l5,58,2,65r,6l,80r,6l,95r,7l2,111e" filled="f" strokeweight="0">
              <v:path arrowok="t" o:connecttype="custom" o:connectlocs="25400,0;24130,3810;20955,7620;19050,11430;15875,15240;12700,19685;10795,23495;7620,27305;6350,33020;3175,36830;1270,41275;1270,45085;0,50800;0,54610;0,60325;0,64770;1270,70485" o:connectangles="0,0,0,0,0,0,0,0,0,0,0,0,0,0,0,0,0"/>
            </v:shape>
            <v:shape id="Freeform 12" o:spid="_x0000_s1409" style="position:absolute;left:10591;top:3924;width:51;height:394;visibility:visible;mso-wrap-style:square;v-text-anchor:top" coordsize="8,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I4KKb4A&#10;AADaAAAADwAAAGRycy9kb3ducmV2LnhtbERPzYrCMBC+C/sOYYS96VR3EalGcRVBPCys+gBjM7bF&#10;ZlKSqPXtzWHB48f3P192tlF39qF2omE0zECxFM7UUmo4HbeDKagQSQw1TljDkwMsFx+9OeXGPeSP&#10;74dYqhQiIScNVYxtjhiKii2FoWtZEndx3lJM0JdoPD1SuG1wnGUTtFRLaqio5XXFxfVwsxr2q81+&#10;hz9j8/vlrxni9/RcH4PWn/1uNQMVuYtv8b97ZzSkrelKugG4eA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CCOCim+AAAA2gAAAA8AAAAAAAAAAAAAAAAAmAIAAGRycy9kb3ducmV2&#10;LnhtbFBLBQYAAAAABAAEAPUAAACDAwAAAAA=&#10;" path="m,l,3,,6r3,6l3,15r,3l5,25r,3l5,31r3,3l8,40r,3l8,46r,3l8,56r,3l5,62e" filled="f" strokeweight="0">
              <v:path arrowok="t" o:connecttype="custom" o:connectlocs="0,0;0,1905;0,3810;1905,7620;1905,9525;1905,11430;3175,15875;3175,17780;3175,19685;5080,21590;5080,25400;5080,27305;5080,29210;5080,31115;5080,35560;5080,37465;3175,39370" o:connectangles="0,0,0,0,0,0,0,0,0,0,0,0,0,0,0,0,0"/>
            </v:shape>
            <v:shape id="Freeform 13" o:spid="_x0000_s1410" style="position:absolute;left:10382;top:4318;width:241;height:450;visibility:visible;mso-wrap-style:square;v-text-anchor:top" coordsize="38,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MpwEMMA&#10;AADaAAAADwAAAGRycy9kb3ducmV2LnhtbESPT2sCMRTE74V+h/AKvdWsHrS7GkUKovbmv4O3x+aZ&#10;Xdy8bJOo2356Iwg9DjPzG2Yy62wjruRD7VhBv5eBIC6drtko2O8WH58gQkTW2DgmBb8UYDZ9fZlg&#10;od2NN3TdRiMShEOBCqoY20LKUFZkMfRcS5y8k/MWY5LeSO3xluC2kYMsG0qLNaeFClv6qqg8by9W&#10;wdr8HdfzzfdyoA8mx7Ye/eDFK/X+1s3HICJ18T/8bK+0ghweV9INkNM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MpwEMMAAADaAAAADwAAAAAAAAAAAAAAAACYAgAAZHJzL2Rv&#10;d25yZXYueG1sUEsFBgAAAAAEAAQA9QAAAIgDAAAAAA==&#10;" path="m38,l36,6,33,9r-2,3l25,18r-2,3l18,24r-3,4l10,31,8,34,5,40,2,43,,46r,6l,58r,7l2,71e" filled="f" strokeweight="0">
              <v:path arrowok="t" o:connecttype="custom" o:connectlocs="24130,0;22860,3810;20955,5715;19685,7620;15875,11430;14605,13335;11430,15240;9525,17780;6350,19685;5080,21590;3175,25400;1270,27305;0,29210;0,33020;0,36830;0,41275;1270,45085" o:connectangles="0,0,0,0,0,0,0,0,0,0,0,0,0,0,0,0,0"/>
            </v:shape>
            <v:shape id="Freeform 14" o:spid="_x0000_s1411" style="position:absolute;left:10394;top:4768;width:540;height:781;visibility:visible;mso-wrap-style:square;v-text-anchor:top" coordsize="85,12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Ane1sQA&#10;AADbAAAADwAAAGRycy9kb3ducmV2LnhtbESPQWvCQBCF7wX/wzJCL0U37UFKdBURrIogNApeh+yY&#10;BLOzMbua+O87h4K3Gd6b976ZLXpXqwe1ofJs4HOcgCLOva24MHA6rkffoEJEtlh7JgNPCrCYD95m&#10;mFrf8S89slgoCeGQooEyxibVOuQlOQxj3xCLdvGtwyhrW2jbYifhrtZfSTLRDiuWhhIbWpWUX7O7&#10;M7A7ZOez3126j5/sNtF7rDbb/dOY92G/nIKK1MeX+f96awVf6OUXGUDP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AJ3tbEAAAA2wAAAA8AAAAAAAAAAAAAAAAAmAIAAGRycy9k&#10;b3ducmV2LnhtbFBLBQYAAAAABAAEAPUAAACJAwAAAAA=&#10;" path="m,l3,9r3,9l8,28r5,6l18,43r5,6l31,58r5,7l41,74r8,6l57,86r5,10l67,102r8,6l80,117r5,6e" filled="f" strokeweight="0">
              <v:path arrowok="t" o:connecttype="custom" o:connectlocs="0,0;1905,5715;3810,11430;5080,17780;8255,21590;11430,27305;14605,31115;19685,36830;22860,41275;26035,46990;31115,50800;36195,54610;39370,60960;42545,64770;47625,68580;50800,74295;53975,78105" o:connectangles="0,0,0,0,0,0,0,0,0,0,0,0,0,0,0,0,0"/>
            </v:shape>
            <v:shape id="Freeform 15" o:spid="_x0000_s1412" style="position:absolute;left:10934;top:5549;width:13;height:413;visibility:visible;mso-wrap-style:square;v-text-anchor:top" coordsize="2,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EkG78MA&#10;AADbAAAADwAAAGRycy9kb3ducmV2LnhtbERPTWvCQBC9F/wPyxR6kbqxoE2jq6ggevFg6qHHaXZM&#10;QrOzYXfV6K93BaG3ebzPmc4704gzOV9bVjAcJCCIC6trLhUcvtfvKQgfkDU2lknBlTzMZ72XKWba&#10;XnhP5zyUIoawz1BBFUKbSemLigz6gW2JI3e0zmCI0JVSO7zEcNPIjyQZS4M1x4YKW1pVVPzlJ6Ng&#10;ffj63dz6u9xvf9LdcmOWI/fZKfX22i0mIAJ14V/8dG91nD+Exy/xADm7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EkG78MAAADbAAAADwAAAAAAAAAAAAAAAACYAgAAZHJzL2Rv&#10;d25yZXYueG1sUEsFBgAAAAAEAAQA9QAAAIgDAAAAAA==&#10;" path="m,l2,6r,4l2,13r,3l2,22r,3l2,28r,6l2,37r,3l2,47r,3l2,53r,6l2,62r,3e" filled="f" strokeweight="0">
              <v:path arrowok="t" o:connecttype="custom" o:connectlocs="0,0;1270,3810;1270,6350;1270,8255;1270,10160;1270,13970;1270,15875;1270,17780;1270,21590;1270,23495;1270,25400;1270,29845;1270,31750;1270,33655;1270,37465;1270,39370;1270,41275" o:connectangles="0,0,0,0,0,0,0,0,0,0,0,0,0,0,0,0,0"/>
            </v:shape>
            <v:shape id="Freeform 16" o:spid="_x0000_s1413" style="position:absolute;left:10947;top:5962;width:133;height:749;visibility:visible;mso-wrap-style:square;v-text-anchor:top" coordsize="21,1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QZdFL8A&#10;AADbAAAADwAAAGRycy9kb3ducmV2LnhtbERPzYrCMBC+C75DGGFvmupBatdYlkVlLyv48wBDM7Zl&#10;k0lJYq1vvxEEb/Px/c66HKwRPfnQOlYwn2UgiCunW64VXM67aQ4iRGSNxjEpeFCAcjMerbHQ7s5H&#10;6k+xFimEQ4EKmhi7QspQNWQxzFxHnLir8xZjgr6W2uM9hVsjF1m2lBZbTg0NdvTdUPV3ulkFfilN&#10;J+PKHrZZvTePa/473HKlPibD1yeISEN8i1/uH53mL+D5SzpAbv4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lBl0UvwAAANsAAAAPAAAAAAAAAAAAAAAAAJgCAABkcnMvZG93bnJl&#10;di54bWxQSwUGAAAAAAQABAD1AAAAhAMAAAAA&#10;" path="m,l,9r3,7l6,22r,6l8,37r,6l11,50r,9l13,65r,6l16,80r,7l18,93r,9l21,108r,10e" filled="f" strokeweight="0">
              <v:path arrowok="t" o:connecttype="custom" o:connectlocs="0,0;0,5715;1905,10160;3810,13970;3810,17780;5080,23495;5080,27305;6985,31750;6985,37465;8255,41275;8255,45085;10160,50800;10160,55245;11430,59055;11430,64770;13335,68580;13335,74930" o:connectangles="0,0,0,0,0,0,0,0,0,0,0,0,0,0,0,0,0"/>
            </v:shape>
            <v:shape id="Freeform 17" o:spid="_x0000_s1414" style="position:absolute;left:11080;top:6711;width:178;height:254;visibility:visible;mso-wrap-style:square;v-text-anchor:top" coordsize="28,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Tnm8EA&#10;AADbAAAADwAAAGRycy9kb3ducmV2LnhtbERPS2sCMRC+C/0PYQreNNsKVVejlJaCBS8+QLwNybi7&#10;djNZknRd/70RBG/z8T1nvuxsLVryoXKs4G2YgSDWzlRcKNjvfgYTECEiG6wdk4IrBVguXnpzzI27&#10;8IbabSxECuGQo4IyxiaXMuiSLIaha4gTd3LeYkzQF9J4vKRwW8v3LPuQFitODSU29FWS/tv+WwWo&#10;3Yobfzhe9a/m9ns9nYzPU6X6r93nDESkLj7FD/fKpPkjuP+SDpCLG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zU55vBAAAA2wAAAA8AAAAAAAAAAAAAAAAAmAIAAGRycy9kb3du&#10;cmV2LnhtbFBLBQYAAAAABAAEAPUAAACGAwAAAAA=&#10;" path="m,l2,,5,3,8,6r2,l10,9r3,3l15,15r,3l18,21r,3l20,27r,3l23,34r2,l25,37r3,3e" filled="f" strokeweight="0">
              <v:path arrowok="t" o:connecttype="custom" o:connectlocs="0,0;1270,0;3175,1905;5080,3810;6350,3810;6350,5715;8255,7620;9525,9525;9525,11430;11430,13335;11430,15240;12700,17145;12700,19050;14605,21590;15875,21590;15875,23495;17780,25400" o:connectangles="0,0,0,0,0,0,0,0,0,0,0,0,0,0,0,0,0"/>
            </v:shape>
            <v:shape id="Freeform 18" o:spid="_x0000_s1415" style="position:absolute;left:11258;top:6965;width:1086;height:1683;visibility:visible;mso-wrap-style:square;v-text-anchor:top" coordsize="171,2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k0DC8EA&#10;AADbAAAADwAAAGRycy9kb3ducmV2LnhtbERPS2rDMBDdB3IHMYHuYrmhmNSNYkrTFNOd3R5gsCa2&#10;iTVyJTlxbl8VCtnN431nV8xmEBdyvres4DFJQRA3VvfcKvj+Oq63IHxA1jhYJgU38lDsl4sd5tpe&#10;uaJLHVoRQ9jnqKALYcyl9E1HBn1iR+LInawzGCJ0rdQOrzHcDHKTppk02HNs6HCkt46acz0ZBfqY&#10;Ze/lwUxt9ew/3M/4eWvmTKmH1fz6AiLQHO7if3ep4/wn+PslHiD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pNAwvBAAAA2wAAAA8AAAAAAAAAAAAAAAAAmAIAAGRycy9kb3du&#10;cmV2LnhtbFBLBQYAAAAABAAEAPUAAACGAwAAAAA=&#10;" path="m,l13,15,28,27,41,43,54,58,67,74,77,89r13,16l102,120r11,19l123,154r10,19l143,191r8,16l159,228r7,19l171,265e" filled="f" strokeweight="0">
              <v:path arrowok="t" o:connecttype="custom" o:connectlocs="0,0;8255,9525;17780,17145;26035,27305;34290,36830;42545,46990;48895,56515;57150,66675;64770,76200;71755,88265;78105,97790;84455,109855;90805,121285;95885,131445;100965,144780;105410,156845;108585,168275" o:connectangles="0,0,0,0,0,0,0,0,0,0,0,0,0,0,0,0,0"/>
            </v:shape>
            <v:shape id="Freeform 19" o:spid="_x0000_s1416" style="position:absolute;left:12344;top:8648;width:279;height:1219;visibility:visible;mso-wrap-style:square;v-text-anchor:top" coordsize="44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RwA88EA&#10;AADbAAAADwAAAGRycy9kb3ducmV2LnhtbERPTYvCMBC9C/sfwgh701RXV6lGWQTBg4da3YO3oRnb&#10;YjMpSdT6783Cgrd5vM9ZrjvTiDs5X1tWMBomIIgLq2suFZyO28EchA/IGhvLpOBJHtarj94SU20f&#10;fKB7HkoRQ9inqKAKoU2l9EVFBv3QtsSRu1hnMEToSqkdPmK4aeQ4Sb6lwZpjQ4UtbSoqrvnNKDj8&#10;zprtZJ+dk8KFWfZ1evrsvFHqs9/9LEAE6sJb/O/e6Th/Cn+/xAPk6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0cAPPBAAAA2wAAAA8AAAAAAAAAAAAAAAAAmAIAAGRycy9kb3du&#10;cmV2LnhtbFBLBQYAAAAABAAEAPUAAACGAwAAAAA=&#10;" path="m,l6,13r2,9l13,34r3,13l21,59r3,12l26,84r5,12l34,105r2,13l39,130r,12l41,155r3,12l44,179r,13e" filled="f" strokeweight="0">
              <v:path arrowok="t" o:connecttype="custom" o:connectlocs="0,0;3810,8255;5080,13970;8255,21590;10160,29845;13335,37465;15240,45085;16510,53340;19685,60960;21590,66675;22860,74930;24765,82550;24765,90170;26035,98425;27940,106045;27940,113665;27940,121920" o:connectangles="0,0,0,0,0,0,0,0,0,0,0,0,0,0,0,0,0"/>
            </v:shape>
            <v:shape id="Freeform 20" o:spid="_x0000_s1417" style="position:absolute;left:12623;top:9867;width:51;height:959;visibility:visible;mso-wrap-style:square;v-text-anchor:top" coordsize="8,1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k3LbL8A&#10;AADbAAAADwAAAGRycy9kb3ducmV2LnhtbERPTYvCMBC9L/gfwgh7W5MurEo1iiiroiereB6asS02&#10;k9JErf9+syB4m8f7nOm8s7W4U+srxxqSgQJBnDtTcaHhdPz9GoPwAdlg7Zg0PMnDfNb7mGJq3IMP&#10;dM9CIWII+xQ1lCE0qZQ+L8miH7iGOHIX11oMEbaFNC0+Yrit5bdSQ2mx4thQYkPLkvJrdrMa9rXb&#10;ZT+J3Gb+tNusV0c1OidK689+t5iACNSFt/jl3po4fwj/v8QD5OwP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GTctsvwAAANsAAAAPAAAAAAAAAAAAAAAAAJgCAABkcnMvZG93bnJl&#10;di54bWxQSwUGAAAAAAQABAD1AAAAhAMAAAAA&#10;" path="m,l3,9r2,9l5,28r3,9l8,46r,9l8,65r,9l8,83,5,92r,10l5,111,3,123r,7l,142r,9e" filled="f" strokeweight="0">
              <v:path arrowok="t" o:connecttype="custom" o:connectlocs="0,0;1905,5715;3175,11430;3175,17780;5080,23495;5080,29210;5080,34925;5080,41275;5080,46990;5080,52705;3175,58420;3175,64770;3175,70485;1905,78105;1905,82550;0,90170;0,95885" o:connectangles="0,0,0,0,0,0,0,0,0,0,0,0,0,0,0,0,0"/>
            </v:shape>
            <v:shape id="Freeform 21" o:spid="_x0000_s1418" style="position:absolute;left:12414;top:10826;width:209;height:807;visibility:visible;mso-wrap-style:square;v-text-anchor:top" coordsize="33,1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rHBVMEA&#10;AADbAAAADwAAAGRycy9kb3ducmV2LnhtbERPS4vCMBC+C/6HMMLeNHUPPqpRRHZl8WZ94HFoxrba&#10;TEqTtdVfbxYWvM3H95z5sjWluFPtCssKhoMIBHFqdcGZgsP+uz8B4TyyxtIyKXiQg+Wi25ljrG3D&#10;O7onPhMhhF2MCnLvq1hKl+Zk0A1sRRy4i60N+gDrTOoamxBuSvkZRSNpsODQkGNF65zSW/JrFGzl&#10;9ZRemuvXcTKlzeOs9+M2eSr10WtXMxCeWv8W/7t/dJg/hr9fwgFy8Q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axwVTBAAAA2wAAAA8AAAAAAAAAAAAAAAAAmAIAAGRycy9kb3du&#10;cmV2LnhtbFBLBQYAAAAABAAEAPUAAACGAwAAAAA=&#10;" path="m33,l30,6r,10l28,22r-3,9l25,40r-2,7l20,56r-2,6l15,71r-2,6l10,87,7,93r-2,9l2,111,,118r,9e" filled="f" strokeweight="0">
              <v:path arrowok="t" o:connecttype="custom" o:connectlocs="20955,0;19050,3810;19050,10160;17780,13970;15875,19685;15875,25400;14605,29845;12700,35560;11430,39370;9525,45085;8255,48895;6350,55245;4445,59055;3175,64770;1270,70485;0,74930;0,80645" o:connectangles="0,0,0,0,0,0,0,0,0,0,0,0,0,0,0,0,0"/>
            </v:shape>
            <v:shape id="Freeform 22" o:spid="_x0000_s1419" style="position:absolute;left:12312;top:11633;width:102;height:451;visibility:visible;mso-wrap-style:square;v-text-anchor:top" coordsize="16,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YaGmMIA&#10;AADbAAAADwAAAGRycy9kb3ducmV2LnhtbESPQWvCQBCF7wX/wzJCb3Wj2CLRVUQoBG9aL96G7JhE&#10;s7Nhd03Sf985CL3N8N68981mN7pW9RRi49nAfJaBIi69bbgycPn5/liBignZYuuZDPxShN128rbB&#10;3PqBT9SfU6UkhGOOBuqUulzrWNbkMM58RyzazQeHSdZQaRtwkHDX6kWWfWmHDUtDjR0daiof56cz&#10;sC+WAz/8vbhe+mZxdKEL1fPTmPfpuF+DSjSmf/PrurCCL7Dyiwygt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xhoaYwgAAANsAAAAPAAAAAAAAAAAAAAAAAJgCAABkcnMvZG93&#10;bnJldi54bWxQSwUGAAAAAAQABAD1AAAAhwMAAAAA&#10;" path="m16,r,3l13,9r,3l13,18r-2,3l8,25r,6l5,34,3,37r,6l,46r,3l,55r,4l,65r3,6e" filled="f" strokeweight="0">
              <v:path arrowok="t" o:connecttype="custom" o:connectlocs="10160,0;10160,1905;8255,5715;8255,7620;8255,11430;6985,13335;5080,15875;5080,19685;3175,21590;1905,23495;1905,27305;0,29210;0,31115;0,34925;0,37465;0,41275;1905,45085" o:connectangles="0,0,0,0,0,0,0,0,0,0,0,0,0,0,0,0,0"/>
            </v:shape>
            <v:shape id="Freeform 23" o:spid="_x0000_s1420" style="position:absolute;left:12331;top:12084;width:165;height:489;visibility:visible;mso-wrap-style:square;v-text-anchor:top" coordsize="26,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sFBWsEA&#10;AADbAAAADwAAAGRycy9kb3ducmV2LnhtbERPTWvCQBC9C/6HZQRvulGh1OgqtaUgIgVNCx6H7JiE&#10;ZmdDdhrjv+8WCt7m8T5nve1drTpqQ+XZwGyagCLOva24MPCZvU+eQQVBtlh7JgN3CrDdDAdrTK2/&#10;8Ym6sxQqhnBI0UAp0qRah7wkh2HqG+LIXX3rUCJsC21bvMVwV+t5kjxphxXHhhIbei0p/z7/OAN2&#10;/nHMjrtMZHE53F3ffV1Pb7Ux41H/sgIl1MtD/O/e2zh/CX+/xAP05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7BQVrBAAAA2wAAAA8AAAAAAAAAAAAAAAAAmAIAAGRycy9kb3du&#10;cmV2LnhtbFBLBQYAAAAABAAEAPUAAACGAwAAAAA=&#10;" path="m,l2,3,5,9r3,3l8,18r2,3l10,28r,6l10,40r3,3l13,49r,6l15,59r3,6l20,68r3,6l26,77e" filled="f" strokeweight="0">
              <v:path arrowok="t" o:connecttype="custom" o:connectlocs="0,0;1270,1905;3175,5715;5080,7620;5080,11430;6350,13335;6350,17780;6350,21590;6350,25400;8255,27305;8255,31115;8255,34925;9525,37465;11430,41275;12700,43180;14605,46990;16510,48895" o:connectangles="0,0,0,0,0,0,0,0,0,0,0,0,0,0,0,0,0"/>
            </v:shape>
            <v:line id="Line 24" o:spid="_x0000_s1421" style="position:absolute;visibility:visible" from="12496,12573" to="12573,128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etHlb8AAADbAAAADwAAAGRycy9kb3ducmV2LnhtbERPy4rCMBTdD/gP4QruxlRBrdUoIg6O&#10;O5/g8tJc22BzU5qMdv7eLASXh/OeL1tbiQc13jhWMOgnIIhzpw0XCs6nn+8UhA/IGivHpOCfPCwX&#10;na85Zto9+UCPYyhEDGGfoYIyhDqT0uclWfR9VxNH7uYaiyHCppC6wWcMt5UcJslYWjQcG0qsaV1S&#10;fj/+WQVmP96OdpPL9CI32zC4pvfU2LNSvW67moEI1IaP+O3+1QqGcX38En+AXLw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DetHlb8AAADbAAAADwAAAAAAAAAAAAAAAACh&#10;AgAAZHJzL2Rvd25yZXYueG1sUEsFBgAAAAAEAAQA+QAAAI0DAAAAAA==&#10;" strokeweight="0"/>
            <v:shape id="Freeform 25" o:spid="_x0000_s1422" style="position:absolute;left:12573;top:12807;width:1123;height:1315;visibility:visible;mso-wrap-style:square;v-text-anchor:top" coordsize="177,2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4GcsMA&#10;AADbAAAADwAAAGRycy9kb3ducmV2LnhtbESPQWsCMRSE7wX/Q3iCl6LZFSyyGkXaCqW3rnp/JM/d&#10;xc3LmqTr1l/fCIUeh5n5hllvB9uKnnxoHCvIZxkIYu1Mw5WC42E/XYIIEdlg65gU/FCA7Wb0tMbC&#10;uBt/UV/GSiQIhwIV1DF2hZRB12QxzFxHnLyz8xZjkr6SxuMtwW0r51n2Ii02nBZq7Oi1Jn0pv60C&#10;v3y/l/d4Wrxdnz9Dawd9znut1GQ87FYgIg3xP/zX/jAK5jk8vqQfID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j4GcsMAAADbAAAADwAAAAAAAAAAAAAAAACYAgAAZHJzL2Rv&#10;d25yZXYueG1sUEsFBgAAAAAEAAQA9QAAAIgDAAAAAA==&#10;" path="m,l11,13,23,25,34,37,46,50,57,62,67,74,80,87,90,99r10,15l110,127r11,12l133,151r11,16l154,179r10,16l177,207e" filled="f" strokeweight="0">
              <v:path arrowok="t" o:connecttype="custom" o:connectlocs="0,0;6985,8255;14605,15875;21590,23495;29210,31750;36195,39370;42545,46990;50800,55245;57150,62865;63500,72390;69850,80645;76835,88265;84455,95885;91440,106045;97790,113665;104140,123825;112395,131445" o:connectangles="0,0,0,0,0,0,0,0,0,0,0,0,0,0,0,0,0"/>
            </v:shape>
            <v:line id="Line 26" o:spid="_x0000_s1423" style="position:absolute;flip:x;visibility:visible" from="13677,14122" to="13696,142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iWj8MUAAADbAAAADwAAAGRycy9kb3ducmV2LnhtbESPQWsCMRSE7wX/Q3iCt5p1D21ZjSKK&#10;UoS2aOvB23Pz3F3cvCxJdNN/3xQKPQ4z8w0zW0TTijs531hWMBlnIIhLqxuuFHx9bh5fQPiArLG1&#10;TAq+ycNiPniYYaFtz3u6H0IlEoR9gQrqELpCSl/WZNCPbUecvIt1BkOSrpLaYZ/gppV5lj1Jgw2n&#10;hRo7WtVUXg83o2D//sxnt73Fazz3bx+nY7U7rpdKjYZxOQURKIb/8F/7VSvIc/j9kn6AnP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iWj8MUAAADbAAAADwAAAAAAAAAA&#10;AAAAAAChAgAAZHJzL2Rvd25yZXYueG1sUEsFBgAAAAAEAAQA+QAAAJMDAAAAAA==&#10;" strokeweight="0"/>
            <v:shape id="Freeform 27" o:spid="_x0000_s1424" style="position:absolute;left:13125;top:14243;width:552;height:95;visibility:visible;mso-wrap-style:square;v-text-anchor:top" coordsize="87,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WevDsMA&#10;AADbAAAADwAAAGRycy9kb3ducmV2LnhtbESPQWvCQBSE7wX/w/IEb3VjhFaiq4ggFApCU/H8yD6T&#10;aPZtzK5m46/vFgo9DjPzDbPaBNOIB3WutqxgNk1AEBdW11wqOH7vXxcgnEfW2FgmBQM52KxHLyvM&#10;tO35ix65L0WEsMtQQeV9m0npiooMuqltiaN3tp1BH2VXSt1hH+GmkWmSvEmDNceFClvaVVRc87tR&#10;8MxPF5feP8NwO7VheOftTh96pSbjsF2C8BT8f/iv/aEVpHP4/RJ/gFz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WevDsMAAADbAAAADwAAAAAAAAAAAAAAAACYAgAAZHJzL2Rv&#10;d25yZXYueG1sUEsFBgAAAAAEAAQA9QAAAIgDAAAAAA==&#10;" path="m87,l82,3r-5,l72,6r-5,l62,9r-5,l51,12r-7,l39,12r-5,3l28,15r-5,l18,15,13,12r-5,l,9e" filled="f" strokeweight="0">
              <v:path arrowok="t" o:connecttype="custom" o:connectlocs="55245,0;52070,1905;48895,1905;45720,3810;42545,3810;39370,5715;36195,5715;32385,7620;27940,7620;24765,7620;21590,9525;17780,9525;14605,9525;11430,9525;8255,7620;5080,7620;0,5715" o:connectangles="0,0,0,0,0,0,0,0,0,0,0,0,0,0,0,0,0"/>
            </v:shape>
            <v:shape id="Freeform 28" o:spid="_x0000_s1425" style="position:absolute;left:12426;top:14300;width:699;height:76;visibility:visible;mso-wrap-style:square;v-text-anchor:top" coordsize="110,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V05H8IA&#10;AADbAAAADwAAAGRycy9kb3ducmV2LnhtbESP0YrCMBRE3wX/IVzBF1kTRXTpGkVEZdUndT/g0lzb&#10;YnNTmmjr328EwcdhZs4w82VrS/Gg2heONYyGCgRx6kzBmYa/y/brG4QPyAZLx6ThSR6Wi25njolx&#10;DZ/ocQ6ZiBD2CWrIQ6gSKX2ak0U/dBVx9K6uthiirDNpamwi3JZyrNRUWiw4LuRY0Tqn9Ha+Ww2D&#10;2X7TVBd/2E9Ckx0PW7VThdK632tXPyACteETfrd/jYbxBF5f4g+Qi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BXTkfwgAAANsAAAAPAAAAAAAAAAAAAAAAAJgCAABkcnMvZG93&#10;bnJldi54bWxQSwUGAAAAAAQABAD1AAAAhwMAAAAA&#10;" path="m110,r-5,3l98,3r-6,l85,3r-8,l69,3,64,6r-7,l49,6r-8,l36,9r-8,l21,9r-8,l8,12,,12e" filled="f" strokeweight="0">
              <v:path arrowok="t" o:connecttype="custom" o:connectlocs="69850,0;66675,1905;62230,1905;58420,1905;53975,1905;48895,1905;43815,1905;40640,3810;36195,3810;31115,3810;26035,3810;22860,5715;17780,5715;13335,5715;8255,5715;5080,7620;0,7620" o:connectangles="0,0,0,0,0,0,0,0,0,0,0,0,0,0,0,0,0"/>
            </v:shape>
            <v:shape id="Freeform 29" o:spid="_x0000_s1426" style="position:absolute;left:10414;top:14357;width:2012;height:38;visibility:visible;mso-wrap-style:square;v-text-anchor:top" coordsize="317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yjphMMA&#10;AADbAAAADwAAAGRycy9kb3ducmV2LnhtbESPQWsCMRSE7wX/Q3hCbzWrpUVWo4jQ2r20VAWvj81z&#10;s7p5WZLorv++EYQeh5n5hpkve9uIK/lQO1YwHmUgiEuna64U7HcfL1MQISJrbByTghsFWC4GT3PM&#10;tev4l67bWIkE4ZCjAhNjm0sZSkMWw8i1xMk7Om8xJukrqT12CW4bOcmyd2mx5rRgsKW1ofK8vVgF&#10;h+JMbbG5dZ+h+y68+dn1r/uTUs/DfjUDEamP/+FH+0srmLzB/Uv6AXLx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yjphMMAAADbAAAADwAAAAAAAAAAAAAAAACYAgAAZHJzL2Rv&#10;d25yZXYueG1sUEsFBgAAAAAEAAQA9QAAAIgDAAAAAA==&#10;" path="m317,3r-20,l276,,256,3r-21,l215,3r-21,l174,3,156,6r-20,l118,6,97,6,77,6,59,6,38,6,18,6,,3e" filled="f" strokeweight="0">
              <v:path arrowok="t" o:connecttype="custom" o:connectlocs="201295,1905;188595,1905;175260,0;162560,1905;149225,1905;136525,1905;123190,1905;110490,1905;99060,3810;86360,3810;74930,3810;61595,3810;48895,3810;37465,3810;24130,3810;11430,3810;0,1905" o:connectangles="0,0,0,0,0,0,0,0,0,0,0,0,0,0,0,0,0"/>
            </v:shape>
            <v:shape id="Freeform 30" o:spid="_x0000_s1427" style="position:absolute;left:10267;top:14376;width:147;height:82;visibility:visible;mso-wrap-style:square;v-text-anchor:top" coordsize="23,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M8gecMA&#10;AADbAAAADwAAAGRycy9kb3ducmV2LnhtbESPQWsCMRSE7wX/Q3gFL6VmlRrKahQRFI/VLfT62Dx3&#10;l25eliS6q7++KQgeh5n5hlmuB9uKK/nQONYwnWQgiEtnGq40fBe7908QISIbbB2ThhsFWK9GL0vM&#10;jev5SNdTrESCcMhRQx1jl0sZyposhonriJN3dt5iTNJX0njsE9y2cpZlSlpsOC3U2NG2pvL3dLEa&#10;/P4tqLn66Q6bj/6rmt7Uvdgrrcevw2YBItIQn+FH+2A0zBT8f0k/QK7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M8gecMAAADbAAAADwAAAAAAAAAAAAAAAACYAgAAZHJzL2Rv&#10;d25yZXYueG1sUEsFBgAAAAAEAAQA9QAAAIgDAAAAAA==&#10;" path="m23,l20,,18,,15,,13,3r-3,l10,6,8,6r,4l5,10,2,13,,13e" filled="f" strokeweight="0">
              <v:path arrowok="t" o:connecttype="custom" o:connectlocs="14605,0;12700,0;11430,0;9525,0;9525,0;8255,1905;8255,1905;6350,1905;6350,3810;5080,3810;5080,6350;3175,6350;3175,6350;1270,8255;1270,8255;0,8255;0,8255" o:connectangles="0,0,0,0,0,0,0,0,0,0,0,0,0,0,0,0,0"/>
            </v:shape>
            <v:shape id="Freeform 31" o:spid="_x0000_s1428" style="position:absolute;left:9766;top:14458;width:501;height:58;visibility:visible;mso-wrap-style:square;v-text-anchor:top" coordsize="79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k2/+8QA&#10;AADbAAAADwAAAGRycy9kb3ducmV2LnhtbESP0WrCQBRE3wX/YblC33QTkSqpq4hYbNUXUz/gkr1N&#10;UrN30+xq0n69Kwg+DjNzhpkvO1OJKzWutKwgHkUgiDOrS84VnL7ehzMQziNrrCyTgj9ysFz0e3NM&#10;tG35SNfU5yJA2CWooPC+TqR0WUEG3cjWxMH7to1BH2STS91gG+CmkuMoepUGSw4LBda0Lig7pxej&#10;YB9/msn2cjh42p1M+7up4v+fWKmXQbd6A+Gp88/wo/2hFYyncP8SfoBc3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pNv/vEAAAA2wAAAA8AAAAAAAAAAAAAAAAAmAIAAGRycy9k&#10;b3ducmV2LnhtbFBLBQYAAAAABAAEAPUAAACJAwAAAAA=&#10;" path="m79,l74,3r-5,l64,3,58,6r-5,l48,6r-5,l38,3r-5,l28,3r-3,l20,3r-5,l10,6,5,6,,9e" filled="f" strokeweight="0">
              <v:path arrowok="t" o:connecttype="custom" o:connectlocs="50165,0;46990,1905;43815,1905;40640,1905;36830,3810;33655,3810;30480,3810;27305,3810;24130,1905;20955,1905;17780,1905;15875,1905;12700,1905;9525,1905;6350,3810;3175,3810;0,5715" o:connectangles="0,0,0,0,0,0,0,0,0,0,0,0,0,0,0,0,0"/>
            </v:shape>
            <v:shape id="Freeform 32" o:spid="_x0000_s1429" style="position:absolute;left:9582;top:14497;width:184;height:76;visibility:visible;mso-wrap-style:square;v-text-anchor:top" coordsize="29,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" path="m29,3l26,,23,,21,,18,3r-2,l13,3r,3l11,6,8,6,6,9,3,9,,9r,3e" filled="f" strokeweight="0">
              <v:path arrowok="t" o:connecttype="custom" o:connectlocs="18415,1905;16510,0;16510,0;14605,0;13335,0;11430,1905;11430,1905;10160,1905;8255,1905;8255,3810;6985,3810;5080,3810;3810,5715;3810,5715;1905,5715;0,5715;0,7620" o:connectangles="0,0,0,0,0,0,0,0,0,0,0,0,0,0,0,0,0"/>
            </v:shape>
            <v:shape id="Freeform 33" o:spid="_x0000_s1430" style="position:absolute;left:8807;top:14573;width:775;height:197;visibility:visible;mso-wrap-style:square;v-text-anchor:top" coordsize="122,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Q7bG8QA&#10;AADbAAAADwAAAGRycy9kb3ducmV2LnhtbESPQWsCMRSE7wX/Q3hCL0WzepC6NUoRhB4WQSuIt8fm&#10;dbN187IkUeO/bwqCx2FmvmEWq2Q7cSUfWscKJuMCBHHtdMuNgsP3ZvQOIkRkjZ1jUnCnAKvl4GWB&#10;pXY33tF1HxuRIRxKVGBi7EspQ23IYhi7njh7P85bjFn6RmqPtwy3nZwWxUxabDkvGOxpbag+7y9W&#10;Qf179tX8UslZKqrt29HsqskpKfU6TJ8fICKl+Aw/2l9awXQO/1/yD5D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EO2xvEAAAA2wAAAA8AAAAAAAAAAAAAAAAAmAIAAGRycy9k&#10;b3ducmV2LnhtbFBLBQYAAAAABAAEAPUAAACJAwAAAAA=&#10;" path="m122,r-7,l107,3,99,6,92,9r-8,l76,12r-7,4l61,16r-8,3l46,19r-8,3l30,25r-7,l15,28,7,31,,31e" filled="f" strokeweight="0">
              <v:path arrowok="t" o:connecttype="custom" o:connectlocs="77470,0;73025,0;67945,1905;62865,3810;58420,5715;53340,5715;48260,7620;43815,10160;38735,10160;33655,12065;29210,12065;24130,13970;19050,15875;14605,15875;9525,17780;4445,19685;0,19685" o:connectangles="0,0,0,0,0,0,0,0,0,0,0,0,0,0,0,0,0"/>
            </v:shape>
            <v:shape id="Freeform 34" o:spid="_x0000_s1431" style="position:absolute;left:7486;top:14770;width:1321;height:139;visibility:visible;mso-wrap-style:square;v-text-anchor:top" coordsize="208,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yz6Yb4A&#10;AADbAAAADwAAAGRycy9kb3ducmV2LnhtbERPuwrCMBTdBf8hXMFFNFVRpBpFBB84WXVwvDTXttjc&#10;lCZq/XszCI6H816sGlOKF9WusKxgOIhAEKdWF5wpuF62/RkI55E1lpZJwYccrJbt1gJjbd+c0Ovs&#10;MxFC2MWoIPe+iqV0aU4G3cBWxIG729qgD7DOpK7xHcJNKUdRNJUGCw4NOVa0ySl9nJ9GQW9/O/ae&#10;O5vurieph1HhjslkplS306znIDw1/i/+uQ9awTisD1/CD5DLL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PMs+mG+AAAA2wAAAA8AAAAAAAAAAAAAAAAAmAIAAGRycy9kb3ducmV2&#10;LnhtbFBLBQYAAAAABAAEAPUAAACDAwAAAAA=&#10;" path="m208,l195,3,182,6r-13,l156,9r-12,l131,12r-13,3l105,15r-13,l77,19r-13,l51,19,39,22r-13,l13,22,,22e" filled="f" strokeweight="0">
              <v:path arrowok="t" o:connecttype="custom" o:connectlocs="132080,0;123825,1905;115570,3810;107315,3810;99060,5715;91440,5715;83185,7620;74930,9525;66675,9525;58420,9525;48895,12065;40640,12065;32385,12065;24765,13970;16510,13970;8255,13970;0,13970" o:connectangles="0,0,0,0,0,0,0,0,0,0,0,0,0,0,0,0,0"/>
            </v:shape>
            <v:shape id="Freeform 35" o:spid="_x0000_s1432" style="position:absolute;left:6496;top:14909;width:990;height:38;visibility:visible;mso-wrap-style:square;v-text-anchor:top" coordsize="156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Pw0TsEA&#10;AADbAAAADwAAAGRycy9kb3ducmV2LnhtbESPzarCMBSE94LvEI5wd5p6BZFqFBHlunBj7QMcmmNb&#10;bE5KE/vj098IgsthZr5hNrveVKKlxpWWFcxnEQjizOqScwXp7TRdgXAeWWNlmRQM5GC3HY82GGvb&#10;8ZXaxOciQNjFqKDwvo6ldFlBBt3M1sTBu9vGoA+yyaVusAtwU8nfKFpKgyWHhQJrOhSUPZKnUVDz&#10;fUjsoC/XP9vtj682uuSvVKmfSb9fg/DU+2/40z5rBYs5vL+EHyC3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z8NE7BAAAA2wAAAA8AAAAAAAAAAAAAAAAAmAIAAGRycy9kb3du&#10;cmV2LnhtbFBLBQYAAAAABAAEAPUAAACGAwAAAAA=&#10;" path="m156,l146,,136,3r-10,l118,3r-10,l97,3,87,3r-7,l69,3,59,3,49,3,41,6,31,6,21,6,10,6,,6e" filled="f" strokeweight="0">
              <v:path arrowok="t" o:connecttype="custom" o:connectlocs="99060,0;92710,0;86360,1905;80010,1905;74930,1905;68580,1905;61595,1905;55245,1905;50800,1905;43815,1905;37465,1905;31115,1905;26035,3810;19685,3810;13335,3810;6350,3810;0,3810" o:connectangles="0,0,0,0,0,0,0,0,0,0,0,0,0,0,0,0,0"/>
            </v:shape>
            <v:shape id="Freeform 36" o:spid="_x0000_s1433" style="position:absolute;left:6203;top:14928;width:293;height:38;visibility:visible;mso-wrap-style:square;v-text-anchor:top" coordsize="46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T+Wu8EA&#10;AADbAAAADwAAAGRycy9kb3ducmV2LnhtbESPQYvCMBSE78L+h/AWvGmqgrhdo4iwIN60Ujw+mmdT&#10;2rx0m2jrvzfCwh6HmfmGWW8H24gHdb5yrGA2TUAQF05XXCq4ZD+TFQgfkDU2jknBkzxsNx+jNaba&#10;9XyixzmUIkLYp6jAhNCmUvrCkEU/dS1x9G6usxii7EqpO+wj3DZyniRLabHiuGCwpb2hoj7frYIq&#10;FDXSr/3albnJ8qx39XF/VWr8Oey+QQQawn/4r33QChZzeH+JP0BuX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U/lrvBAAAA2wAAAA8AAAAAAAAAAAAAAAAAmAIAAGRycy9kb3du&#10;cmV2LnhtbFBLBQYAAAAABAAEAPUAAACGAwAAAAA=&#10;" path="m46,3r-2,l41,3r-2,l36,3r-3,l28,3,26,6r-3,l21,6,18,3r-3,l13,3r-3,l5,3,3,,,e" filled="f" strokeweight="0">
              <v:path arrowok="t" o:connecttype="custom" o:connectlocs="29210,1905;27940,1905;26035,1905;24765,1905;22860,1905;20955,1905;17780,1905;16510,3810;14605,3810;13335,3810;11430,1905;9525,1905;8255,1905;6350,1905;3175,1905;1905,0;0,0" o:connectangles="0,0,0,0,0,0,0,0,0,0,0,0,0,0,0,0,0"/>
            </v:shape>
            <v:shape id="Freeform 37" o:spid="_x0000_s1434" style="position:absolute;left:5346;top:14846;width:857;height:82;visibility:visible;mso-wrap-style:square;v-text-anchor:top" coordsize="135,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XgssQA&#10;AADbAAAADwAAAGRycy9kb3ducmV2LnhtbESPT2vCQBTE74LfYXlCb2bThkqJWUUEoX/owbSHHh/Z&#10;ZxKafRt3tzH66buC4HGYmd8wxXo0nRjI+daygsckBUFcWd1yreD7azd/AeEDssbOMik4k4f1ajop&#10;MNf2xHsaylCLCGGfo4ImhD6X0lcNGfSJ7Ymjd7DOYIjS1VI7PEW46eRTmi6kwZbjQoM9bRuqfss/&#10;o+Dzjc3P0VX9R3cJdbkb8Xkj35V6mI2bJYhAY7iHb+1XrSDL4Pol/gC5+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GV4LLEAAAA2wAAAA8AAAAAAAAAAAAAAAAAmAIAAGRycy9k&#10;b3ducmV2LnhtbFBLBQYAAAAABAAEAPUAAACJAwAAAAA=&#10;" path="m135,13r-8,l120,13r-8,-3l102,10r-8,l87,10,76,7r-7,l58,7,51,3r-8,l33,,25,,17,,7,,,e" filled="f" strokeweight="0">
              <v:path arrowok="t" o:connecttype="custom" o:connectlocs="85725,8255;80645,8255;76200,8255;71120,6350;64770,6350;59690,6350;55245,6350;48260,4445;43815,4445;36830,4445;32385,1905;27305,1905;20955,0;15875,0;10795,0;4445,0;0,0" o:connectangles="0,0,0,0,0,0,0,0,0,0,0,0,0,0,0,0,0"/>
            </v:shape>
            <v:shape id="Freeform 38" o:spid="_x0000_s1435" style="position:absolute;left:4889;top:14732;width:457;height:114;visibility:visible;mso-wrap-style:square;v-text-anchor:top" coordsize="72,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cJYwMMA&#10;AADbAAAADwAAAGRycy9kb3ducmV2LnhtbESPQWsCMRSE74X+h/AK3mpStSJbo4ggeqtVofT2SJ6b&#10;pZuX7Sa6239vCgWPw8x8w8yXva/FldpYBdbwMlQgiE2wFZcaTsfN8wxETMgW68Ck4ZciLBePD3Ms&#10;bOj4g66HVIoM4VigBpdSU0gZjSOPcRga4uydQ+sxZdmW0rbYZbiv5UipqfRYcV5w2NDakfk+XLyG&#10;L/u57X7O+4l5RTcz7ytUUU21Hjz1qzcQifp0D/+3d1bDeAJ/X/IPkIsb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cJYwMMAAADbAAAADwAAAAAAAAAAAAAAAACYAgAAZHJzL2Rv&#10;d25yZXYueG1sUEsFBgAAAAAEAAQA9QAAAIgDAAAAAA==&#10;" path="m72,18l66,15,64,12,59,9r-5,l51,9r-5,l41,6r-5,l31,6r-3,l23,6r-5,l13,6,10,3,5,3,,e" filled="f" strokeweight="0">
              <v:path arrowok="t" o:connecttype="custom" o:connectlocs="45720,11430;41910,9525;40640,7620;37465,5715;34290,5715;32385,5715;29210,5715;26035,3810;22860,3810;19685,3810;17780,3810;14605,3810;11430,3810;8255,3810;6350,1905;3175,1905;0,0" o:connectangles="0,0,0,0,0,0,0,0,0,0,0,0,0,0,0,0,0"/>
            </v:shape>
            <v:shape id="Freeform 39" o:spid="_x0000_s1436" style="position:absolute;left:2171;top:14535;width:2718;height:197;visibility:visible;mso-wrap-style:square;v-text-anchor:top" coordsize="428,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ksQcQA&#10;AADbAAAADwAAAGRycy9kb3ducmV2LnhtbESPzWrDMBCE74G+g9hCbonklATjRAmloVDIpXVK6XFr&#10;bWwTa2Us1T9vXxUCOQ4z8w2zO4y2ET11vnasIVkqEMSFMzWXGj7Pr4sUhA/IBhvHpGEiD4f9w2yH&#10;mXEDf1Cfh1JECPsMNVQhtJmUvqjIol+6ljh6F9dZDFF2pTQdDhFuG7lSaiMt1hwXKmzppaLimv9a&#10;Deuf/MvIY1JsLulp+n6v1Tm1Suv54/i8BRFoDPfwrf1mNDyt4f9L/AFy/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MJLEHEAAAA2wAAAA8AAAAAAAAAAAAAAAAAmAIAAGRycy9k&#10;b3ducmV2LnhtbFBLBQYAAAAABAAEAPUAAACJAwAAAAA=&#10;" path="m428,31l400,25,374,18,349,12,320,9,295,6,269,3r-25,l215,,190,,162,,136,3r-25,l82,6,54,9,29,15,,18e" filled="f" strokeweight="0">
              <v:path arrowok="t" o:connecttype="custom" o:connectlocs="271780,19685;254000,15875;237490,11430;221615,7620;203200,5715;187325,3810;170815,1905;154940,1905;136525,0;120650,0;102870,0;86360,1905;70485,1905;52070,3810;34290,5715;18415,9525;0,11430" o:connectangles="0,0,0,0,0,0,0,0,0,0,0,0,0,0,0,0,0"/>
            </v:shape>
            <v:shape id="Freeform 40" o:spid="_x0000_s1437" style="position:absolute;left:2063;top:14649;width:108;height:25;visibility:visible;mso-wrap-style:square;v-text-anchor:top" coordsize="1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hoZcQA&#10;AADbAAAADwAAAGRycy9kb3ducmV2LnhtbESP0WrCQBRE3wX/YblCX6TZ1IKtaVaRhoD0RUz9gEv2&#10;Nglm78bdVdO/dwsFH4eZOcPkm9H04krOd5YVvCQpCOLa6o4bBcfv8vkdhA/IGnvLpOCXPGzW00mO&#10;mbY3PtC1Co2IEPYZKmhDGDIpfd2SQZ/YgTh6P9YZDFG6RmqHtwg3vVyk6VIa7DgutDjQZ0v1qboY&#10;BUW5Lcqv0h2r1WFu3uoCm9X+rNTTbNx+gAg0hkf4v73TCl6X8Pcl/gC5v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goaGXEAAAA2wAAAA8AAAAAAAAAAAAAAAAAmAIAAGRycy9k&#10;b3ducmV2LnhtbFBLBQYAAAAABAAEAPUAAACJAwAAAAA=&#10;" path="m17,l15,,12,,10,,7,,5,,2,r,4l,4e" filled="f" strokeweight="0">
              <v:path arrowok="t" o:connecttype="custom" o:connectlocs="10795,0;9525,0;9525,0;9525,0;7620,0;7620,0;6350,0;6350,0;4445,0;4445,0;3175,0;3175,0;1270,0;1270,0;1270,2540;0,2540;0,2540" o:connectangles="0,0,0,0,0,0,0,0,0,0,0,0,0,0,0,0,0"/>
            </v:shape>
            <v:shape id="Freeform 41" o:spid="_x0000_s1438" style="position:absolute;left:222;top:14674;width:1841;height:273;visibility:visible;mso-wrap-style:square;v-text-anchor:top" coordsize="290,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eRjx8QA&#10;AADbAAAADwAAAGRycy9kb3ducmV2LnhtbESPQWvCQBSE7wX/w/IEb3UTxdqmbkQEQempsdAeH9nX&#10;bGj2bcxuYvz33ULB4zAz3zCb7WgbMVDna8cK0nkCgrh0uuZKwcf58PgMwgdkjY1jUnAjD9t88rDB&#10;TLsrv9NQhEpECPsMFZgQ2kxKXxqy6OeuJY7et+sshii7SuoOrxFuG7lIkidpsea4YLClvaHyp+it&#10;gnB6G77MYsXp8OL7z6Jv5e1yUmo2HXevIAKN4R7+bx+1guUa/r7EHyDz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HkY8fEAAAA2wAAAA8AAAAAAAAAAAAAAAAAmAIAAGRycy9k&#10;b3ducmV2LnhtbFBLBQYAAAAABAAEAPUAAACJAwAAAAA=&#10;" path="m290,l272,3,254,9r-18,3l218,15r-18,6l182,24r-18,3l146,30r-20,7l108,37,90,40,72,43r-18,l36,43r-18,l,43e" filled="f" strokeweight="0">
              <v:path arrowok="t" o:connecttype="custom" o:connectlocs="184150,0;172720,1905;161290,5715;149860,7620;138430,9525;127000,13335;115570,15240;104140,17145;92710,19050;80010,23495;68580,23495;57150,25400;45720,27305;34290,27305;22860,27305;11430,27305;0,27305" o:connectangles="0,0,0,0,0,0,0,0,0,0,0,0,0,0,0,0,0"/>
            </v:shape>
            <v:shape id="Freeform 42" o:spid="_x0000_s1439" style="position:absolute;top:14770;width:222;height:177;visibility:visible;mso-wrap-style:square;v-text-anchor:top" coordsize="35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I+60cEA&#10;AADbAAAADwAAAGRycy9kb3ducmV2LnhtbERPy4rCMBTdC/MP4Q6403QUZeg0FRlRRJiFj427S3Nt&#10;is1NbWKtf28WwiwP550teluLjlpfOVbwNU5AEBdOV1wqOB3Xo28QPiBrrB2Tgid5WOQfgwxT7R68&#10;p+4QShFD2KeowITQpFL6wpBFP3YNceQurrUYImxLqVt8xHBby0mSzKXFimODwYZ+DRXXw90qOO/M&#10;xP/d16dbtdrg+XqbdbibKTX87Jc/IAL14V/8dm+1gmkcG7/EHyDz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iPutHBAAAA2wAAAA8AAAAAAAAAAAAAAAAAmAIAAGRycy9kb3du&#10;cmV2LnhtbFBLBQYAAAAABAAEAPUAAACGAwAAAAA=&#10;" path="m35,28r-2,l30,28,28,25r-3,l23,25,20,22r-3,l15,19,12,15,10,12,7,9,5,6,5,3,2,,,e" filled="f" strokeweight="0">
              <v:path arrowok="t" o:connecttype="custom" o:connectlocs="22225,17780;20955,17780;19050,17780;17780,15875;15875,15875;14605,15875;12700,13970;10795,13970;9525,12065;7620,9525;6350,7620;6350,7620;4445,5715;3175,3810;3175,1905;1270,0;0,0" o:connectangles="0,0,0,0,0,0,0,0,0,0,0,0,0,0,0,0,0"/>
            </v:shape>
            <v:shape id="Freeform 43" o:spid="_x0000_s1440" style="position:absolute;top:14458;width:107;height:312;visibility:visible;mso-wrap-style:square;v-text-anchor:top" coordsize="17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c1oGcMA&#10;AADbAAAADwAAAGRycy9kb3ducmV2LnhtbESP3YrCMBSE7xd8h3AE79bUFUW7RpH9QxDBqrC3h+Zs&#10;U7Y5KU2s9e2NIHg5zMw3zGLV2Uq01PjSsYLRMAFBnDtdcqHgdPx+nYHwAVlj5ZgUXMnDatl7WWCq&#10;3YUzag+hEBHCPkUFJoQ6ldLnhiz6oauJo/fnGoshyqaQusFLhNtKviXJVFosOS4YrOnDUP5/OFsF&#10;+/HnT1butr+tm5zoK9kZOkqj1KDfrd9BBOrCM/xob7SC8RzuX+IPkMsb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c1oGcMAAADbAAAADwAAAAAAAAAAAAAAAACYAgAAZHJzL2Rv&#10;d25yZXYueG1sUEsFBgAAAAAEAAQA9QAAAIgDAAAAAA==&#10;" path="m,49l,46,,40,2,37r,-3l2,30,5,27,7,24r,-3l10,18r2,-3l12,12,15,9r,-3l15,3,17,e" filled="f" strokeweight="0">
              <v:path arrowok="t" o:connecttype="custom" o:connectlocs="0,31115;0,29210;0,25400;1270,23495;1270,21590;1270,19050;3175,17145;3175,17145;4445,15240;4445,13335;6350,11430;7620,9525;7620,7620;9525,5715;9525,3810;9525,1905;10795,0" o:connectangles="0,0,0,0,0,0,0,0,0,0,0,0,0,0,0,0,0"/>
            </v:shape>
            <v:shape id="Freeform 44" o:spid="_x0000_s1441" style="position:absolute;left:95;top:13081;width:165;height:1377;visibility:visible;mso-wrap-style:square;v-text-anchor:top" coordsize="26,2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FbQP8MA&#10;AADbAAAADwAAAGRycy9kb3ducmV2LnhtbERPz2vCMBS+D/wfwhN2s6luyKxNZYiOMZFtusOOz+bZ&#10;FpOX0mRa/3tzEHb8+H7ni94acabON44VjJMUBHHpdMOVgp/9evQCwgdkjcYxKbiSh0UxeMgx0+7C&#10;33TehUrEEPYZKqhDaDMpfVmTRZ+4ljhyR9dZDBF2ldQdXmK4NXKSplNpseHYUGNLy5rK0+7PKvg4&#10;XDeTr6fft/VqO/Ofh6XZ+JVR6nHYv85BBOrDv/juftcKnuP6+CX+AFnc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FbQP8MAAADbAAAADwAAAAAAAAAAAAAAAACYAgAAZHJzL2Rv&#10;d25yZXYueG1sUEsFBgAAAAAEAAQA9QAAAIgDAAAAAA==&#10;" path="m2,217l,201,,189,,176,,161,,149,,133,2,118r,-13l2,90,5,78,8,65,10,50,13,37,15,25,20,13,26,e" filled="f" strokeweight="0">
              <v:path arrowok="t" o:connecttype="custom" o:connectlocs="1270,137795;0,127635;0,120015;0,111760;0,102235;0,94615;0,84455;1270,74930;1270,66675;1270,57150;3175,49530;5080,41275;6350,31750;8255,23495;9525,15875;12700,8255;16510,0" o:connectangles="0,0,0,0,0,0,0,0,0,0,0,0,0,0,0,0,0"/>
            </v:shape>
            <v:shape id="Freeform 45" o:spid="_x0000_s1442" style="position:absolute;left:260;top:11277;width:889;height:1804;visibility:visible;mso-wrap-style:square;v-text-anchor:top" coordsize="140,2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1RhhMQA&#10;AADbAAAADwAAAGRycy9kb3ducmV2LnhtbESPQWsCMRSE74X+h/AKXopmt7S1bI0iQtmehFqFHl83&#10;z93g5mVJ4rr+eyMIHoeZ+YaZLQbbip58MI4V5JMMBHHltOFawfb3a/wBIkRkja1jUnCmAIv548MM&#10;C+1O/EP9JtYiQTgUqKCJsSukDFVDFsPEdcTJ2ztvMSbpa6k9nhLctvIly96lRcNpocGOVg1Vh83R&#10;KigNutyUVcz/V2+7dVlPn/s/r9ToaVh+gog0xHv41v7WCl5zuH5JP0DO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9UYYTEAAAA2wAAAA8AAAAAAAAAAAAAAAAAmAIAAGRycy9k&#10;b3ducmV2LnhtbFBLBQYAAAAABAAEAPUAAACJAwAAAAA=&#10;" path="m,284l7,266r8,-19l23,229r7,-16l40,195r8,-19l58,161,69,142,79,124r8,-16l97,90,107,71r8,-15l125,37r8,-18l140,e" filled="f" strokeweight="0">
              <v:path arrowok="t" o:connecttype="custom" o:connectlocs="0,180340;4445,168910;9525,156845;14605,145415;19050,135255;25400,123825;30480,111760;36830,102235;43815,90170;50165,78740;55245,68580;61595,57150;67945,45085;73025,35560;79375,23495;84455,12065;88900,0" o:connectangles="0,0,0,0,0,0,0,0,0,0,0,0,0,0,0,0,0"/>
            </v:shape>
            <v:shape id="Freeform 46" o:spid="_x0000_s1443" style="position:absolute;left:1149;top:10591;width:63;height:686;visibility:visible;mso-wrap-style:square;v-text-anchor:top" coordsize="10,1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92Vc8QA&#10;AADbAAAADwAAAGRycy9kb3ducmV2LnhtbESPX2vCQBDE3wt+h2OFvgRz0ZZSoqeoUBDpS630ec1t&#10;/rS5vZBbNX77XqHg4zAzv2EWq8G16kJ9aDwbmKYZKOLC24YrA8fPt8krqCDIFlvPZOBGAVbL0cMC&#10;c+uv/EGXg1QqQjjkaKAW6XKtQ1GTw5D6jjh6pe8dSpR9pW2P1wh3rZ5l2Yt22HBcqLGjbU3Fz+Hs&#10;DFS7U5D9e5no5mv6JMfv5KQ3iTGP42E9ByU0yD38395ZA88z+PsSf4Be/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/dlXPEAAAA2wAAAA8AAAAAAAAAAAAAAAAAmAIAAGRycy9k&#10;b3ducmV2LnhtbFBLBQYAAAAABAAEAPUAAACJAwAAAAA=&#10;" path="m,108r,-6l3,96r,-6l5,84,5,74,8,68r,-6l10,56r,-10l10,40r,-6l10,28r,-6l10,12,8,6,5,e" filled="f" strokeweight="0">
              <v:path arrowok="t" o:connecttype="custom" o:connectlocs="0,68580;0,64770;1905,60960;1905,57150;3175,53340;3175,46990;5080,43180;5080,39370;6350,35560;6350,29210;6350,25400;6350,21590;6350,17780;6350,13970;6350,7620;5080,3810;3175,0" o:connectangles="0,0,0,0,0,0,0,0,0,0,0,0,0,0,0,0,0"/>
            </v:shape>
            <v:shape id="Freeform 47" o:spid="_x0000_s1444" style="position:absolute;left:1117;top:8648;width:178;height:1943;visibility:visible;mso-wrap-style:square;v-text-anchor:top" coordsize="28,3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z+QcUA&#10;AADbAAAADwAAAGRycy9kb3ducmV2LnhtbESPQWvCQBSE74X+h+UVehGzsUrRmFVqQZBQtFHp+TX7&#10;TEKzb0N2q/Hfu0Khx2FmvmHSZW8acabO1ZYVjKIYBHFhdc2lguNhPZyCcB5ZY2OZFFzJwXLx+JBi&#10;ou2FczrvfSkChF2CCirv20RKV1Rk0EW2JQ7eyXYGfZBdKXWHlwA3jXyJ41dpsOawUGFL7xUVP/tf&#10;o+BrRuvJx2CQfc/Mp97uVtmW80yp56f+bQ7CU+//w3/tjVYwGcP9S/gBcnE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TP5BxQAAANsAAAAPAAAAAAAAAAAAAAAAAJgCAABkcnMv&#10;ZG93bnJldi54bWxQSwUGAAAAAAQABAD1AAAAigMAAAAA&#10;" path="m10,306l5,288,3,269,,251,,229,,210,,192,3,173,5,155,8,133r2,-18l15,96,18,78,21,56,23,37,26,19,28,e" filled="f" strokeweight="0">
              <v:path arrowok="t" o:connecttype="custom" o:connectlocs="6350,194310;3175,182880;1905,170815;0,159385;0,145415;0,133350;0,121920;1905,109855;3175,98425;5080,84455;6350,73025;9525,60960;11430,49530;13335,35560;14605,23495;16510,12065;17780,0" o:connectangles="0,0,0,0,0,0,0,0,0,0,0,0,0,0,0,0,0"/>
            </v:shape>
            <v:shape id="Freeform 48" o:spid="_x0000_s1445" style="position:absolute;left:1295;top:7435;width:375;height:1213;visibility:visible;mso-wrap-style:square;v-text-anchor:top" coordsize="59,1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btNz8QA&#10;AADbAAAADwAAAGRycy9kb3ducmV2LnhtbESPQWvCQBSE74X+h+UVvIhuqlY0dRVpFQRPjR709sg+&#10;k9Ds27C7jfHfu4LQ4zAz3zCLVWdq0ZLzlWUF78MEBHFudcWFguNhO5iB8AFZY22ZFNzIw2r5+rLA&#10;VNsr/1CbhUJECPsUFZQhNKmUPi/JoB/ahjh6F+sMhihdIbXDa4SbWo6SZCoNVhwXSmzoq6T8N/sz&#10;CsbYtHofTvOpd5v19/zcbz8ufaV6b936E0SgLvyHn+2dVjCZwONL/AFye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27Tc/EAAAA2wAAAA8AAAAAAAAAAAAAAAAAmAIAAGRycy9k&#10;b3ducmV2LnhtbFBLBQYAAAAABAAEAPUAAACJAwAAAAA=&#10;" path="m,191l3,179,5,167r6,-13l13,142r3,-12l21,120r2,-12l28,96,31,83,36,71,39,59,44,49,46,37,51,25,54,12,59,e" filled="f" strokeweight="0">
              <v:path arrowok="t" o:connecttype="custom" o:connectlocs="0,121285;1905,113665;3175,106045;6985,97790;8255,90170;10160,82550;13335,76200;14605,68580;17780,60960;19685,52705;22860,45085;24765,37465;27940,31115;29210,23495;32385,15875;34290,7620;37465,0" o:connectangles="0,0,0,0,0,0,0,0,0,0,0,0,0,0,0,0,0"/>
            </v:shape>
            <v:shape id="Freeform 49" o:spid="_x0000_s1446" style="position:absolute;left:1670;top:6534;width:489;height:901;visibility:visible;mso-wrap-style:square;v-text-anchor:top" coordsize="77,1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ReZCMEA&#10;AADbAAAADwAAAGRycy9kb3ducmV2LnhtbESPX2vCMBTF3wf7DuEOfJvp1KlU0yKCKHubis/X5tqW&#10;JTclibb79stgsMfD+fPjrMvBGvEgH1rHCt7GGQjiyumWawXn0+51CSJEZI3GMSn4pgBl8fy0xly7&#10;nj/pcYy1SCMcclTQxNjlUoaqIYth7Dri5N2ctxiT9LXUHvs0bo2cZNlcWmw5ERrsaNtQ9XW828Tt&#10;vflw+2Gxcaba0vQ0u17OB6VGL8NmBSLSEP/Df+2DVjB7h98v6QfI4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kXmQjBAAAA2wAAAA8AAAAAAAAAAAAAAAAAmAIAAGRycy9kb3du&#10;cmV2LnhtbFBLBQYAAAAABAAEAPUAAACGAwAAAAA=&#10;" path="m,142r3,-9l5,123r5,-9l16,105,18,95r8,-6l31,80r5,-9l41,62,46,52r5,-6l59,37r5,-9l67,18,72,9,77,e" filled="f" strokeweight="0">
              <v:path arrowok="t" o:connecttype="custom" o:connectlocs="0,90170;1905,84455;3175,78105;6350,72390;10160,66675;11430,60325;16510,56515;19685,50800;22860,45085;26035,39370;29210,33020;32385,29210;37465,23495;40640,17780;42545,11430;45720,5715;48895,0" o:connectangles="0,0,0,0,0,0,0,0,0,0,0,0,0,0,0,0,0"/>
            </v:shape>
            <v:shape id="Freeform 50" o:spid="_x0000_s1447" style="position:absolute;left:2159;top:3981;width:2012;height:2553;visibility:visible;mso-wrap-style:square;v-text-anchor:top" coordsize="317,4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M6bI8IA&#10;AADbAAAADwAAAGRycy9kb3ducmV2LnhtbESPQYvCMBSE78L+h/AW9qbpulKkGkWEBUEE7e5Bb4/m&#10;2RSbl9LEWv+9EQSPw8x8w8yXva1FR62vHCv4HiUgiAunKy4V/P/9DqcgfEDWWDsmBXfysFx8DOaY&#10;aXfjA3V5KEWEsM9QgQmhyaT0hSGLfuQa4uidXWsxRNmWUrd4i3Bby3GSpNJixXHBYENrQ8Ulv1oF&#10;23p35K3r0nWfHzp7/TkZ2p+U+vrsVzMQgfrwDr/aG61gksLzS/wBcvE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MzpsjwgAAANsAAAAPAAAAAAAAAAAAAAAAAJgCAABkcnMvZG93&#10;bnJldi54bWxQSwUGAAAAAAQABAD1AAAAhwMAAAAA&#10;" path="m,402l18,377,36,349,56,325,77,300,95,275r20,-25l136,226r20,-25l176,173r21,-25l217,124,238,99,256,74,276,50,297,25,317,e" filled="f" strokeweight="0">
              <v:path arrowok="t" o:connecttype="custom" o:connectlocs="0,255270;11430,239395;22860,221615;35560,206375;48895,190500;60325,174625;73025,158750;86360,143510;99060,127635;111760,109855;125095,93980;137795,78740;151130,62865;162560,46990;175260,31750;188595,15875;201295,0" o:connectangles="0,0,0,0,0,0,0,0,0,0,0,0,0,0,0,0,0"/>
            </v:shape>
            <v:shape id="Freeform 51" o:spid="_x0000_s1448" style="position:absolute;left:3981;top:3181;width:190;height:800;visibility:visible;mso-wrap-style:square;v-text-anchor:top" coordsize="30,1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rffMQA&#10;AADbAAAADwAAAGRycy9kb3ducmV2LnhtbESP0WrCQBRE3wv+w3IF3+pGkVaiq6goCC0Vox9wyV6T&#10;YPbukl2T1K/vFgp9HGbmDLNc96YWLTW+sqxgMk5AEOdWV1wouF4Or3MQPiBrrC2Tgm/ysF4NXpaY&#10;atvxmdosFCJC2KeooAzBpVL6vCSDfmwdcfRutjEYomwKqRvsItzUcpokb9JgxXGhREe7kvJ79jAK&#10;TtVzd2j3XeY2zy9399t8/3H9VGo07DcLEIH68B/+ax+1gtk7/H6JP0Cu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L633zEAAAA2wAAAA8AAAAAAAAAAAAAAAAAmAIAAGRycy9k&#10;b3ducmV2LnhtbFBLBQYAAAAABAAEAPUAAACJAwAAAAA=&#10;" path="m30,126r,-6l28,111r,-10l25,95,23,86,20,80,17,71r,-7l15,55,12,46,10,40,7,30,5,24,2,15,2,6,,e" filled="f" strokeweight="0">
              <v:path arrowok="t" o:connecttype="custom" o:connectlocs="19050,80010;19050,76200;17780,70485;17780,64135;15875,60325;14605,54610;12700,50800;10795,45085;10795,40640;9525,34925;7620,29210;6350,25400;4445,19050;3175,15240;1270,9525;1270,3810;0,0" o:connectangles="0,0,0,0,0,0,0,0,0,0,0,0,0,0,0,0,0"/>
            </v:shape>
            <v:shape id="Freeform 52" o:spid="_x0000_s1449" style="position:absolute;left:3702;top:2451;width:279;height:730;visibility:visible;mso-wrap-style:square;v-text-anchor:top" coordsize="44,1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2DhDMEA&#10;AADbAAAADwAAAGRycy9kb3ducmV2LnhtbERPy2rCQBTdF/yH4Rbc1UmLRJs6iqSI7UbwsXF3yVyT&#10;YOZOmBnz+HtnUejycN6rzWAa0ZHztWUF77MEBHFhdc2lgst597YE4QOyxsYyKRjJw2Y9eVlhpm3P&#10;R+pOoRQxhH2GCqoQ2kxKX1Rk0M9sSxy5m3UGQ4SulNphH8NNIz+SJJUGa44NFbaUV1TcTw+jYHko&#10;8tT1vfyuWzN+Xve/R7O4KjV9HbZfIAIN4V/85/7RCuZxbPwSf4BcP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Ng4QzBAAAA2wAAAA8AAAAAAAAAAAAAAAAAmAIAAGRycy9kb3du&#10;cmV2LnhtbFBLBQYAAAAABAAEAPUAAACGAwAAAAA=&#10;" path="m44,115l41,105,38,99,36,93,33,84,31,77,26,71,23,65,21,59,18,50,15,44,13,37,10,31,5,22,3,16r,-6l,e" filled="f" strokeweight="0">
              <v:path arrowok="t" o:connecttype="custom" o:connectlocs="27940,73025;26035,66675;24130,62865;22860,59055;20955,53340;19685,48895;16510,45085;14605,41275;13335,37465;11430,31750;9525,27940;8255,23495;6350,19685;3175,13970;1905,10160;1905,6350;0,0" o:connectangles="0,0,0,0,0,0,0,0,0,0,0,0,0,0,0,0,0"/>
            </v:shape>
            <v:shape id="Freeform 53" o:spid="_x0000_s1450" style="position:absolute;left:3054;top:2393;width:648;height:77;visibility:visible;mso-wrap-style:square;v-text-anchor:top" coordsize="102,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r1UqMMA&#10;AADbAAAADwAAAGRycy9kb3ducmV2LnhtbESPQWvCQBSE7wX/w/KE3urGYItNXUUUS8nNRO+v2dck&#10;mH0bsmuy/ffdQqHHYWa+YTa7YDox0uBaywqWiwQEcWV1y7WCS3l6WoNwHlljZ5kUfJOD3Xb2sMFM&#10;24nPNBa+FhHCLkMFjfd9JqWrGjLoFrYnjt6XHQz6KIda6gGnCDedTJPkRRpsOS402NOhoepW3I2C&#10;/XtVL6dUH8JYPh8/85Cc8+tNqcd52L+B8BT8f/iv/aEVrF7h90v8AXL7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r1UqMMAAADbAAAADwAAAAAAAAAAAAAAAACYAgAAZHJzL2Rv&#10;d25yZXYueG1sUEsFBgAAAAAEAAQA9QAAAIgDAAAAAA==&#10;" path="m102,9r-8,l89,9r-7,l76,6r-7,l64,3r-8,l51,3,43,,38,,30,,25,3r-7,l12,6,7,9,,12e" filled="f" strokeweight="0">
              <v:path arrowok="t" o:connecttype="custom" o:connectlocs="64770,5715;59690,5715;56515,5715;52070,5715;48260,3810;43815,3810;40640,1905;35560,1905;32385,1905;27305,0;24130,0;19050,0;15875,1905;11430,1905;7620,3810;4445,5715;0,7620" o:connectangles="0,0,0,0,0,0,0,0,0,0,0,0,0,0,0,0,0"/>
            </v:shape>
            <v:shape id="Freeform 54" o:spid="_x0000_s1451" style="position:absolute;left:2889;top:965;width:387;height:1174;visibility:visible;mso-wrap-style:square;v-text-anchor:top" coordsize="61,1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3JJ4L0A&#10;AADbAAAADwAAAGRycy9kb3ducmV2LnhtbERPy4rCMBTdC/MP4QruNHVQkY5Rijgw21Y/4JJc2zLJ&#10;TWkyffz9ZCG4PJz36TI5KwbqQ+tZwXaTgSDW3rRcK3jcv9dHECEiG7SeScFMAS7nj8UJc+NHLmmo&#10;Yi1SCIccFTQxdrmUQTfkMGx8R5y4p+8dxgT7WpoexxTurPzMsoN02HJqaLCja0P6t/pzCiYdym7e&#10;VfV+LsrDLWpbFtYqtVpOxReISFN8i1/uH6Ngn9anL+kHyPM/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y3JJ4L0AAADbAAAADwAAAAAAAAAAAAAAAACYAgAAZHJzL2Rvd25yZXYu&#10;eG1sUEsFBgAAAAAEAAQA9QAAAIIDAAAAAA==&#10;" path="m,185l,172,3,160r,-15l5,132r,-12l5,105,8,92,10,80r,-16l15,52r3,-9l23,30r8,-9l38,12,49,6,61,e" filled="f" strokeweight="0">
              <v:path arrowok="t" o:connecttype="custom" o:connectlocs="0,117475;0,109220;1905,101600;1905,92075;3175,83820;3175,76200;3175,66675;5080,58420;6350,50800;6350,40640;9525,33020;11430,27305;14605,19050;19685,13335;24130,7620;31115,3810;38735,0" o:connectangles="0,0,0,0,0,0,0,0,0,0,0,0,0,0,0,0,0"/>
            </v:shape>
            <v:shape id="Freeform 55" o:spid="_x0000_s1452" style="position:absolute;left:3276;top:139;width:1156;height:826;visibility:visible;mso-wrap-style:square;v-text-anchor:top" coordsize="182,1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Y/UTMQA&#10;AADbAAAADwAAAGRycy9kb3ducmV2LnhtbESPX2vCMBTF3wf7DuEO9qZpBytSjTIKMn3TOtj2dmmu&#10;TVlzU5toq5/eDAZ7PJw/P85iNdpWXKj3jWMF6TQBQVw53XCt4OOwnsxA+ICssXVMCq7kYbV8fFhg&#10;rt3Ae7qUoRZxhH2OCkwIXS6lrwxZ9FPXEUfv6HqLIcq+lrrHIY7bVr4kSSYtNhwJBjsqDFU/5dlG&#10;SGl2m1s5fr8n622B+1n2efo6KfX8NL7NQQQaw3/4r73RCl5T+P0Sf4Bc3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WP1EzEAAAA2wAAAA8AAAAAAAAAAAAAAAAAmAIAAGRycy9k&#10;b3ducmV2LnhtbFBLBQYAAAAABAAEAPUAAACJAwAAAAA=&#10;" path="m,130l11,120r13,-6l34,105,47,96,57,89,70,80,80,74,93,65,103,55r13,-6l126,40r10,-9l149,25,159,15,169,9,182,e" filled="f" strokeweight="0">
              <v:path arrowok="t" o:connecttype="custom" o:connectlocs="0,82550;6985,76200;15240,72390;21590,66675;29845,60960;36195,56515;44450,50800;50800,46990;59055,41275;65405,34925;73660,31115;80010,25400;86360,19685;94615,15875;100965,9525;107315,5715;115570,0" o:connectangles="0,0,0,0,0,0,0,0,0,0,0,0,0,0,0,0,0"/>
            </v:shape>
            <v:shape id="Freeform 56" o:spid="_x0000_s1453" style="position:absolute;left:4432;top:139;width:374;height:57;visibility:visible;mso-wrap-style:square;v-text-anchor:top" coordsize="59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3XMbcAA&#10;AADbAAAADwAAAGRycy9kb3ducmV2LnhtbESPwWrDMBBE74H+g9hAb7UcQ0txo4QQMOm1bj9ga20s&#10;E2tlpE3s/n1VKOQ4zMwbZrtf/KhuFNMQ2MCmKEERd8EO3Bv4+myeXkElQbY4BiYDP5Rgv3tYbbG2&#10;YeYPurXSqwzhVKMBJzLVWqfOkcdUhIk4e+cQPUqWsdc24pzhftRVWb5ojwPnBYcTHR11l/bqDTSn&#10;1jfX+N2e7HGuLtKLmxYx5nG9HN5ACS1yD/+3362B5wr+vuQfoHe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3XMbcAAAADbAAAADwAAAAAAAAAAAAAAAACYAgAAZHJzL2Rvd25y&#10;ZXYueG1sUEsFBgAAAAAEAAQA9QAAAIUDAAAAAA==&#10;" path="m,l3,,8,r2,l16,3r2,l23,3r3,l31,6r2,l36,6r5,l44,9r2,l51,6r3,l59,6e" filled="f" strokeweight="0">
              <v:path arrowok="t" o:connecttype="custom" o:connectlocs="0,0;1905,0;5080,0;6350,0;10160,1905;11430,1905;14605,1905;16510,1905;19685,3810;20955,3810;22860,3810;26035,3810;27940,5715;29210,5715;32385,3810;34290,3810;37465,3810" o:connectangles="0,0,0,0,0,0,0,0,0,0,0,0,0,0,0,0,0"/>
            </v:shape>
            <v:shape id="Freeform 57" o:spid="_x0000_s1454" style="position:absolute;left:4806;top:139;width:280;height:38;visibility:visible;mso-wrap-style:square;v-text-anchor:top" coordsize="44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zZTGsMA&#10;AADbAAAADwAAAGRycy9kb3ducmV2LnhtbESPQWsCMRSE70L/Q3iF3jRbiyKrUaQgLRQtru39sXnu&#10;RpOXZZO6a399IxQ8DjPzDbNY9c6KC7XBeFbwPMpAEJdeG64UfB02wxmIEJE1Ws+k4EoBVsuHwQJz&#10;7Tve06WIlUgQDjkqqGNscilDWZPDMPINcfKOvnUYk2wrqVvsEtxZOc6yqXRoOC3U2NBrTeW5+HEK&#10;op2ePr+N6dbX7VuwM/6lj91BqafHfj0HEamP9/B/+10rmLzA7Uv6AXL5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zZTGsMAAADbAAAADwAAAAAAAAAAAAAAAACYAgAAZHJzL2Rv&#10;d25yZXYueG1sUEsFBgAAAAAEAAQA9QAAAIgDAAAAAA==&#10;" path="m,6r3,l5,6r3,l10,6r3,l15,6r3,l21,6r2,l26,6,28,3r3,l33,3r5,l41,3,44,e" filled="f" strokeweight="0">
              <v:path arrowok="t" o:connecttype="custom" o:connectlocs="0,3810;1905,3810;3175,3810;5080,3810;6350,3810;8255,3810;9525,3810;11430,3810;13335,3810;14605,3810;16510,3810;17780,1905;19685,1905;20955,1905;24130,1905;26035,1905;27940,0" o:connectangles="0,0,0,0,0,0,0,0,0,0,0,0,0,0,0,0,0"/>
            </v:shape>
            <v:shape id="Freeform 58" o:spid="_x0000_s1455" style="position:absolute;left:5086;top:19;width:419;height:120;visibility:visible;mso-wrap-style:square;v-text-anchor:top" coordsize="66,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q7Ny8QA&#10;AADbAAAADwAAAGRycy9kb3ducmV2LnhtbESPQWvCQBSE70L/w/IK3nSjqJToKm2D6MWD2oPentnX&#10;JDT7dsluTfz3riB4HGbmG2ax6kwtrtT4yrKC0TABQZxbXXGh4Oe4HnyA8AFZY22ZFNzIw2r51ltg&#10;qm3Le7oeQiEihH2KCsoQXCqlz0sy6IfWEUfv1zYGQ5RNIXWDbYSbWo6TZCYNVhwXSnT0XVL+d/g3&#10;Cs76tnenNhuv7WUzdaNdZr62mVL99+5zDiJQF17hZ3urFUwn8PgSf4Bc3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auzcvEAAAA2wAAAA8AAAAAAAAAAAAAAAAAmAIAAGRycy9k&#10;b3ducmV2LnhtbFBLBQYAAAAABAAEAPUAAACJAwAAAAA=&#10;" path="m,19r2,l7,19r5,-3l15,16r5,-3l25,10r3,l33,6,38,3r3,l46,r5,l53,r5,l64,3r2,e" filled="f" strokeweight="0">
              <v:path arrowok="t" o:connecttype="custom" o:connectlocs="0,12065;1270,12065;4445,12065;7620,10160;9525,10160;12700,8255;15875,6350;17780,6350;20955,3810;24130,1905;26035,1905;29210,0;32385,0;33655,0;36830,0;40640,1905;41910,1905" o:connectangles="0,0,0,0,0,0,0,0,0,0,0,0,0,0,0,0,0"/>
            </v:shape>
            <v:shape id="Freeform 59" o:spid="_x0000_s1456" style="position:absolute;left:5505;top:38;width:425;height:431;visibility:visible;mso-wrap-style:square;v-text-anchor:top" coordsize="67,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f2WFMIA&#10;AADbAAAADwAAAGRycy9kb3ducmV2LnhtbESPQWsCMRSE74L/ITzBS6lZBYtsjaKCIvSkLerxsXnd&#10;LN28hE3Utb/eCILHYWa+Yabz1tbiQk2oHCsYDjIQxIXTFZcKfr7X7xMQISJrrB2TghsFmM+6nSnm&#10;2l15R5d9LEWCcMhRgYnR51KGwpDFMHCeOHm/rrEYk2xKqRu8Jrit5SjLPqTFitOCQU8rQ8Xf/mwV&#10;bL78yZ6XJh4OpyP66j8Ub1lQqt9rF58gIrXxFX62t1rBeAyPL+kHyN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N/ZYUwgAAANsAAAAPAAAAAAAAAAAAAAAAAJgCAABkcnMvZG93&#10;bnJldi54bWxQSwUGAAAAAAQABAD1AAAAhwMAAAAA&#10;" path="m,l3,7r2,3l10,16r3,6l18,25r3,6l26,34r2,7l33,44r5,6l44,53r5,3l51,59r5,3l62,65r5,3e" filled="f" strokeweight="0">
              <v:path arrowok="t" o:connecttype="custom" o:connectlocs="0,0;1905,4445;3175,6350;6350,10160;8255,13970;11430,15875;13335,19685;16510,21590;17780,26035;20955,27940;24130,31750;27940,33655;31115,35560;32385,37465;35560,39370;39370,41275;42545,43180" o:connectangles="0,0,0,0,0,0,0,0,0,0,0,0,0,0,0,0,0"/>
            </v:shape>
            <v:shape id="Freeform 60" o:spid="_x0000_s1457" style="position:absolute;left:5930;top:374;width:2045;height:95;visibility:visible;mso-wrap-style:square;v-text-anchor:top" coordsize="322,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tahAcQA&#10;AADbAAAADwAAAGRycy9kb3ducmV2LnhtbESP0WrCQBRE3wv+w3KFvhTdWKto6ipSCOQhUJr6AZfs&#10;NRuavRuyq0n+visU+jjMzBnmcBptK+7U+8axgtUyAUFcOd1wreDynS12IHxA1tg6JgUTeTgdZ08H&#10;TLUb+IvuZahFhLBPUYEJoUul9JUhi37pOuLoXV1vMUTZ11L3OES4beVrkmylxYbjgsGOPgxVP+XN&#10;KjiX5brSL4W+ZKbAzTTl++7zTann+Xh+BxFoDP/hv3auFWy28PgSf4A8/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7WoQHEAAAA2wAAAA8AAAAAAAAAAAAAAAAAmAIAAGRycy9k&#10;b3ducmV2LnhtbFBLBQYAAAAABAAEAPUAAACJAwAAAAA=&#10;" path="m,15r20,l41,12r20,l82,9r20,l122,9,143,6r20,l184,6r18,l222,3r21,l263,3r18,l302,r20,e" filled="f" strokeweight="0">
              <v:path arrowok="t" o:connecttype="custom" o:connectlocs="0,9525;12700,9525;26035,7620;38735,7620;52070,5715;64770,5715;77470,5715;90805,3810;103505,3810;116840,3810;128270,3810;140970,1905;154305,1905;167005,1905;178435,1905;191770,0;204470,0" o:connectangles="0,0,0,0,0,0,0,0,0,0,0,0,0,0,0,0,0"/>
            </v:shape>
            <v:shape id="Freeform 61" o:spid="_x0000_s1458" style="position:absolute;left:7975;top:355;width:64;height:19;visibility:visible;mso-wrap-style:square;v-text-anchor:top" coordsize="10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19f8QA&#10;AADbAAAADwAAAGRycy9kb3ducmV2LnhtbESPT2vCQBTE74V+h+UVvOmmhVaJrhIKQgse4v/rI/tM&#10;YrJvw+6q8dt3BaHHYWZ+w8wWvWnFlZyvLSt4HyUgiAuray4V7LbL4QSED8gaW8uk4E4eFvPXlxmm&#10;2t54TddNKEWEsE9RQRVCl0rpi4oM+pHtiKN3ss5giNKVUju8Rbhp5UeSfEmDNceFCjv6rqhoNhej&#10;4JLjOGuy/Pzb5KvV4bjfdzu3VGrw1mdTEIH68B9+tn+0gs8xPL7EHyDn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CtfX/EAAAA2wAAAA8AAAAAAAAAAAAAAAAAmAIAAGRycy9k&#10;b3ducmV2LnhtbFBLBQYAAAAABAAEAPUAAACJAwAAAAA=&#10;" path="m,3r,l,,3,,5,r,3l8,3,8,r2,e" filled="f" strokeweight="0">
              <v:path arrowok="t" o:connecttype="custom" o:connectlocs="0,1905;0,1905;0,0;0,0;1905,0;1905,0;1905,0;1905,0;3175,0;3175,0;3175,1905;5080,1905;5080,1905;5080,1905;5080,0;6350,0;6350,0" o:connectangles="0,0,0,0,0,0,0,0,0,0,0,0,0,0,0,0,0"/>
            </v:shape>
            <v:shape id="Freeform 62" o:spid="_x0000_s1459" style="position:absolute;left:8039;width:311;height:355;visibility:visible;mso-wrap-style:square;v-text-anchor:top" coordsize="49,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jqX/sEA&#10;AADbAAAADwAAAGRycy9kb3ducmV2LnhtbERP3U7CMBS+N+EdmkPinXSYOGFSCAEkGK4YPsBxPWyL&#10;62lt6xhvTy9MvPzy/S9Wg+lETz60lhVMJxkI4srqlmsFn+f3pxmIEJE1dpZJwY0CrJajhwUW2l75&#10;RH0Za5FCOBSooInRFVKGqiGDYWIdceIu1huMCfpaao/XFG46+ZxluTTYcmpo0NGmoeq7/DUKjmtd&#10;n3f7sncXv/3JXf46+5h/KfU4HtZvICIN8V/85z5oBS9pbPqSfoBc3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I6l/7BAAAA2wAAAA8AAAAAAAAAAAAAAAAAmAIAAGRycy9kb3du&#10;cmV2LnhtbFBLBQYAAAAABAAEAPUAAACGAwAAAAA=&#10;" path="m,56l3,53,5,50r6,-3l13,43r3,-6l18,34r3,-3l23,25r3,-3l28,19r3,-6l34,9,36,6,41,3,44,r5,e" filled="f" strokeweight="0">
              <v:path arrowok="t" o:connecttype="custom" o:connectlocs="0,35560;1905,33655;3175,31750;6985,29845;8255,27305;10160,23495;11430,21590;13335,19685;14605,15875;16510,13970;17780,12065;19685,8255;21590,5715;22860,3810;26035,1905;27940,0;31115,0" o:connectangles="0,0,0,0,0,0,0,0,0,0,0,0,0,0,0,0,0"/>
            </v:shape>
            <v:shape id="Freeform 63" o:spid="_x0000_s1460" style="position:absolute;left:8350;width:406;height:82;visibility:visible;mso-wrap-style:square;v-text-anchor:top" coordsize="64,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yCEp8QA&#10;AADbAAAADwAAAGRycy9kb3ducmV2LnhtbESPQWsCMRSE7wX/Q3hCbzVboaLrZqUKliJYUEvR22Pz&#10;3CxuXpYk6vbfN4VCj8PMfMMUi9624kY+NI4VPI8yEMSV0w3XCj4P66cpiBCRNbaOScE3BViUg4cC&#10;c+3uvKPbPtYiQTjkqMDE2OVShsqQxTByHXHyzs5bjEn6WmqP9wS3rRxn2URabDgtGOxoZai67K9W&#10;wfbt43g9mK/tVJ7M5tQvMU78RqnHYf86BxGpj//hv/a7VvAyg98v6QfI8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cghKfEAAAA2wAAAA8AAAAAAAAAAAAAAAAAmAIAAGRycy9k&#10;b3ducmV2LnhtbFBLBQYAAAAABAAEAPUAAACJAwAAAAA=&#10;" path="m,l5,,8,r5,l15,r5,3l23,3r5,l33,6r3,l41,6r2,3l49,9r2,l56,13r3,l64,13e" filled="f" strokeweight="0">
              <v:path arrowok="t" o:connecttype="custom" o:connectlocs="0,0;3175,0;5080,0;8255,0;9525,0;12700,1905;14605,1905;17780,1905;20955,3810;22860,3810;26035,3810;27305,5715;31115,5715;32385,5715;35560,8255;37465,8255;40640,8255" o:connectangles="0,0,0,0,0,0,0,0,0,0,0,0,0,0,0,0,0"/>
            </v:shape>
            <v:shape id="Freeform 64" o:spid="_x0000_s1461" style="position:absolute;left:5048;top:488;width:571;height:477;visibility:visible;mso-wrap-style:square;v-text-anchor:top" coordsize="90,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xgYnsEA&#10;AADbAAAADwAAAGRycy9kb3ducmV2LnhtbERPy2oCMRTdF/yHcIXuakYXUkajiCBYCgP1sXB3mdx5&#10;6ORmSDJm+vfNouDycN7r7Wg68STnW8sK5rMMBHFpdcu1gsv58PEJwgdkjZ1lUvBLHrabydsac20j&#10;/9DzFGqRQtjnqKAJoc+l9GVDBv3M9sSJq6wzGBJ0tdQOYwo3nVxk2VIabDk1NNjTvqHycRqMgt1w&#10;vVXFwxWxuoSv61DE78U9KvU+HXcrEIHG8BL/u49awTKtT1/SD5Cb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MYGJ7BAAAA2wAAAA8AAAAAAAAAAAAAAAAAmAIAAGRycy9kb3du&#10;cmV2LnhtbFBLBQYAAAAABAAEAPUAAACGAwAAAAA=&#10;" path="m,l8,3r5,4l18,10r8,3l31,19r5,3l41,25r8,6l54,34r5,7l64,44r6,6l75,56r5,6l85,68r5,7e" filled="f" strokeweight="0">
              <v:path arrowok="t" o:connecttype="custom" o:connectlocs="0,0;5080,1905;8255,4445;11430,6350;16510,8255;19685,12065;22860,13970;26035,15875;31115,19685;34290,21590;37465,26035;40640,27940;44450,31750;47625,35560;50800,39370;53975,43180;57150,47625" o:connectangles="0,0,0,0,0,0,0,0,0,0,0,0,0,0,0,0,0"/>
            </v:shape>
            <v:shape id="Freeform 65" o:spid="_x0000_s1462" style="position:absolute;left:5619;top:965;width:51;height:425;visibility:visible;mso-wrap-style:square;v-text-anchor:top" coordsize="8,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ULhP8QA&#10;AADbAAAADwAAAGRycy9kb3ducmV2LnhtbESPQWsCMRSE74L/ITzBm2btQctqFK22VTzVKtLbY/O6&#10;u3TzsiTRXf+9EQoeh5n5hpktWlOJKzlfWlYwGiYgiDOrS84VHL/fB68gfEDWWFkmBTfysJh3OzNM&#10;tW34i66HkIsIYZ+igiKEOpXSZwUZ9ENbE0fv1zqDIUqXS+2wiXBTyZckGUuDJceFAmt6Kyj7O1yM&#10;gs/dx3r9s93bydmxS+pms7qdNkr1e+1yCiJQG57h//ZWKxiP4PEl/gA5v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VC4T/EAAAA2wAAAA8AAAAAAAAAAAAAAAAAmAIAAGRycy9k&#10;b3ducmV2LnhtbFBLBQYAAAAABAAEAPUAAACJAwAAAAA=&#10;" path="m,l,3,3,6r,3l3,15r,3l5,21r,6l5,30r,7l5,40r3,6l8,49r,6l8,58r,6l8,67e" filled="f" strokeweight="0">
              <v:path arrowok="t" o:connecttype="custom" o:connectlocs="0,0;0,1905;1905,3810;1905,5715;1905,9525;1905,11430;3175,13335;3175,17145;3175,19050;3175,23495;3175,25400;5080,29210;5080,31115;5080,34925;5080,36830;5080,40640;5080,42545" o:connectangles="0,0,0,0,0,0,0,0,0,0,0,0,0,0,0,0,0"/>
            </v:shape>
            <v:shape id="Freeform 66" o:spid="_x0000_s1463" style="position:absolute;left:5670;top:1390;width:114;height:769;visibility:visible;mso-wrap-style:square;v-text-anchor:top" coordsize="18,1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8yOEcIA&#10;AADbAAAADwAAAGRycy9kb3ducmV2LnhtbESPzW7CMBCE75V4B2uRuBWHCNI2xSCEQO210AfYxpsf&#10;Ea+D7YTw9jVSpR5HM/ONZr0dTSsGcr6xrGAxT0AQF1Y3XCn4Ph+fX0H4gKyxtUwK7uRhu5k8rTHX&#10;9sZfNJxCJSKEfY4K6hC6XEpf1GTQz21HHL3SOoMhSldJ7fAW4aaVaZJk0mDDcaHGjvY1FZdTbxT0&#10;d9dnpTt8LOlt2JdX85OeVy9Kzabj7h1EoDH8h//an1pBlsLjS/wBcvM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zI4RwgAAANsAAAAPAAAAAAAAAAAAAAAAAJgCAABkcnMvZG93&#10;bnJldi54bWxQSwUGAAAAAAQABAD1AAAAhwMAAAAA&#10;" path="m,l2,7r3,9l5,22r,9l7,38r,9l7,53r,9l10,68r,10l10,84r2,9l12,99r3,6l15,115r3,6e" filled="f" strokeweight="0">
              <v:path arrowok="t" o:connecttype="custom" o:connectlocs="0,0;1270,4445;3175,10160;3175,13970;3175,19685;4445,24130;4445,29845;4445,33655;4445,39370;6350,43180;6350,49530;6350,53340;7620,59055;7620,62865;9525,66675;9525,73025;11430,76835" o:connectangles="0,0,0,0,0,0,0,0,0,0,0,0,0,0,0,0,0"/>
            </v:shape>
            <v:shape id="Freeform 67" o:spid="_x0000_s1464" style="position:absolute;left:5784;top:2159;width:127;height:234;visibility:visible;mso-wrap-style:square;v-text-anchor:top" coordsize="20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OzbK8EA&#10;AADbAAAADwAAAGRycy9kb3ducmV2LnhtbESPzarCMBSE94LvEI7gRq6pCiK9RhH/QVyoF9eH5ty2&#10;2JyUJtb69kYQXA4z8w0znTemEDVVLresYNCPQBAnVuecKvi7bH4mIJxH1lhYJgVPcjCftVtTjLV9&#10;8Inqs09FgLCLUUHmfRlL6ZKMDLq+LYmD928rgz7IKpW6wkeAm0IOo2gsDeYcFjIsaZlRcjvfjQJz&#10;XclU58cLH2q6rkeLyba3c0p1O83iF4Snxn/Dn/ZeKxiP4P0l/AA5e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js2yvBAAAA2wAAAA8AAAAAAAAAAAAAAAAAmAIAAGRycy9kb3du&#10;cmV2LnhtbFBLBQYAAAAABAAEAPUAAACGAwAAAAA=&#10;" path="m,l2,3r,3l5,9r,3l7,15r,3l10,22r,3l12,25r,3l15,31r3,3l20,34r,3e" filled="f" strokeweight="0">
              <v:path arrowok="t" o:connecttype="custom" o:connectlocs="0,0;1270,1905;1270,3810;3175,5715;3175,5715;3175,7620;4445,9525;4445,11430;6350,13970;6350,15875;7620,15875;7620,17780;9525,19685;9525,19685;11430,21590;12700,21590;12700,23495" o:connectangles="0,0,0,0,0,0,0,0,0,0,0,0,0,0,0,0,0"/>
            </v:shape>
            <v:shape id="Freeform 68" o:spid="_x0000_s1465" style="position:absolute;left:5911;top:2336;width:83;height:57;visibility:visible;mso-wrap-style:square;v-text-anchor:top" coordsize="13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n+vjMcA&#10;AADbAAAADwAAAGRycy9kb3ducmV2LnhtbESPQWvCQBSE74L/YXlCL6KbioimrmILbYOHUqMtPT6y&#10;zySYfZtmtzH++64geBxm5htmue5MJVpqXGlZweM4AkGcWV1yruCwfx3NQTiPrLGyTAou5GC96veW&#10;GGt75h21qc9FgLCLUUHhfR1L6bKCDLqxrYmDd7SNQR9kk0vd4DnATSUnUTSTBksOCwXW9FJQdkr/&#10;jIJykX7k23bz9fkzTJ4Xb9/T38l7otTDoNs8gfDU+Xv41k60gtkUrl/CD5Cr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p/r4zHAAAA2wAAAA8AAAAAAAAAAAAAAAAAmAIAAGRy&#10;cy9kb3ducmV2LnhtbFBLBQYAAAAABAAEAPUAAACMAwAAAAA=&#10;" path="m,9r3,l5,9r3,l8,6r2,l10,3r3,l13,e" filled="f" strokeweight="0">
              <v:path arrowok="t" o:connecttype="custom" o:connectlocs="0,5715;1905,5715;1905,5715;3175,5715;3175,5715;3175,5715;5080,5715;5080,5715;5080,5715;5080,3810;6350,3810;6350,3810;6350,3810;6350,1905;6350,1905;8255,1905;8255,0" o:connectangles="0,0,0,0,0,0,0,0,0,0,0,0,0,0,0,0,0"/>
            </v:shape>
            <v:shape id="Freeform 69" o:spid="_x0000_s1466" style="position:absolute;left:5880;top:1390;width:114;height:946;visibility:visible;mso-wrap-style:square;v-text-anchor:top" coordsize="18,1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+FhlcQA&#10;AADbAAAADwAAAGRycy9kb3ducmV2LnhtbESPQWsCMRSE70L/Q3iFXkrNWlCWdbMiBaUIHqpW8PbY&#10;vO6Gbl62SarrvzeFgsdhZr5hysVgO3EmH4xjBZNxBoK4dtpwo+CwX73kIEJE1tg5JgVXCrCoHkYl&#10;Ftpd+IPOu9iIBOFQoII2xr6QMtQtWQxj1xMn78t5izFJ30jt8ZLgtpOvWTaTFg2nhRZ7emup/t79&#10;WgVe59vnH5xsHK9pujwdzWd2NEo9PQ7LOYhIQ7yH/9vvWsFsCn9f0g+Q1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/hYZXEAAAA2wAAAA8AAAAAAAAAAAAAAAAAmAIAAGRycy9k&#10;b3ducmV2LnhtbFBLBQYAAAAABAAEAPUAAACJAwAAAAA=&#10;" path="m18,149r-3,-6l13,133r-3,-9l8,115,5,105,3,96r,-9l,75,,65,,56,,47,,38,,28,3,19r,-9l5,e" filled="f" strokeweight="0">
              <v:path arrowok="t" o:connecttype="custom" o:connectlocs="11430,94615;9525,90805;8255,84455;6350,78740;5080,73025;3175,66675;1905,60960;1905,55245;0,47625;0,41275;0,35560;0,29845;0,24130;0,17780;1905,12065;1905,6350;3175,0" o:connectangles="0,0,0,0,0,0,0,0,0,0,0,0,0,0,0,0,0"/>
            </v:shape>
            <v:shape id="Freeform 70" o:spid="_x0000_s1467" style="position:absolute;left:5911;top:1295;width:1093;height:95;visibility:visible;mso-wrap-style:square;v-text-anchor:top" coordsize="172,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zcc9MEA&#10;AADbAAAADwAAAGRycy9kb3ducmV2LnhtbESPQYvCMBSE7wv+h/AEL6KpslStRhFB2ZOwVTw/mmdT&#10;2ryUJmr3328WFjwOM/MNs9n1thFP6nzlWMFsmoAgLpyuuFRwvRwnSxA+IGtsHJOCH/Kw2w4+Nphp&#10;9+JveuahFBHCPkMFJoQ2k9IXhiz6qWuJo3d3ncUQZVdK3eErwm0j50mSSosVxwWDLR0MFXX+sArG&#10;45OslzeXrz7rsznJGfXzBSk1Gvb7NYhAfXiH/9tfWkGawt+X+APk9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M3HPTBAAAA2wAAAA8AAAAAAAAAAAAAAAAAmAIAAGRycy9kb3du&#10;cmV2LnhtbFBLBQYAAAAABAAEAPUAAACGAwAAAAA=&#10;" path="m,15r13,l23,15r10,l46,15r10,l67,12r10,l87,12r10,l110,9r10,l131,6r10,l151,3r10,l172,e" filled="f" strokeweight="0">
              <v:path arrowok="t" o:connecttype="custom" o:connectlocs="0,9525;8255,9525;14605,9525;20955,9525;29210,9525;35560,9525;42545,7620;48895,7620;55245,7620;61595,7620;69850,5715;76200,5715;83185,3810;89535,3810;95885,1905;102235,1905;109220,0" o:connectangles="0,0,0,0,0,0,0,0,0,0,0,0,0,0,0,0,0"/>
            </v:shape>
            <v:shape id="Freeform 71" o:spid="_x0000_s1468" style="position:absolute;left:7004;top:1098;width:450;height:197;visibility:visible;mso-wrap-style:square;v-text-anchor:top" coordsize="71,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gZ34sEA&#10;AADbAAAADwAAAGRycy9kb3ducmV2LnhtbESPwWrDMBBE74X8g9hAb42cQt3gRDYhUMgxdntob4u1&#10;sUyslWIpjvv3VaHQ4zAzb5hdNdtBTDSG3rGC9SoDQdw63XOn4OP97WkDIkRkjYNjUvBNAapy8bDD&#10;Qrs71zQ1sRMJwqFABSZGX0gZWkMWw8p54uSd3WgxJjl2Uo94T3A7yOcsy6XFntOCQU8HQ+2luVkF&#10;V3870cuaP7nO6TAhmy/fG6Uel/N+CyLSHP/Df+2jVpC/wu+X9ANk+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YGd+LBAAAA2wAAAA8AAAAAAAAAAAAAAAAAmAIAAGRycy9kb3du&#10;cmV2LnhtbFBLBQYAAAAABAAEAPUAAACGAwAAAAA=&#10;" path="m,31r5,l10,28r2,-3l17,22r6,-3l28,16r2,-3l35,9,40,6,43,3,48,r5,l58,r3,l66,r5,3e" filled="f" strokeweight="0">
              <v:path arrowok="t" o:connecttype="custom" o:connectlocs="0,19685;3175,19685;6350,17780;7620,15875;10795,13970;14605,12065;17780,10160;19050,8255;22225,5715;25400,3810;27305,1905;30480,0;33655,0;36830,0;38735,0;41910,0;45085,1905" o:connectangles="0,0,0,0,0,0,0,0,0,0,0,0,0,0,0,0,0"/>
            </v:shape>
            <v:shape id="Freeform 72" o:spid="_x0000_s1469" style="position:absolute;left:7454;top:1117;width:572;height:121;visibility:visible;mso-wrap-style:square;v-text-anchor:top" coordsize="90,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cwZcAA&#10;AADbAAAADwAAAGRycy9kb3ducmV2LnhtbERP3WrCMBS+F3yHcITd2XRliqtGkcHGHAyx8wEOzVlT&#10;TE5Kkmn39uZisMuP73+zG50VVwqx96zgsShBELde99wpOH+9zlcgYkLWaD2Tgl+KsNtOJxustb/x&#10;ia5N6kQO4VijApPSUEsZW0MOY+EH4sx9++AwZRg6qQPecrizsirLpXTYc24wONCLofbS/DgFi25w&#10;9rg/2MvH81P19mmqRcuVUg+zcb8GkWhM/+I/97tWsMxj85f8A+T2D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mcwZcAAAADbAAAADwAAAAAAAAAAAAAAAACYAgAAZHJzL2Rvd25y&#10;ZXYueG1sUEsFBgAAAAAEAAQA9QAAAIUDAAAAAA==&#10;" path="m,l5,6r3,4l13,13r5,3l23,19r5,l36,19r5,l46,19r5,l59,19r5,-3l69,16r8,l82,16r8,e" filled="f" strokeweight="0">
              <v:path arrowok="t" o:connecttype="custom" o:connectlocs="0,0;3175,3810;5080,6350;8255,8255;11430,10160;14605,12065;17780,12065;22860,12065;26035,12065;29210,12065;32385,12065;37465,12065;40640,10160;43815,10160;48895,10160;52070,10160;57150,10160" o:connectangles="0,0,0,0,0,0,0,0,0,0,0,0,0,0,0,0,0"/>
            </v:shape>
            <v:shape id="Freeform 73" o:spid="_x0000_s1470" style="position:absolute;left:8026;top:939;width:521;height:280;visibility:visible;mso-wrap-style:square;v-text-anchor:top" coordsize="82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CpiFsUA&#10;AADbAAAADwAAAGRycy9kb3ducmV2LnhtbESPQWvCQBSE7wX/w/IEL6Vu7EFqmlVsiyIVhaS9eHtk&#10;n0kw+zZm1yT9926h0OMwM98wyWowteiodZVlBbNpBII4t7riQsH31+bpBYTzyBpry6TghxyslqOH&#10;BGNte06py3whAoRdjApK75tYSpeXZNBNbUMcvLNtDfog20LqFvsAN7V8jqK5NFhxWCixofeS8kt2&#10;Mwre7FWmcv+ZRfnpo3KbLdXHw6NSk/GwfgXhafD/4b/2TiuYL+D3S/gBcn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KmIWxQAAANsAAAAPAAAAAAAAAAAAAAAAAJgCAABkcnMv&#10;ZG93bnJldi54bWxQSwUGAAAAAAQABAD1AAAAigMAAAAA&#10;" path="m,44r5,l10,41r5,l20,38r5,-4l30,31r6,l43,28r3,-3l51,22r5,-3l61,16r5,-6l71,7,77,4,82,e" filled="f" strokeweight="0">
              <v:path arrowok="t" o:connecttype="custom" o:connectlocs="0,27940;3175,27940;6350,26035;9525,26035;12700,24130;15875,21590;19050,19685;22860,19685;27305,17780;29210,15875;32385,13970;35560,12065;38735,10160;41910,6350;45085,4445;48895,2540;52070,0" o:connectangles="0,0,0,0,0,0,0,0,0,0,0,0,0,0,0,0,0"/>
            </v:shape>
            <v:shape id="Freeform 74" o:spid="_x0000_s1471" style="position:absolute;left:8547;top:939;width:222;height:64;visibility:visible;mso-wrap-style:square;v-text-anchor:top" coordsize="35,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KVkScEA&#10;AADbAAAADwAAAGRycy9kb3ducmV2LnhtbERPTWvCQBC9C/0PyxS86UYRLamriKAV2otpsT0O2WkS&#10;mp0Nu1uT/vvOQfD4eN/r7eBadaUQG88GZtMMFHHpbcOVgY/3w+QJVEzIFlvPZOCPImw3D6M15tb3&#10;fKZrkSolIRxzNFCn1OVax7Imh3HqO2Lhvn1wmASGStuAvYS7Vs+zbKkdNiwNNXa0r6n8KX6dgdVp&#10;9RYzXYXi/HlZhuPl67V/WRgzfhx2z6ASDekuvrlPVnyyXr7ID9Cb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ClZEnBAAAA2wAAAA8AAAAAAAAAAAAAAAAAmAIAAGRycy9kb3du&#10;cmV2LnhtbFBLBQYAAAAABAAEAPUAAACGAwAAAAA=&#10;" path="m,l2,,5,,7,r3,l12,r3,l18,4r2,l23,4r2,3l28,7r2,l33,10r2,e" filled="f" strokeweight="0">
              <v:path arrowok="t" o:connecttype="custom" o:connectlocs="0,0;1270,0;3175,0;4445,0;6350,0;7620,0;9525,0;9525,0;11430,2540;12700,2540;14605,2540;15875,4445;17780,4445;19050,4445;19050,4445;20955,6350;22225,6350" o:connectangles="0,0,0,0,0,0,0,0,0,0,0,0,0,0,0,0,0"/>
            </v:shape>
            <v:shape id="Freeform 75" o:spid="_x0000_s1472" style="position:absolute;left:8528;top:1003;width:260;height:1136;visibility:visible;mso-wrap-style:square;v-text-anchor:top" coordsize="41,1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Ac8OMYA&#10;AADbAAAADwAAAGRycy9kb3ducmV2LnhtbESPT2vCQBTE74V+h+UVvDWbCLYldQ1SEArFg3+wPT6y&#10;z2xs9m3MrjH107tCweMwM79hpsVgG9FT52vHCrIkBUFcOl1zpWC7WTy/gfABWWPjmBT8kYdi9vgw&#10;xVy7M6+oX4dKRAj7HBWYENpcSl8asugT1xJHb+86iyHKrpK6w3OE20aO0/RFWqw5Lhhs6cNQ+bs+&#10;WQWT5ZfJ9CosXf3jFtvv3eU0Px6UGj0N83cQgYZwD/+3P7WC1wxuX+IPkL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Ac8OMYAAADbAAAADwAAAAAAAAAAAAAAAACYAgAAZHJz&#10;L2Rvd25yZXYueG1sUEsFBgAAAAAEAAQA9QAAAIsDAAAAAA==&#10;" path="m38,r,12l41,24,38,34r,12l38,58,36,71r-3,9l31,92r-3,13l26,117r-3,9l18,139r-3,9l10,157,5,170,,179e" filled="f" strokeweight="0">
              <v:path arrowok="t" o:connecttype="custom" o:connectlocs="24130,0;24130,7620;26035,15240;24130,21590;24130,29210;24130,36830;22860,45085;20955,50800;19685,58420;17780,66675;16510,74295;14605,80010;11430,88265;9525,93980;6350,99695;3175,107950;0,113665" o:connectangles="0,0,0,0,0,0,0,0,0,0,0,0,0,0,0,0,0"/>
            </v:shape>
            <v:shape id="Freeform 76" o:spid="_x0000_s1473" style="position:absolute;left:8528;top:2139;width:50;height:77;visibility:visible;mso-wrap-style:square;v-text-anchor:top" coordsize="8,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EKuAsUA&#10;AADbAAAADwAAAGRycy9kb3ducmV2LnhtbESPQWvCQBSE70L/w/KE3nSjUGtTV6mCkEoPSVra6yP7&#10;TILZtzG7jfHfdwuCx2FmvmFWm8E0oqfO1ZYVzKYRCOLC6ppLBV+f+8kShPPIGhvLpOBKDjbrh9EK&#10;Y20vnFGf+1IECLsYFVTet7GUrqjIoJvaljh4R9sZ9EF2pdQdXgLcNHIeRQtpsOawUGFLu4qKU/5r&#10;FJyftu5HHrT5fl++pId8v02Tj0ypx/Hw9grC0+Dv4Vs70Qqe5/D/JfwAuf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Qq4CxQAAANsAAAAPAAAAAAAAAAAAAAAAAJgCAABkcnMv&#10;ZG93bnJldi54bWxQSwUGAAAAAAQABAD1AAAAigMAAAAA&#10;" path="m,l,,3,3r,3l5,6r,3l8,9r,3e" filled="f" strokeweight="0">
              <v:path arrowok="t" o:connecttype="custom" o:connectlocs="0,0;0,0;0,0;1905,1905;1905,1905;1905,1905;1905,1905;1905,3810;1905,3810;3175,3810;3175,5715;3175,5715;3175,5715;3175,5715;5080,5715;5080,7620;5080,7620" o:connectangles="0,0,0,0,0,0,0,0,0,0,0,0,0,0,0,0,0"/>
            </v:shape>
            <v:shape id="Freeform 77" o:spid="_x0000_s1474" style="position:absolute;left:8578;top:2082;width:96;height:134;visibility:visible;mso-wrap-style:square;v-text-anchor:top" coordsize="15,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aRcasMA&#10;AADbAAAADwAAAGRycy9kb3ducmV2LnhtbESPUWvCMBSF34X9h3AHe5E10TInnVGKIPggyKo/4NJc&#10;m2JzU5pMu39vhMEeD+ec73BWm9F14kZDaD1rmGUKBHHtTcuNhvNp974EESKywc4zafilAJv1y2SF&#10;hfF3/qZbFRuRIBwK1GBj7AspQ23JYch8T5y8ix8cxiSHRpoB7wnuOjlXaiEdtpwWLPa0tVRfqx+n&#10;4Vrlxykdt/hhlarzYMtDOyu1fnsdyy8Qkcb4H/5r742GzxyeX9IPkO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aRcasMAAADbAAAADwAAAAAAAAAAAAAAAACYAgAAZHJzL2Rv&#10;d25yZXYueG1sUEsFBgAAAAAEAAQA9QAAAIgDAAAAAA==&#10;" path="m,21r2,l2,18r3,l7,15r,-3l10,12r,-3l13,6r,-3l15,3,15,e" filled="f" strokeweight="0">
              <v:path arrowok="t" o:connecttype="custom" o:connectlocs="0,13335;1270,13335;1270,11430;3175,11430;3175,11430;4445,9525;4445,9525;4445,7620;6350,7620;6350,5715;6350,5715;8255,3810;8255,3810;8255,1905;8255,1905;9525,1905;9525,0" o:connectangles="0,0,0,0,0,0,0,0,0,0,0,0,0,0,0,0,0"/>
            </v:shape>
            <v:shape id="Freeform 78" o:spid="_x0000_s1475" style="position:absolute;left:8674;top:1022;width:539;height:1060;visibility:visible;mso-wrap-style:square;v-text-anchor:top" coordsize="85,1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35/fMQA&#10;AADbAAAADwAAAGRycy9kb3ducmV2LnhtbESPQYvCMBSE78L+h/AEL7KmK6JSjbIuKN2LoN2D3h7N&#10;sy02L6VJtf57syB4HGbmG2a57kwlbtS40rKCr1EEgjizuuRcwV+6/ZyDcB5ZY2WZFDzIwXr10Vti&#10;rO2dD3Q7+lwECLsYFRTe17GULivIoBvZmjh4F9sY9EE2udQN3gPcVHIcRVNpsOSwUGBNPwVl12Nr&#10;FPg8SSfn3WY//p1Xp03SDs0jbZUa9LvvBQhPnX+HX+1EK5hN4P9L+AFy9QQ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N+f3zEAAAA2wAAAA8AAAAAAAAAAAAAAAAAmAIAAGRycy9k&#10;b3ducmV2LnhtbFBLBQYAAAAABAAEAPUAAACJAwAAAAA=&#10;" path="m,167l8,157r5,-9l18,136r5,-10l31,117r5,-12l41,96,46,86,51,74r5,-9l62,52r5,-9l72,31,77,21,82,9,85,e" filled="f" strokeweight="0">
              <v:path arrowok="t" o:connecttype="custom" o:connectlocs="0,106045;5080,99695;8255,93980;11430,86360;14605,80010;19685,74295;22860,66675;26035,60960;29210,54610;32385,46990;35560,41275;39370,33020;42545,27305;45720,19685;48895,13335;52070,5715;53975,0" o:connectangles="0,0,0,0,0,0,0,0,0,0,0,0,0,0,0,0,0"/>
            </v:shape>
            <v:shape id="Freeform 79" o:spid="_x0000_s1476" style="position:absolute;left:9213;top:749;width:743;height:273;visibility:visible;mso-wrap-style:square;v-text-anchor:top" coordsize="117,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Y3bo8YA&#10;AADbAAAADwAAAGRycy9kb3ducmV2LnhtbESPQWvCQBSE74X+h+UVepG6sWJbUjdSRFHBi6k9eHtk&#10;X5Il2bchu2r677uC0OMwM98w88VgW3Gh3hvHCibjBARx4bThSsHxe/3yAcIHZI2tY1LwSx4W2ePD&#10;HFPtrnygSx4qESHsU1RQh9ClUvqiJot+7Dri6JWutxii7Cupe7xGuG3la5K8SYuG40KNHS1rKpr8&#10;bBWY3arcJKbcT9tVcxz97E6nIZ8p9fw0fH2CCDSE//C9vdUK3mdw+xJ/gMz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Y3bo8YAAADbAAAADwAAAAAAAAAAAAAAAACYAgAAZHJz&#10;L2Rvd25yZXYueG1sUEsFBgAAAAAEAAQA9QAAAIsDAAAAAA==&#10;" path="m,43l7,37r5,-3l20,30r8,-3l35,24r8,-3l48,18r8,l64,15r7,-3l79,12,87,9,94,6r8,l110,3,117,e" filled="f" strokeweight="0">
              <v:path arrowok="t" o:connecttype="custom" o:connectlocs="0,27305;4445,23495;7620,21590;12700,19050;17780,17145;22225,15240;27305,13335;30480,11430;35560,11430;40640,9525;45085,7620;50165,7620;55245,5715;59690,3810;64770,3810;69850,1905;74295,0" o:connectangles="0,0,0,0,0,0,0,0,0,0,0,0,0,0,0,0,0"/>
            </v:shape>
            <v:shape id="Freeform 80" o:spid="_x0000_s1477" style="position:absolute;left:9956;top:647;width:375;height:102;visibility:visible;mso-wrap-style:square;v-text-anchor:top" coordsize="59,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rOffcEA&#10;AADbAAAADwAAAGRycy9kb3ducmV2LnhtbESPUWvCQBCE3wv9D8cW+lLqphWspJ5SCgX1Te0PWHLb&#10;XGhuN+ROTf69Jwg+DjPzDbNYDaE1J+5jo2LhbVKAYanUNVJb+D38vM7BxETiqFVhCyNHWC0fHxZU&#10;Oj3Ljk/7VJsMkViSBZ9SVyLGynOgONGOJXt/2gdKWfY1up7OGR5afC+KGQZqJC946vjbc/W/PwYL&#10;oZ2ut3NExjGpHl82ox58Y+3z0/D1CSbxkO7hW3vtLHzM4Pol/wBcX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Kzn33BAAAA2wAAAA8AAAAAAAAAAAAAAAAAmAIAAGRycy9kb3du&#10;cmV2LnhtbFBLBQYAAAAABAAEAPUAAACGAwAAAAA=&#10;" path="m,16r3,l8,12r3,l16,12r2,l21,9r5,l28,9r6,l36,9,41,6r3,l49,6,51,3r6,l59,e" filled="f" strokeweight="0">
              <v:path arrowok="t" o:connecttype="custom" o:connectlocs="0,10160;1905,10160;5080,7620;6985,7620;10160,7620;11430,7620;13335,5715;16510,5715;17780,5715;21590,5715;22860,5715;26035,3810;27940,3810;31115,3810;32385,1905;36195,1905;37465,0" o:connectangles="0,0,0,0,0,0,0,0,0,0,0,0,0,0,0,0,0"/>
            </v:shape>
            <v:shape id="Freeform 81" o:spid="_x0000_s1478" style="position:absolute;left:10331;top:647;width:210;height:273;visibility:visible;mso-wrap-style:square;v-text-anchor:top" coordsize="33,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oku9cMA&#10;AADbAAAADwAAAGRycy9kb3ducmV2LnhtbESPS2vDMBCE74X8B7GB3ho5KdSOE9mEPqDXuGnOi7Wx&#10;TayVsdT48eurQKHHYWa+Yfb5aFpxo941lhWsVxEI4tLqhisFp6+PpwSE88gaW8ukYCIHebZ42GOq&#10;7cBHuhW+EgHCLkUFtfddKqUrazLoVrYjDt7F9gZ9kH0ldY9DgJtWbqLoRRpsOCzU2NFrTeW1+DEK&#10;Evc+UTLMz6d583aOL9vmezSFUo/L8bAD4Wn0/+G/9qdWEMdw/xJ+gMx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oku9cMAAADbAAAADwAAAAAAAAAAAAAAAACYAgAAZHJzL2Rv&#10;d25yZXYueG1sUEsFBgAAAAAEAAQA9QAAAIgDAAAAAA==&#10;" path="m,l5,,8,r2,l13,3r3,l18,6r3,3l21,12r2,7l26,22r,3l28,28r,6l31,37r,3l33,43e" filled="f" strokeweight="0">
              <v:path arrowok="t" o:connecttype="custom" o:connectlocs="0,0;3175,0;5080,0;6350,0;8255,1905;10160,1905;11430,3810;13335,5715;13335,7620;14605,12065;16510,13970;16510,15875;17780,17780;17780,21590;19685,23495;19685,25400;20955,27305" o:connectangles="0,0,0,0,0,0,0,0,0,0,0,0,0,0,0,0,0"/>
            </v:shape>
            <v:shape id="Freeform 82" o:spid="_x0000_s1479" style="position:absolute;left:10541;top:920;width:184;height:261;visibility:visible;mso-wrap-style:square;v-text-anchor:top" coordsize="29,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FDTesAA&#10;AADbAAAADwAAAGRycy9kb3ducmV2LnhtbERPS2rDMBDdF3IHMYHuajldpMaNEkogoaSL4sQHGKyp&#10;rcYaCUv+9PbVotDl4/13h8X2YqIhGMcKNlkOgrhx2nCroL6dngoQISJr7B2Tgh8KcNivHnZYajdz&#10;RdM1tiKFcChRQRejL6UMTUcWQ+Y8ceK+3GAxJji0Ug84p3Dby+c830qLhlNDh56OHTX362gV6LPR&#10;l+86/xy1L+J9MtXH7CulHtfL2yuISEv8F/+537WClzQ2fUk/QO5/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KFDTesAAAADbAAAADwAAAAAAAAAAAAAAAACYAgAAZHJzL2Rvd25y&#10;ZXYueG1sUEsFBgAAAAAEAAQA9QAAAIUDAAAAAA==&#10;" path="m,l3,3r,4l6,10r2,3l11,16r,3l13,22r3,3l18,28r3,3l23,34r,3l26,41r3,e" filled="f" strokeweight="0">
              <v:path arrowok="t" o:connecttype="custom" o:connectlocs="0,0;1905,1905;1905,4445;3810,6350;3810,6350;5080,8255;6985,10160;6985,12065;8255,13970;10160,15875;11430,17780;11430,17780;13335,19685;14605,21590;14605,23495;16510,26035;18415,26035" o:connectangles="0,0,0,0,0,0,0,0,0,0,0,0,0,0,0,0,0"/>
            </v:shape>
            <v:shape id="Freeform 83" o:spid="_x0000_s1480" style="position:absolute;left:10610;top:1181;width:115;height:292;visibility:visible;mso-wrap-style:square;v-text-anchor:top" coordsize="18,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2vPd8UA&#10;AADbAAAADwAAAGRycy9kb3ducmV2LnhtbESPQWvCQBSE7wX/w/IEL0U3prTV6CoiLfXgxejB4yP7&#10;TILZtyG7xu2/7wpCj8PMfMMs18E0oqfO1ZYVTCcJCOLC6ppLBafj93gGwnlkjY1lUvBLDtarwcsS&#10;M23vfKA+96WIEHYZKqi8bzMpXVGRQTexLXH0LrYz6KPsSqk7vEe4aWSaJB/SYM1xocKWthUV1/xm&#10;FLzvwuVncz726es+TfPDW/ia2qDUaBg2CxCegv8PP9s7reBzDo8v8QfI1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va893xQAAANsAAAAPAAAAAAAAAAAAAAAAAJgCAABkcnMv&#10;ZG93bnJldi54bWxQSwUGAAAAAAQABAD1AAAAigMAAAAA&#10;" path="m18,r,3l15,6r,3l15,12r-3,3l12,18r,3l10,24r,3l7,30r,3l5,37,2,40,,43r,3e" filled="f" strokeweight="0">
              <v:path arrowok="t" o:connecttype="custom" o:connectlocs="11430,0;11430,1905;9525,3810;9525,5715;9525,7620;7620,9525;7620,11430;7620,13335;6350,15240;6350,17145;4445,19050;4445,20955;3175,23495;3175,23495;1270,25400;0,27305;0,29210" o:connectangles="0,0,0,0,0,0,0,0,0,0,0,0,0,0,0,0,0"/>
            </v:shape>
            <v:shape id="Freeform 84" o:spid="_x0000_s1481" style="position:absolute;left:10591;top:1473;width:32;height:95;visibility:visible;mso-wrap-style:square;v-text-anchor:top" coordsize="5,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ZGLSsMA&#10;AADbAAAADwAAAGRycy9kb3ducmV2LnhtbERP3WrCMBS+H/gO4QjeDJtOxyidUdyGTmQIrT7AoTnr&#10;j81JaaLWPf1yMdjlx/e/WA2mFVfqXW1ZwVMUgyAurK65VHA6bqYJCOeRNbaWScGdHKyWo4cFptre&#10;OKNr7ksRQtilqKDyvkuldEVFBl1kO+LAfdveoA+wL6Xu8RbCTStncfwiDdYcGirs6L2i4pxfjILm&#10;QJ/bx4x3X/O3n0u+f258k38oNRkP61cQngb/L/5z77SCJKwPX8IPkM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ZGLSsMAAADbAAAADwAAAAAAAAAAAAAAAACYAgAAZHJzL2Rv&#10;d25yZXYueG1sUEsFBgAAAAAEAAQA9QAAAIgDAAAAAA==&#10;" path="m3,l,,,3,,6,,9r3,l3,12r2,3e" filled="f" strokeweight="0">
              <v:path arrowok="t" o:connecttype="custom" o:connectlocs="1905,0;0,0;0,0;0,1905;0,1905;0,1905;0,3810;0,3810;0,3810;0,5715;0,5715;1905,5715;1905,7620;1905,7620;1905,7620;1905,7620;3175,9525" o:connectangles="0,0,0,0,0,0,0,0,0,0,0,0,0,0,0,0,0"/>
            </v:shape>
            <v:shape id="Freeform 85" o:spid="_x0000_s1482" style="position:absolute;left:10623;top:1416;width:292;height:152;visibility:visible;mso-wrap-style:square;v-text-anchor:top" coordsize="46,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TV9AcAA&#10;AADbAAAADwAAAGRycy9kb3ducmV2LnhtbESPwYrCQBBE74L/MLTgTScui0h0FCMsCJ5WxXOTaZNo&#10;pidkejX5e2dB8FhU1StqtelcrR7Uhsqzgdk0AUWce1txYeB8+pksQAVBtlh7JgM9Bdish4MVptY/&#10;+ZceRylUhHBI0UAp0qRah7wkh2HqG+LoXX3rUKJsC21bfEa4q/VXksy1w4rjQokN7UrK78c/ZyA/&#10;9KdbIn327e7ZIbux7OkixoxH3XYJSqiTT/jd3lsDixn8f4k/QK9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TV9AcAAAADbAAAADwAAAAAAAAAAAAAAAACYAgAAZHJzL2Rvd25y&#10;ZXYueG1sUEsFBgAAAAAEAAQA9QAAAIUDAAAAAA==&#10;" path="m,24r3,l5,24r3,l10,24r6,-3l18,21r3,-3l23,15r3,-3l28,9r3,l33,6,36,3,39,r5,l46,e" filled="f" strokeweight="0">
              <v:path arrowok="t" o:connecttype="custom" o:connectlocs="0,15240;1905,15240;3175,15240;5080,15240;6350,15240;10160,13335;11430,13335;13335,11430;14605,9525;16510,7620;17780,5715;19685,5715;20955,3810;22860,1905;24765,0;27940,0;29210,0" o:connectangles="0,0,0,0,0,0,0,0,0,0,0,0,0,0,0,0,0"/>
            </v:shape>
            <v:shape id="Freeform 86" o:spid="_x0000_s1483" style="position:absolute;left:10915;top:1390;width:635;height:83;visibility:visible;mso-wrap-style:square;v-text-anchor:top" coordsize="100,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TGW8MUA&#10;AADbAAAADwAAAGRycy9kb3ducmV2LnhtbESPQWvCQBSE7wX/w/IKXopuarGE1FXEItTcknrw+Mi+&#10;Jkuzb0N2NUl/fbdQ8DjMzDfMZjfaVtyo98axgudlAoK4ctpwreD8eVykIHxA1tg6JgUTedhtZw8b&#10;zLQbuKBbGWoRIewzVNCE0GVS+qohi37pOuLofbneYoiyr6XucYhw28pVkrxKi4bjQoMdHRqqvsur&#10;VVDU+fs0mfxpvOrh53C6rM3L5aTU/HHcv4EINIZ7+L/9oRWkK/j7En+A3P4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MZbwxQAAANsAAAAPAAAAAAAAAAAAAAAAAJgCAABkcnMv&#10;ZG93bnJldi54bWxQSwUGAAAAAAQABAD1AAAAigMAAAAA&#10;" path="m,4l8,r5,l21,r5,l34,4r5,l46,7r5,l57,10r7,l69,13r5,l80,13r7,l92,13r8,-3e" filled="f" strokeweight="0">
              <v:path arrowok="t" o:connecttype="custom" o:connectlocs="0,2540;5080,0;8255,0;13335,0;16510,0;21590,2540;24765,2540;29210,4445;32385,4445;36195,6350;40640,6350;43815,8255;46990,8255;50800,8255;55245,8255;58420,8255;63500,6350" o:connectangles="0,0,0,0,0,0,0,0,0,0,0,0,0,0,0,0,0"/>
            </v:shape>
            <v:shape id="Freeform 87" o:spid="_x0000_s1484" style="position:absolute;left:11550;top:1454;width:165;height:6;visibility:visible;mso-wrap-style:square;v-text-anchor:top" coordsize="26,6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YwJDsQA&#10;AADbAAAADwAAAGRycy9kb3ducmV2LnhtbESPzWrDMBCE74W8g9hAb42clgbjRDZNwNDkUvJTel2s&#10;jWxqrYylxm6evioEchxm5htmVYy2FRfqfeNYwXyWgCCunG7YKDgdy6cUhA/IGlvHpOCXPBT55GGF&#10;mXYD7+lyCEZECPsMFdQhdJmUvqrJop+5jjh6Z9dbDFH2Ruoehwi3rXxOkoW02HBcqLGjTU3V9+HH&#10;KthedziWr8NHYtb78tNuBzP/Mko9Tse3JYhAY7iHb+13rSB9gf8v8QfI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GMCQ7EAAAA2wAAAA8AAAAAAAAAAAAAAAAAmAIAAGRycy9k&#10;b3ducmV2LnhtbFBLBQYAAAAABAAEAPUAAACJAwAAAAA=&#10;" path="m,l,,3,,5,,8,r2,l13,r2,l18,r3,l23,r3,e" filled="f" strokeweight="0">
              <v:path arrowok="t" o:connecttype="custom" o:connectlocs="0,0;0,0;1905,0;3175,0;3175,0;5080,0;5080,0;6350,0;8255,0;9525,0;9525,0;11430,0;11430,0;13335,0;14605,0;14605,0;16510,0" o:connectangles="0,0,0,0,0,0,0,0,0,0,0,0,0,0,0,0,0"/>
            </v:shape>
            <v:shape id="Freeform 88" o:spid="_x0000_s1485" style="position:absolute;left:10725;top:1454;width:990;height:1606;visibility:visible;mso-wrap-style:square;v-text-anchor:top" coordsize="156,25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L6WNMQA&#10;AADbAAAADwAAAGRycy9kb3ducmV2LnhtbESPQWvCQBCF7wX/wzJCL0U3SrtI6ioiWqQ302KvQ3aa&#10;hGZnw+6axH/vFgo9Pt68781bb0fbip58aBxrWMwzEMSlMw1XGj4/jrMViBCRDbaOScONAmw3k4c1&#10;5sYNfKa+iJVIEA45aqhj7HIpQ1mTxTB3HXHyvp23GJP0lTQehwS3rVxmmZIWG04NNXa0r6n8Ka42&#10;vUH+UrRPh3A7vxzes7cvpcqgtH6cjrtXEJHG+H/8lz4ZDatn+N2SACA3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y+ljTEAAAA2wAAAA8AAAAAAAAAAAAAAAAAmAIAAGRycy9k&#10;b3ducmV2LnhtbFBLBQYAAAAABAAEAPUAAACJAwAAAAA=&#10;" path="m156,r-3,18l148,40r-5,18l138,77r-8,18l120,111r-8,18l102,145,89,160,79,176,66,191,53,204,41,216,25,231,12,241,,253e" filled="f" strokeweight="0">
              <v:path arrowok="t" o:connecttype="custom" o:connectlocs="99060,0;97155,11430;93980,25400;90805,36830;87630,48895;82550,60325;76200,70485;71120,81915;64770,92075;56515,101600;50165,111760;41910,121285;33655,129540;26035,137160;15875,146685;7620,153035;0,160655" o:connectangles="0,0,0,0,0,0,0,0,0,0,0,0,0,0,0,0,0"/>
            </v:shape>
            <v:shape id="Freeform 89" o:spid="_x0000_s1486" style="position:absolute;left:10331;top:3060;width:394;height:216;visibility:visible;mso-wrap-style:square;v-text-anchor:top" coordsize="62,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zowsMA&#10;AADbAAAADwAAAGRycy9kb3ducmV2LnhtbESPzWrDMBCE74W8g9hALyWRG9oQnMjGLgRMb/mDHBdr&#10;Y7u1VkZSEuftq0Khx2FmvmE2+Wh6cSPnO8sKXucJCOLa6o4bBcfDdrYC4QOyxt4yKXiQhzybPG0w&#10;1fbOO7rtQyMihH2KCtoQhlRKX7dk0M/tQBy9i3UGQ5SukdrhPcJNLxdJspQGO44LLQ700VL9vb8a&#10;BabCz/qtONkKv867ksvevTy2Sj1Px2INItAY/sN/7UorWL3D75f4A2T2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uzowsMAAADbAAAADwAAAAAAAAAAAAAAAACYAgAAZHJzL2Rv&#10;d25yZXYueG1sUEsFBgAAAAAEAAQA9QAAAIgDAAAAAA==&#10;" path="m62,l56,3r-2,l49,6r-5,l41,9r-5,l33,12r-5,l26,15r-5,4l18,22r-5,3l10,25,5,28,3,31,,34e" filled="f" strokeweight="0">
              <v:path arrowok="t" o:connecttype="custom" o:connectlocs="39370,0;35560,1905;34290,1905;31115,3810;27940,3810;26035,5715;22860,5715;20955,7620;17780,7620;16510,9525;13335,12065;11430,13970;8255,15875;6350,15875;3175,17780;1905,19685;0,21590" o:connectangles="0,0,0,0,0,0,0,0,0,0,0,0,0,0,0,0,0"/>
            </v:shape>
            <v:shape id="Freeform 90" o:spid="_x0000_s1487" style="position:absolute;left:10331;top:3276;width:146;height:978;visibility:visible;mso-wrap-style:square;v-text-anchor:top" coordsize="23,1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ZG7FsIA&#10;AADbAAAADwAAAGRycy9kb3ducmV2LnhtbESP0YrCMBRE34X9h3AX9kXW1BVEukZZFxVBfLD6AZfk&#10;mhabm9JErX9vBMHHYWbOMNN552pxpTZUnhUMBxkIYu1NxVbB8bD6noAIEdlg7ZkU3CnAfPbRm2Ju&#10;/I33dC2iFQnCIUcFZYxNLmXQJTkMA98QJ+/kW4cxydZK0+ItwV0tf7JsLB1WnBZKbOi/JH0uLk6B&#10;Xlu7WC6KPg3rarTba+23K63U12f39wsiUhff4Vd7YxRMxvD8kn6AnD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tkbsWwgAAANsAAAAPAAAAAAAAAAAAAAAAAJgCAABkcnMvZG93&#10;bnJldi54bWxQSwUGAAAAAAQABAD1AAAAhwMAAAAA&#10;" path="m,l,12,3,22r,9l5,40r,9l5,59r3,9l8,80r2,10l10,99r3,9l13,117r3,10l18,136r3,9l23,154e" filled="f" strokeweight="0">
              <v:path arrowok="t" o:connecttype="custom" o:connectlocs="0,0;0,7620;1905,13970;1905,19685;3175,25400;3175,31115;3175,37465;5080,43180;5080,50800;6350,57150;6350,62865;8255,68580;8255,74295;10160,80645;11430,86360;13335,92075;14605,97790" o:connectangles="0,0,0,0,0,0,0,0,0,0,0,0,0,0,0,0,0"/>
            </v:shape>
            <v:shape id="Freeform 91" o:spid="_x0000_s1488" style="position:absolute;left:9988;top:4254;width:489;height:413;visibility:visible;mso-wrap-style:square;v-text-anchor:top" coordsize="77,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JzZYMMA&#10;AADbAAAADwAAAGRycy9kb3ducmV2LnhtbESPQYvCMBSE78L+h/AW9qapHrR0jSIFWQ96UIt4fNs8&#10;22LzUpps7frrjSB4HGbmG2a+7E0tOmpdZVnBeBSBIM6trrhQkB3XwxiE88gaa8uk4J8cLBcfgzkm&#10;2t54T93BFyJA2CWooPS+SaR0eUkG3cg2xMG72NagD7ItpG7xFuCmlpMomkqDFYeFEhtKS8qvhz+j&#10;YE9nuYvTLpsYmv6s01N+P/1ulfr67FffIDz1/h1+tTdaQTyD55fwA+Ti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JzZYMMAAADbAAAADwAAAAAAAAAAAAAAAACYAgAAZHJzL2Rv&#10;d25yZXYueG1sUEsFBgAAAAAEAAQA9QAAAIgDAAAAAA==&#10;" path="m77,l72,7r-2,6l64,16r-5,6l54,25r-5,3l44,31r-5,3l34,34r-5,4l23,41r-5,3l13,47,8,53,6,59,,65e" filled="f" strokeweight="0">
              <v:path arrowok="t" o:connecttype="custom" o:connectlocs="48895,0;45720,4445;44450,8255;40640,10160;37465,13970;34290,15875;31115,17780;27940,19685;24765,21590;21590,21590;18415,24130;14605,26035;11430,27940;8255,29845;5080,33655;3810,37465;0,41275" o:connectangles="0,0,0,0,0,0,0,0,0,0,0,0,0,0,0,0,0"/>
            </v:shape>
            <v:shape id="Freeform 92" o:spid="_x0000_s1489" style="position:absolute;left:9988;top:4667;width:260;height:336;visibility:visible;mso-wrap-style:square;v-text-anchor:top" coordsize="41,5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9mBlcEA&#10;AADbAAAADwAAAGRycy9kb3ducmV2LnhtbERPz2vCMBS+D/wfwhO8zdSBpeuMMjYEb2J19Ppo3pqy&#10;5qU2Wdv51y8HwePH93uzm2wrBup941jBapmAIK6cbrhWcDnvnzMQPiBrbB2Tgj/ysNvOnjaYazfy&#10;iYYi1CKGsM9RgQmhy6X0lSGLfuk64sh9u95iiLCvpe5xjOG2lS9JkkqLDccGgx19GKp+il+roLzd&#10;jscsHV+vITWXr6EoP9euVGoxn97fQASawkN8dx+0giyOjV/iD5Db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fZgZXBAAAA2wAAAA8AAAAAAAAAAAAAAAAAmAIAAGRycy9kb3du&#10;cmV2LnhtbFBLBQYAAAAABAAEAPUAAACGAwAAAAA=&#10;" path="m,l3,3,6,6r2,4l11,13r5,3l18,19r3,3l23,22r3,3l31,28r3,3l36,34r,3l39,44r,3l41,53e" filled="f" strokeweight="0">
              <v:path arrowok="t" o:connecttype="custom" o:connectlocs="0,0;1905,1905;3810,3810;5080,6350;6985,8255;10160,10160;11430,12065;13335,13970;14605,13970;16510,15875;19685,17780;21590,19685;22860,21590;22860,23495;24765,27940;24765,29845;26035,33655" o:connectangles="0,0,0,0,0,0,0,0,0,0,0,0,0,0,0,0,0"/>
            </v:shape>
            <v:shape id="Freeform 93" o:spid="_x0000_s1490" style="position:absolute;left:10248;top:5003;width:553;height:648;visibility:visible;mso-wrap-style:square;v-text-anchor:top" coordsize="87,1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PzrvcIA&#10;AADbAAAADwAAAGRycy9kb3ducmV2LnhtbESPQWvCQBSE7wX/w/KE3urGUsSmriIFwZtV054f2Wc2&#10;mH0bss8k/ffdguBxmJlvmNVm9I3qqYt1YAPzWQaKuAy25spAcd69LEFFQbbYBCYDvxRhs548rTC3&#10;YeAj9SepVIJwzNGAE2lzrWPpyGOchZY4eZfQeZQku0rbDocE941+zbKF9lhzWnDY0qej8nq6eQPZ&#10;109RytBf+yBvbrelQ/F9PBjzPB23H6CERnmE7+29NbB8h/8v6Qfo9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4/Ou9wgAAANsAAAAPAAAAAAAAAAAAAAAAAJgCAABkcnMvZG93&#10;bnJldi54bWxQSwUGAAAAAAQABAD1AAAAhwMAAAAA&#10;" path="m,l5,6r6,6l16,18r7,7l29,31r5,6l39,43r5,6l49,55r5,7l59,68r5,6l69,80r8,9l82,96r5,6e" filled="f" strokeweight="0">
              <v:path arrowok="t" o:connecttype="custom" o:connectlocs="0,0;3175,3810;6985,7620;10160,11430;14605,15875;18415,19685;21590,23495;24765,27305;27940,31115;31115,34925;34290,39370;37465,43180;40640,46990;43815,50800;48895,56515;52070,60960;55245,64770" o:connectangles="0,0,0,0,0,0,0,0,0,0,0,0,0,0,0,0,0"/>
            </v:shape>
            <v:shape id="Freeform 94" o:spid="_x0000_s1491" style="position:absolute;left:10801;top:5651;width:70;height:1232;visibility:visible;mso-wrap-style:square;v-text-anchor:top" coordsize="11,1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QkkaMEA&#10;AADbAAAADwAAAGRycy9kb3ducmV2LnhtbERPy4rCMBTdD/gP4QruxlTFQatRhoE66s4X6u7SXNti&#10;c1OajK1/bxYDLg/nPV+2phQPql1hWcGgH4EgTq0uOFNwPCSfExDOI2ssLZOCJzlYLjofc4y1bXhH&#10;j73PRAhhF6OC3PsqltKlORl0fVsRB+5ma4M+wDqTusYmhJtSDqPoSxosODTkWNFPTul9/2cUnLcX&#10;/E3GxbpKmyRZZaPrc3faKNXrtt8zEJ5a/xb/u9dawTSsD1/CD5CL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kJJGjBAAAA2wAAAA8AAAAAAAAAAAAAAAAAmAIAAGRycy9kb3du&#10;cmV2LnhtbFBLBQYAAAAABAAEAPUAAACGAwAAAAA=&#10;" path="m,l,12,3,24,5,37r,12l8,62r,9l11,83r,12l11,108r,12l11,133r,12l11,157,8,170r,12l5,194e" filled="f" strokeweight="0">
              <v:path arrowok="t" o:connecttype="custom" o:connectlocs="0,0;0,7620;1905,15240;3175,23495;3175,31115;5080,39370;5080,45085;6985,52705;6985,60325;6985,68580;6985,76200;6985,84455;6985,92075;6985,99695;5080,107950;5080,115570;3175,123190" o:connectangles="0,0,0,0,0,0,0,0,0,0,0,0,0,0,0,0,0"/>
            </v:shape>
            <v:shape id="Freeform 95" o:spid="_x0000_s1492" style="position:absolute;left:10833;top:6883;width:927;height:1079;visibility:visible;mso-wrap-style:square;v-text-anchor:top" coordsize="146,1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BpDGsMA&#10;AADbAAAADwAAAGRycy9kb3ducmV2LnhtbESPQYvCMBSE74L/ITxhb5rqLotWo0h1WS8KtoLXR/Ns&#10;i81LaaLWf78RFjwOM/MNs1h1phZ3al1lWcF4FIEgzq2uuFBwyn6GUxDOI2usLZOCJzlYLfu9Bcba&#10;PvhI99QXIkDYxaig9L6JpXR5SQbdyDbEwbvY1qAPsi2kbvER4KaWkyj6lgYrDgslNpSUlF/Tm1Hw&#10;ddick+flQHu338o0kb9Zfv1U6mPQrecgPHX+Hf5v77SC2RheX8IPkM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BpDGsMAAADbAAAADwAAAAAAAAAAAAAAAACYAgAAZHJzL2Rv&#10;d25yZXYueG1sUEsFBgAAAAAEAAQA9QAAAIgDAAAAAA==&#10;" path="m,l11,13r7,9l29,31,39,44r10,9l59,62r11,9l80,81r7,9l98,99r10,9l116,121r7,9l134,142r7,13l146,170e" filled="f" strokeweight="0">
              <v:path arrowok="t" o:connecttype="custom" o:connectlocs="0,0;6985,8255;11430,13970;18415,19685;24765,27940;31115,33655;37465,39370;44450,45085;50800,51435;55245,57150;62230,62865;68580,68580;73660,76835;78105,82550;85090,90170;89535,98425;92710,107950" o:connectangles="0,0,0,0,0,0,0,0,0,0,0,0,0,0,0,0,0"/>
            </v:shape>
            <v:shape id="Freeform 96" o:spid="_x0000_s1493" style="position:absolute;left:11760;top:7962;width:622;height:1474;visibility:visible;mso-wrap-style:square;v-text-anchor:top" coordsize="98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/y2zsQA&#10;AADbAAAADwAAAGRycy9kb3ducmV2LnhtbESPQWvCQBSE74L/YXlCb2bTQEWjqxSlUKoQq614fGSf&#10;STD7NmS3Gv+9Kwg9DjPzDTNbdKYWF2pdZVnBaxSDIM6trrhQ8LP/GI5BOI+ssbZMCm7kYDHv92aY&#10;anvlb7rsfCEChF2KCkrvm1RKl5dk0EW2IQ7eybYGfZBtIXWL1wA3tUzieCQNVhwWSmxoWVJ+3v0Z&#10;BdmbTnDrN6t1tj8evpLf5Sib3JR6GXTvUxCeOv8ffrY/tYJJAo8v4QfI+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v8ts7EAAAA2wAAAA8AAAAAAAAAAAAAAAAAmAIAAGRycy9k&#10;b3ducmV2LnhtbFBLBQYAAAAABAAEAPUAAACJAwAAAAA=&#10;" path="m,l11,13,21,25r7,12l36,50r8,15l52,77r5,16l62,108r5,16l72,139r5,16l82,170r3,16l90,201r5,15l98,232e" filled="f" strokeweight="0">
              <v:path arrowok="t" o:connecttype="custom" o:connectlocs="0,0;6985,8255;13335,15875;17780,23495;22860,31750;27940,41275;33020,48895;36195,59055;39370,68580;42545,78740;45720,88265;48895,98425;52070,107950;53975,118110;57150,127635;60325,137160;62230,147320" o:connectangles="0,0,0,0,0,0,0,0,0,0,0,0,0,0,0,0,0"/>
            </v:shape>
            <v:shape id="Freeform 97" o:spid="_x0000_s1494" style="position:absolute;left:12382;top:9436;width:64;height:1568;visibility:visible;mso-wrap-style:square;v-text-anchor:top" coordsize="10,2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o9ftcEA&#10;AADbAAAADwAAAGRycy9kb3ducmV2LnhtbESPX2sCMRDE3wv9DmGFvtWcrVg9jSIFoa/+Afu4XNZL&#10;8LIJl61ev31TKPRxmJnfMKvNEDp1oz77yAYm4woUcROt59bA6bh7noPKgmyxi0wGvinDZv34sMLa&#10;xjvv6XaQVhUI5xoNOJFUa50bRwHzOCbi4l1iH1CK7Ftte7wXeOj0S1XNdEDPZcFhondHzfXwFQy0&#10;550svLt+bt/S2Ts/bSTR3Jin0bBdghIa5D/81/6wBhav8Pul/AC9/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KPX7XBAAAA2wAAAA8AAAAAAAAAAAAAAAAAmAIAAGRycy9kb3du&#10;cmV2LnhtbFBLBQYAAAAABAAEAPUAAACGAwAAAAA=&#10;" path="m,l2,15,5,31,7,46r,16l7,77r3,16l10,108r,15l10,139r,15l10,170r,15l7,201r,15l7,232,5,247e" filled="f" strokeweight="0">
              <v:path arrowok="t" o:connecttype="custom" o:connectlocs="0,0;1270,9525;3175,19685;4445,29210;4445,39370;4445,48895;6350,59055;6350,68580;6350,78105;6350,88265;6350,97790;6350,107950;6350,117475;4445,127635;4445,137160;4445,147320;3175,156845" o:connectangles="0,0,0,0,0,0,0,0,0,0,0,0,0,0,0,0,0"/>
            </v:shape>
            <v:shape id="Freeform 98" o:spid="_x0000_s1495" style="position:absolute;left:11988;top:11004;width:426;height:1213;visibility:visible;mso-wrap-style:square;v-text-anchor:top" coordsize="67,1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L7piMUA&#10;AADbAAAADwAAAGRycy9kb3ducmV2LnhtbESPQWvCQBSE70L/w/IKvelGK0Wjq5SWqgdbmujB4yP7&#10;3KTNvg3ZVeO/d4VCj8PMfMPMl52txZlaXzlWMBwkIIgLpys2Cva7j/4EhA/IGmvHpOBKHpaLh94c&#10;U+0unNE5D0ZECPsUFZQhNKmUvijJoh+4hjh6R9daDFG2RuoWLxFuazlKkhdpseK4UGJDbyUVv/nJ&#10;Kpjs1ibZPPM2+xp9r/KDeW+yzx+lnh671xmIQF34D/+1N1rBdAz3L/EHyMU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svumIxQAAANsAAAAPAAAAAAAAAAAAAAAAAJgCAABkcnMv&#10;ZG93bnJldi54bWxQSwUGAAAAAAQABAD1AAAAigMAAAAA&#10;" path="m67,l64,12,62,25,59,37,56,49,51,62,49,74,44,86,39,99r-3,12l31,124r-5,9l21,145r-5,13l10,167,5,179,,191e" filled="f" strokeweight="0">
              <v:path arrowok="t" o:connecttype="custom" o:connectlocs="42545,0;40640,7620;39370,15875;37465,23495;35560,31115;32385,39370;31115,46990;27940,54610;24765,62865;22860,70485;19685,78740;16510,84455;13335,92075;10160,100330;6350,106045;3175,113665;0,121285" o:connectangles="0,0,0,0,0,0,0,0,0,0,0,0,0,0,0,0,0"/>
            </v:shape>
            <v:shape id="Freeform 99" o:spid="_x0000_s1496" style="position:absolute;left:11988;top:12217;width:19;height:63;visibility:visible;mso-wrap-style:square;v-text-anchor:top" coordsize="3,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+Im4cEA&#10;AADbAAAADwAAAGRycy9kb3ducmV2LnhtbESPQYvCMBSE78L+h/AEL6Kposu2GqUsCOuxurDXR/Ns&#10;i81LaGKt/94sCB6HmfmG2e4H04qeOt9YVrCYJyCIS6sbrhT8ng+zLxA+IGtsLZOCB3nY7z5GW8y0&#10;vXNB/SlUIkLYZ6igDsFlUvqyJoN+bh1x9C62Mxii7CqpO7xHuGnlMkk+pcGG40KNjr5rKq+nm1FQ&#10;rB5HdDkupn1+O7q04Etb/Ck1GQ/5BkSgIbzDr/aPVpCu4f9L/AFy9wQ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/iJuHBAAAA2wAAAA8AAAAAAAAAAAAAAAAAmAIAAGRycy9kb3du&#10;cmV2LnhtbFBLBQYAAAAABAAEAPUAAACGAwAAAAA=&#10;" path="m,l,,,4,,7r3,l3,10e" filled="f" strokeweight="0">
              <v:path arrowok="t" o:connecttype="custom" o:connectlocs="0,0;0,0;0,0;0,0;0,2540;0,2540;0,2540;0,2540;0,4445;0,4445;0,4445;1905,4445;1905,4445;1905,6350;1905,6350;1905,6350;1905,6350" o:connectangles="0,0,0,0,0,0,0,0,0,0,0,0,0,0,0,0,0"/>
            </v:shape>
            <v:shape id="Freeform 100" o:spid="_x0000_s1497" style="position:absolute;left:12007;top:12280;width:115;height:39;visibility:visible;mso-wrap-style:square;v-text-anchor:top" coordsize="18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Sh1BcUA&#10;AADbAAAADwAAAGRycy9kb3ducmV2LnhtbESPQWsCMRSE70L/Q3iCN83ag223RrEFwVYvbivW22Pz&#10;3E27eVmSVNd/b4RCj8PMfMNM551txIl8MI4VjEcZCOLSacOVgs+P5fARRIjIGhvHpOBCAeazu94U&#10;c+3OvKVTESuRIBxyVFDH2OZShrImi2HkWuLkHZ23GJP0ldQezwluG3mfZRNp0XBaqLGl15rKn+LX&#10;KvjevL8c9oWWO+NNGF8evt7WeqXUoN8tnkFE6uJ/+K+90gqeJnD7kn6AnF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5KHUFxQAAANsAAAAPAAAAAAAAAAAAAAAAAJgCAABkcnMv&#10;ZG93bnJldi54bWxQSwUGAAAAAAQABAD1AAAAigMAAAAA&#10;" path="m,l2,,5,,7,r,3l10,3r3,l13,6r2,l15,3r3,e" filled="f" strokeweight="0">
              <v:path arrowok="t" o:connecttype="custom" o:connectlocs="0,0;1270,0;1270,0;3175,0;3175,0;3175,0;4445,0;4445,1905;4445,1905;6350,1905;6350,1905;8255,1905;8255,3810;8255,3810;9525,3810;9525,1905;11430,1905" o:connectangles="0,0,0,0,0,0,0,0,0,0,0,0,0,0,0,0,0"/>
            </v:shape>
            <v:line id="Line 101" o:spid="_x0000_s1498" style="position:absolute;flip:y;visibility:visible" from="12122,12179" to="12198,1229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e3Jj8UAAADbAAAADwAAAGRycy9kb3ducmV2LnhtbESPQWsCMRSE7wX/Q3iCt5qtB61bo0iL&#10;IgUr2nro7bl53V3cvCxJdNN/bwoFj8PMfMPMFtE04krO15YVPA0zEMSF1TWXCr4+V4/PIHxA1thY&#10;JgW/5GEx7z3MMNe24z1dD6EUCcI+RwVVCG0upS8qMuiHtiVO3o91BkOSrpTaYZfgppGjLBtLgzWn&#10;hQpbeq2oOB8uRsH+Y8Int77Eczx12933sXw/vi2VGvTj8gVEoBju4f/2RiuYTuDvS/oBcn4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e3Jj8UAAADbAAAADwAAAAAAAAAA&#10;AAAAAAChAgAAZHJzL2Rvd25yZXYueG1sUEsFBgAAAAAEAAQA+QAAAJMDAAAAAA==&#10;" strokeweight="0"/>
            <v:shape id="Freeform 102" o:spid="_x0000_s1499" style="position:absolute;left:12020;top:12179;width:248;height:882;visibility:visible;mso-wrap-style:square;v-text-anchor:top" coordsize="39,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8Xz88EA&#10;AADbAAAADwAAAGRycy9kb3ducmV2LnhtbERPz2vCMBS+D/wfwhN2W1MFq+saRYThYKdVBY9vzVtb&#10;27yUJKvdf78cBjt+fL+L3WR6MZLzrWUFiyQFQVxZ3XKt4Hx6fdqA8AFZY2+ZFPyQh9129lBgru2d&#10;P2gsQy1iCPscFTQhDLmUvmrIoE/sQBy5L+sMhghdLbXDeww3vVymaSYNthwbGhzo0FDVld9GweqQ&#10;XbKuK4+Ujbf1urTv6XX6VOpxPu1fQASawr/4z/2mFTzHsfFL/AFy+w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PF8/PBAAAA2wAAAA8AAAAAAAAAAAAAAAAAmAIAAGRycy9kb3du&#10;cmV2LnhtbFBLBQYAAAAABAAEAPUAAACGAwAAAAA=&#10;" path="m28,r6,10l36,19r3,9l39,37r,10l36,53r-2,9l31,71,26,81r-3,6l18,96r-2,9l11,112r-3,9l3,130,,139e" filled="f" strokeweight="0">
              <v:path arrowok="t" o:connecttype="custom" o:connectlocs="17780,0;21590,6350;22860,12065;24765,17780;24765,23495;24765,29845;22860,33655;21590,39370;19685,45085;16510,51435;14605,55245;11430,60960;10160,66675;6985,71120;5080,76835;1905,82550;0,88265" o:connectangles="0,0,0,0,0,0,0,0,0,0,0,0,0,0,0,0,0"/>
            </v:shape>
            <v:shape id="Freeform 103" o:spid="_x0000_s1500" style="position:absolute;left:12020;top:13023;width:102;height:58;visibility:visible;mso-wrap-style:square;v-text-anchor:top" coordsize="16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iT4ZMYA&#10;AADbAAAADwAAAGRycy9kb3ducmV2LnhtbESPW2sCMRSE3wv+h3CEvtWsVbxsjSK1LfWC4OUHHDan&#10;m8XNybKJuvvvm0LBx2FmvmFmi8aW4ka1Lxwr6PcSEMSZ0wXnCs6nz5cJCB+QNZaOSUFLHhbzztMM&#10;U+3ufKDbMeQiQtinqMCEUKVS+syQRd9zFXH0flxtMURZ51LXeI9wW8rXJBlJiwXHBYMVvRvKLser&#10;VbDbDkbteNz/YrPZXyftx3C98kOlnrvN8g1EoCY8wv/tb61gOoW/L/EHyPk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iT4ZMYAAADbAAAADwAAAAAAAAAAAAAAAACYAgAAZHJz&#10;L2Rvd25yZXYueG1sUEsFBgAAAAAEAAQA9QAAAIsDAAAAAA==&#10;" path="m,6r3,l3,9r2,l8,9,11,6r2,l13,3,16,e" filled="f" strokeweight="0">
              <v:path arrowok="t" o:connecttype="custom" o:connectlocs="0,3810;1905,3810;1905,3810;1905,5715;3175,5715;3175,5715;3175,5715;5080,5715;5080,5715;6985,3810;6985,3810;6985,3810;8255,3810;8255,1905;8255,1905;8255,1905;10160,0" o:connectangles="0,0,0,0,0,0,0,0,0,0,0,0,0,0,0,0,0"/>
            </v:shape>
            <v:shape id="Freeform 104" o:spid="_x0000_s1501" style="position:absolute;left:12122;top:12592;width:241;height:431;visibility:visible;mso-wrap-style:square;v-text-anchor:top" coordsize="38,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WPVL8UA&#10;AADcAAAADwAAAGRycy9kb3ducmV2LnhtbESPQWvCQBCF7wX/wzJCb3W3pRSNriKCpZdSo61ex+yY&#10;hGZnQ3ar8d93DoK3Gd6b976ZLXrfqDN1sQ5s4XlkQBEXwdVcWvjerZ/GoGJCdtgEJgtXirCYDx5m&#10;mLlw4ZzO21QqCeGYoYUqpTbTOhYVeYyj0BKLdgqdxyRrV2rX4UXCfaNfjHnTHmuWhgpbWlVU/G7/&#10;vIV3g1/713xzpUP8XI4n+zz8HHNrH4f9cgoqUZ/u5tv1hxN8I/jyjEyg5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1Y9UvxQAAANwAAAAPAAAAAAAAAAAAAAAAAJgCAABkcnMv&#10;ZG93bnJldi54bWxQSwUGAAAAAAQABAD1AAAAigMAAAAA&#10;" path="m,68l2,65,5,62,7,56r,-3l10,50r2,-7l15,40r3,-6l20,31r3,-3l25,22r3,-3l30,16,33,9,35,6,38,e" filled="f" strokeweight="0">
              <v:path arrowok="t" o:connecttype="custom" o:connectlocs="0,43180;1270,41275;3175,39370;4445,35560;4445,33655;6350,31750;7620,27305;9525,25400;11430,21590;12700,19685;14605,17780;15875,13970;17780,12065;19050,10160;20955,5715;22225,3810;24130,0" o:connectangles="0,0,0,0,0,0,0,0,0,0,0,0,0,0,0,0,0"/>
            </v:shape>
            <v:line id="Line 105" o:spid="_x0000_s1502" style="position:absolute;visibility:visible" from="12363,12592" to="12395,1259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crbG8EAAADcAAAADwAAAGRycy9kb3ducmV2LnhtbERPTYvCMBC9L+x/CLPgbU0rqLUaZVlc&#10;1JvrKngcmrENNpPSZLX+eyMI3ubxPme26GwtLtR641hB2k9AEBdOGy4V7P9+PjMQPiBrrB2Tght5&#10;WMzf32aYa3flX7rsQiliCPscFVQhNLmUvqjIou+7hjhyJ9daDBG2pdQtXmO4reUgSUbSouHYUGFD&#10;3xUV592/VWC2o9VwMz5MDnK5CukxO2fG7pXqfXRfUxCBuvASP91rHecnKTyeiRfI+R0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RytsbwQAAANwAAAAPAAAAAAAAAAAAAAAA&#10;AKECAABkcnMvZG93bnJldi54bWxQSwUGAAAAAAQABAD5AAAAjwMAAAAA&#10;" strokeweight="0"/>
            <v:shape id="Freeform 106" o:spid="_x0000_s1503" style="position:absolute;left:12395;top:12592;width:114;height:552;visibility:visible;mso-wrap-style:square;v-text-anchor:top" coordsize="18,8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c0p+MMA&#10;AADcAAAADwAAAGRycy9kb3ducmV2LnhtbERPTWvCQBC9F/wPyxR6KbpphCrRVUSqtb1p9T5mJ9nU&#10;7Gya3Wr8965Q6G0e73Om887W4kytrxwreBkkIIhzpysuFey/Vv0xCB+QNdaOScGVPMxnvYcpZtpd&#10;eEvnXShFDGGfoQITQpNJ6XNDFv3ANcSRK1xrMUTYllK3eInhtpZpkrxKixXHBoMNLQ3lp92vVfA9&#10;2q4+hj/r4fvx2ZlDUaxHb5+pUk+P3WICIlAX/sV/7o2O85MU7s/EC+Ts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c0p+MMAAADcAAAADwAAAAAAAAAAAAAAAACYAgAAZHJzL2Rv&#10;d25yZXYueG1sUEsFBgAAAAAEAAQA9QAAAIgDAAAAAA==&#10;" path="m,l3,6,5,9r,7l8,22r,3l10,31r,6l10,43r3,7l13,53r,6l16,65r,6l16,74r2,6l18,87e" filled="f" strokeweight="0">
              <v:path arrowok="t" o:connecttype="custom" o:connectlocs="0,0;1905,3810;3175,5715;3175,10160;5080,13970;5080,15875;6350,19685;6350,23495;6350,27305;8255,31750;8255,33655;8255,37465;10160,41275;10160,45085;10160,46990;11430,50800;11430,55245" o:connectangles="0,0,0,0,0,0,0,0,0,0,0,0,0,0,0,0,0"/>
            </v:shape>
            <v:shape id="Freeform 107" o:spid="_x0000_s1504" style="position:absolute;left:12509;top:13144;width:83;height:19;visibility:visible;mso-wrap-style:square;v-text-anchor:top" coordsize="13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w46MsMA&#10;AADcAAAADwAAAGRycy9kb3ducmV2LnhtbERP22oCMRB9L/gPYYS+lJptvSCrUUqLIogPrv2AMZnu&#10;rt1MliTq+vdGKPRtDuc682VnG3EhH2rHCt4GGQhi7UzNpYLvw+p1CiJEZIONY1JwowDLRe9pjrlx&#10;V97TpYilSCEcclRQxdjmUgZdkcUwcC1x4n6ctxgT9KU0Hq8p3DbyPcsm0mLNqaHClj4r0r/F2SoY&#10;racv2hxOw/32uC4mbvy18/qk1HO/+5iBiNTFf/Gfe2PS/GwIj2fSBXJx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w46MsMAAADcAAAADwAAAAAAAAAAAAAAAACYAgAAZHJzL2Rv&#10;d25yZXYueG1sUEsFBgAAAAAEAAQA9QAAAIgDAAAAAA==&#10;" path="m,l3,r,3l5,3r3,l10,3r3,l13,e" filled="f" strokeweight="0">
              <v:path arrowok="t" o:connecttype="custom" o:connectlocs="0,0;1905,0;1905,0;1905,1905;1905,1905;3175,1905;3175,1905;5080,1905;5080,1905;5080,1905;6350,1905;6350,1905;6350,1905;8255,1905;8255,0;8255,0;8255,0" o:connectangles="0,0,0,0,0,0,0,0,0,0,0,0,0,0,0,0,0"/>
            </v:shape>
            <v:shape id="Freeform 108" o:spid="_x0000_s1505" style="position:absolute;left:12592;top:13100;width:82;height:44;visibility:visible;mso-wrap-style:square;v-text-anchor:top" coordsize="13,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hOWvcQA&#10;AADcAAAADwAAAGRycy9kb3ducmV2LnhtbERPS2sCMRC+F/ofwhR6KTWxSCmrUUqxD3vSreJ13Ew3&#10;i5vJkqTu+u9NodDbfHzPmS0G14oThdh41jAeKRDElTcN1xq2X6/3TyBiQjbYeiYNZ4qwmF9fzbAw&#10;vucNncpUixzCsUANNqWukDJWlhzGke+IM/ftg8OUYailCdjncNfKB6UepcOGc4PFjl4sVcfyx2nY&#10;vy9Xn31pxuu9PbzdObXchc1R69ub4XkKItGQ/sV/7g+T56sJ/D6TL5DzC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4Tlr3EAAAA3AAAAA8AAAAAAAAAAAAAAAAAmAIAAGRycy9k&#10;b3ducmV2LnhtbFBLBQYAAAAABAAEAPUAAACJAwAAAAA=&#10;" path="m,7l,4r2,l2,,5,,8,r2,l13,e" filled="f" strokeweight="0">
              <v:path arrowok="t" o:connecttype="custom" o:connectlocs="0,4445;0,2540;1270,2540;1270,2540;1270,0;1270,0;1270,0;3175,0;3175,0;3175,0;5080,0;5080,0;5080,0;6350,0;6350,0;6350,0;8255,0" o:connectangles="0,0,0,0,0,0,0,0,0,0,0,0,0,0,0,0,0"/>
            </v:shape>
            <v:shape id="Freeform 109" o:spid="_x0000_s1506" style="position:absolute;left:12674;top:13100;width:857;height:1079;visibility:visible;mso-wrap-style:square;v-text-anchor:top" coordsize="135,1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ezO98IA&#10;AADcAAAADwAAAGRycy9kb3ducmV2LnhtbERPS2vCQBC+C/0PyxS86aa+KKmrpD7Ak2Cs9yE7zabN&#10;zobsqrG/visI3ubje8582dlaXKj1lWMFb8MEBHHhdMWlgq/jdvAOwgdkjbVjUnAjD8vFS2+OqXZX&#10;PtAlD6WIIexTVGBCaFIpfWHIoh+6hjhy3661GCJsS6lbvMZwW8tRksykxYpjg8GGVoaK3/xsFYTT&#10;eF3tP0d/+clOdrMfk+FqkynVf+2yDxCBuvAUP9w7HecnU7g/Ey+Qi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57M73wgAAANwAAAAPAAAAAAAAAAAAAAAAAJgCAABkcnMvZG93&#10;bnJldi54bWxQSwUGAAAAAAQABAD1AAAAhwMAAAAA&#10;" path="m,l7,13r8,9l25,31r8,13l41,53,51,65r8,10l69,84r7,12l84,105r10,10l102,127r8,9l117,149r8,9l135,170e" filled="f" strokeweight="0">
              <v:path arrowok="t" o:connecttype="custom" o:connectlocs="0,0;4445,8255;9525,13970;15875,19685;20955,27940;26035,33655;32385,41275;37465,47625;43815,53340;48260,60960;53340,66675;59690,73025;64770,80645;69850,86360;74295,94615;79375,100330;85725,107950" o:connectangles="0,0,0,0,0,0,0,0,0,0,0,0,0,0,0,0,0"/>
            </v:shape>
            <v:shape id="Freeform 110" o:spid="_x0000_s1507" style="position:absolute;left:12674;top:14179;width:857;height:102;visibility:visible;mso-wrap-style:square;v-text-anchor:top" coordsize="135,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haCP8MA&#10;AADcAAAADwAAAGRycy9kb3ducmV2LnhtbERPTWuDQBC9F/Iflgn0VteGJgTrJpRCpD3FmPTgbXAn&#10;KnFnxd2q/ffdQiG3ebzPSfez6cRIg2stK3iOYhDEldUt1wou58PTFoTzyBo7y6Tghxzsd4uHFBNt&#10;Jz7RWPhahBB2CSpovO8TKV3VkEEX2Z44cFc7GPQBDrXUA04h3HRyFccbabDl0NBgT+8NVbfi2ygY&#10;ZT2WeftVHvFTT+ssX1WHl0ypx+X89grC0+zv4n/3hw7z4w38PRMukL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haCP8MAAADcAAAADwAAAAAAAAAAAAAAAACYAgAAZHJzL2Rv&#10;d25yZXYueG1sUEsFBgAAAAAEAAQA9QAAAIgDAAAAAA==&#10;" path="m135,l125,r-8,3l110,3,99,7r-7,l84,7r-8,l66,10r-7,l51,10r-8,l33,10r-8,3l18,13,7,13,,16e" filled="f" strokeweight="0">
              <v:path arrowok="t" o:connecttype="custom" o:connectlocs="85725,0;79375,0;74295,1905;69850,1905;62865,4445;58420,4445;53340,4445;48260,4445;41910,6350;37465,6350;32385,6350;27305,6350;20955,6350;15875,8255;11430,8255;4445,8255;0,10160" o:connectangles="0,0,0,0,0,0,0,0,0,0,0,0,0,0,0,0,0"/>
            </v:shape>
            <v:shape id="Freeform 111" o:spid="_x0000_s1508" style="position:absolute;left:12249;top:14262;width:425;height:19;visibility:visible;mso-wrap-style:square;v-text-anchor:top" coordsize="67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l930MMA&#10;AADcAAAADwAAAGRycy9kb3ducmV2LnhtbERPTU8CMRC9k/gfmjHxJl1JBFkoRAlGLh5A4Txsh+3i&#10;drq0lV389dbEhNu8vM+ZzjtbizP5UDlW8NDPQBAXTldcKvj8eL1/AhEissbaMSm4UID57KY3xVy7&#10;ltd03sRSpBAOOSowMTa5lKEwZDH0XUOcuIPzFmOCvpTaY5vCbS0HWTaUFitODQYbWhgqvjbfVkH7&#10;83jcL99349Fh6PSb3r54Ohml7m675wmISF28iv/dK53mZyP4eyZdIG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l930MMAAADcAAAADwAAAAAAAAAAAAAAAACYAgAAZHJzL2Rv&#10;d25yZXYueG1sUEsFBgAAAAAEAAQA9QAAAIgDAAAAAA==&#10;" path="m67,3l62,,59,,54,,49,,46,,41,,39,,33,,31,,26,3r-3,l18,3r-3,l10,3,5,3,,3e" filled="f" strokeweight="0">
              <v:path arrowok="t" o:connecttype="custom" o:connectlocs="42545,1905;39370,0;37465,0;34290,0;31115,0;29210,0;26035,0;24765,0;20955,0;19685,0;16510,1905;14605,1905;11430,1905;9525,1905;6350,1905;3175,1905;0,1905" o:connectangles="0,0,0,0,0,0,0,0,0,0,0,0,0,0,0,0,0"/>
            </v:shape>
            <v:shape id="Freeform 112" o:spid="_x0000_s1509" style="position:absolute;left:10947;top:14281;width:1302;height:19;visibility:visible;mso-wrap-style:square;v-text-anchor:top" coordsize="205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8sH6sYA&#10;AADcAAAADwAAAGRycy9kb3ducmV2LnhtbESPT2vCQBDF74LfYRmhl6IbS5GSuoooLS320vjnPM1O&#10;k9DsbNzdavz2nUPB2wzvzXu/mS9716ozhdh4NjCdZKCIS28brgzsdy/jJ1AxIVtsPZOBK0VYLoaD&#10;OebWX/iTzkWqlIRwzNFAnVKXax3LmhzGie+IRfv2wWGSNVTaBrxIuGv1Q5bNtMOGpaHGjtY1lT/F&#10;rzOwdafj1/71FEJxuJ+9++Pjx2Hjjbkb9atnUIn6dDP/X79Zwc+EVp6RCfTi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8sH6sYAAADcAAAADwAAAAAAAAAAAAAAAACYAgAAZHJz&#10;L2Rvd25yZXYueG1sUEsFBgAAAAAEAAQA9QAAAIsDAAAAAA==&#10;" path="m205,l192,,180,,167,,154,,139,,126,,113,,100,,90,3,77,3,64,3,52,3,39,3,26,3,13,,,e" filled="f" strokeweight="0">
              <v:path arrowok="t" o:connecttype="custom" o:connectlocs="130175,0;121920,0;114300,0;106045,0;97790,0;88265,0;80010,0;71755,0;63500,0;57150,1905;48895,1905;40640,1905;33020,1905;24765,1905;16510,1905;8255,0;0,0" o:connectangles="0,0,0,0,0,0,0,0,0,0,0,0,0,0,0,0,0"/>
            </v:shape>
            <v:shape id="Freeform 113" o:spid="_x0000_s1510" style="position:absolute;left:10134;top:14262;width:813;height:76;visibility:visible;mso-wrap-style:square;v-text-anchor:top" coordsize="128,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L3EfMMA&#10;AADcAAAADwAAAGRycy9kb3ducmV2LnhtbERP3WrCMBS+H/gO4Qi701TB4apRRJiODYW1PsChOTbF&#10;5qRrUtu9/TIQdnc+vt+z3g62FndqfeVYwWyagCAunK64VHDJ3yZLED4ga6wdk4If8rDdjJ7WmGrX&#10;8xfds1CKGMI+RQUmhCaV0heGLPqpa4gjd3WtxRBhW0rdYh/DbS3nSfIiLVYcGww2tDdU3LLOKug/&#10;zeL4Me+ybr87nc4HzJffr7lSz+NhtwIRaAj/4of7Xcf5swX8PRMv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L3EfMMAAADcAAAADwAAAAAAAAAAAAAAAACYAgAAZHJzL2Rv&#10;d25yZXYueG1sUEsFBgAAAAAEAAQA9QAAAIgDAAAAAA==&#10;" path="m128,3r-5,l116,3r-11,l98,3r-8,l82,3r-7,l64,3,57,,49,,41,3r-7,l23,3,16,6,8,9,,12e" filled="f" strokeweight="0">
              <v:path arrowok="t" o:connecttype="custom" o:connectlocs="81280,1905;78105,1905;73660,1905;66675,1905;62230,1905;57150,1905;52070,1905;47625,1905;40640,1905;36195,0;31115,0;26035,1905;21590,1905;14605,1905;10160,3810;5080,5715;0,7620" o:connectangles="0,0,0,0,0,0,0,0,0,0,0,0,0,0,0,0,0"/>
            </v:shape>
            <v:shape id="Freeform 114" o:spid="_x0000_s1511" style="position:absolute;left:9550;top:14300;width:584;height:57;visibility:visible;mso-wrap-style:square;v-text-anchor:top" coordsize="92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kJRWMIA&#10;AADcAAAADwAAAGRycy9kb3ducmV2LnhtbERPTWsCMRC9F/wPYQRvNZsepF2NIkpBoZdaL96GzbhZ&#10;3UzWJK7bf98UCr3N433OYjW4VvQUYuNZg5oWIIgrbxquNRy/3p9fQcSEbLD1TBq+KcJqOXpaYGn8&#10;gz+pP6Ra5BCOJWqwKXWllLGy5DBOfUecubMPDlOGoZYm4COHu1a+FMVMOmw4N1jsaGOpuh7uTsNl&#10;e7nuP95OSgXVdFtpe74dz1pPxsN6DiLRkP7Ff+6dyfPVDH6fyRfI5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qQlFYwgAAANwAAAAPAAAAAAAAAAAAAAAAAJgCAABkcnMvZG93&#10;bnJldi54bWxQSwUGAAAAAAQABAD1AAAAhwMAAAAA&#10;" path="m92,6r-5,l82,6r-7,l69,6,64,3r-7,l51,3r-5,l41,3,34,,28,,23,3r-5,l11,3,5,6,,9e" filled="f" strokeweight="0">
              <v:path arrowok="t" o:connecttype="custom" o:connectlocs="58420,3810;55245,3810;52070,3810;47625,3810;43815,3810;40640,1905;36195,1905;32385,1905;29210,1905;26035,1905;21590,0;17780,0;14605,1905;11430,1905;6985,1905;3175,3810;0,5715" o:connectangles="0,0,0,0,0,0,0,0,0,0,0,0,0,0,0,0,0"/>
            </v:shape>
            <v:shape id="Freeform 115" o:spid="_x0000_s1512" style="position:absolute;left:9017;top:14357;width:533;height:197;visibility:visible;mso-wrap-style:square;v-text-anchor:top" coordsize="84,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wfBPcMA&#10;AADcAAAADwAAAGRycy9kb3ducmV2LnhtbERP22rCQBB9F/yHZYS+1U3y0Gp0FS0ULKEULx8wZsck&#10;mp0N2dUkf98tFHybw7nOct2bWjyodZVlBfE0AkGcW11xoeB0/HydgXAeWWNtmRQM5GC9Go+WmGrb&#10;8Z4eB1+IEMIuRQWl900qpctLMuimtiEO3MW2Bn2AbSF1i10IN7VMouhNGqw4NJTY0EdJ+e1wNwq2&#10;s4xvx2x+/fZ9cqahuXxd4x+lXib9ZgHCU++f4n/3Tof58Tv8PRMukK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wfBPcMAAADcAAAADwAAAAAAAAAAAAAAAACYAgAAZHJzL2Rv&#10;d25yZXYueG1sUEsFBgAAAAAEAAQA9QAAAIgDAAAAAA==&#10;" path="m84,l79,3r-5,l69,6,61,9r-5,l51,13r-5,l41,16r-5,l31,19r-6,l20,22r-5,3l10,25,5,28,,31e" filled="f" strokeweight="0">
              <v:path arrowok="t" o:connecttype="custom" o:connectlocs="53340,0;50165,1905;46990,1905;43815,3810;38735,5715;35560,5715;32385,8255;29210,8255;26035,10160;22860,10160;19685,12065;15875,12065;12700,13970;9525,15875;6350,15875;3175,17780;0,19685" o:connectangles="0,0,0,0,0,0,0,0,0,0,0,0,0,0,0,0,0"/>
            </v:shape>
            <v:shape id="Freeform 116" o:spid="_x0000_s1513" style="position:absolute;left:7715;top:14554;width:1302;height:254;visibility:visible;mso-wrap-style:square;v-text-anchor:top" coordsize="205,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Lei08IA&#10;AADcAAAADwAAAGRycy9kb3ducmV2LnhtbESPQYvCMBCF78L+hzCCN01VEOkaRQRhr9t68TY0Y1u3&#10;mYQm2rq/3jks7G2G9+a9b3aH0XXqSX1sPRtYLjJQxJW3LdcGLuV5vgUVE7LFzjMZeFGEw/5jssPc&#10;+oG/6VmkWkkIxxwNNCmFXOtYNeQwLnwgFu3me4dJ1r7WtsdBwl2nV1m20Q5bloYGA50aqn6KhzOw&#10;9tcrnrf1MYzr+6O6/5ZFGEpjZtPx+Akq0Zj+zX/XX1bwl0Irz8gEev8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4t6LTwgAAANwAAAAPAAAAAAAAAAAAAAAAAJgCAABkcnMvZG93&#10;bnJldi54bWxQSwUGAAAAAAQABAD1AAAAhwMAAAAA&#10;" path="m205,l192,,179,3,166,6,154,9r-13,3l128,15r-13,l102,19,90,22,77,25,64,28,51,31,39,34,26,37r-13,l,40e" filled="f" strokeweight="0">
              <v:path arrowok="t" o:connecttype="custom" o:connectlocs="130175,0;121920,0;113665,1905;105410,3810;97790,5715;89535,7620;81280,9525;73025,9525;64770,12065;57150,13970;48895,15875;40640,17780;32385,19685;24765,21590;16510,23495;8255,23495;0,25400" o:connectangles="0,0,0,0,0,0,0,0,0,0,0,0,0,0,0,0,0"/>
            </v:shape>
            <v:shape id="Freeform 117" o:spid="_x0000_s1514" style="position:absolute;left:6788;top:14808;width:927;height:38;visibility:visible;mso-wrap-style:square;v-text-anchor:top" coordsize="146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WN46sIA&#10;AADcAAAADwAAAGRycy9kb3ducmV2LnhtbERPzWoCMRC+F/oOYQq91aweil2NIkVBBA/d+gDjZrq7&#10;upnEJO5u+/SNIHibj+935svBtKIjHxrLCsajDARxaXXDlYLD9+ZtCiJEZI2tZVLwSwGWi+enOeba&#10;9vxFXRErkUI45KigjtHlUoayJoNhZB1x4n6sNxgT9JXUHvsUblo5ybJ3abDh1FCjo8+aynNxNQqO&#10;u3O1d77o4t/psl877NenbqXU68uwmoGINMSH+O7e6jR//AG3Z9IFcvE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BY3jqwgAAANwAAAAPAAAAAAAAAAAAAAAAAJgCAABkcnMvZG93&#10;bnJldi54bWxQSwUGAAAAAAQABAD1AAAAhwMAAAAA&#10;" path="m146,l136,r-8,l118,r-8,l100,3,90,3r-8,l72,3r-8,l54,6,44,6r-8,l28,3,18,3r-7,l,e" filled="f" strokeweight="0">
              <v:path arrowok="t" o:connecttype="custom" o:connectlocs="92710,0;86360,0;81280,0;74930,0;69850,0;63500,1905;57150,1905;52070,1905;45720,1905;40640,1905;34290,3810;27940,3810;22860,3810;17780,1905;11430,1905;6985,1905;0,0" o:connectangles="0,0,0,0,0,0,0,0,0,0,0,0,0,0,0,0,0"/>
            </v:shape>
            <v:shape id="Freeform 118" o:spid="_x0000_s1515" style="position:absolute;left:5130;top:14693;width:1658;height:134;visibility:visible;mso-wrap-style:square;v-text-anchor:top" coordsize="261,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OdTa8QA&#10;AADcAAAADwAAAGRycy9kb3ducmV2LnhtbESPQWvCQBCF70L/wzKF3nQTlSKpayhNLQq9GHvpbchO&#10;k9DsbMiuGv+9cxC8zfDevPfNOh9dp840hNazgXSWgCKuvG25NvBz3E5XoEJEtth5JgNXCpBvniZr&#10;zKy/8IHOZayVhHDI0EATY59pHaqGHIaZ74lF+/ODwyjrUGs74EXCXafnSfKqHbYsDQ329NFQ9V+e&#10;nIGv4hT3v67k9HOxpLHAZfFdemNensf3N1CRxvgw3693VvDngi/PyAR6c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znU2vEAAAA3AAAAA8AAAAAAAAAAAAAAAAAmAIAAGRycy9k&#10;b3ducmV2LnhtbFBLBQYAAAAABAAEAPUAAACJAwAAAAA=&#10;" path="m261,18r-15,3l231,21r-18,l197,21,182,18r-18,l149,15r-18,l115,12,100,9,82,9,67,6,49,3,34,3,18,,,e" filled="f" strokeweight="0">
              <v:path arrowok="t" o:connecttype="custom" o:connectlocs="165735,11430;156210,13335;146685,13335;135255,13335;125095,13335;115570,11430;104140,11430;94615,9525;83185,9525;73025,7620;63500,5715;52070,5715;42545,3810;31115,1905;21590,1905;11430,0;0,0" o:connectangles="0,0,0,0,0,0,0,0,0,0,0,0,0,0,0,0,0"/>
            </v:shape>
            <v:shape id="Freeform 119" o:spid="_x0000_s1516" style="position:absolute;left:4337;top:14497;width:793;height:196;visibility:visible;mso-wrap-style:square;v-text-anchor:top" coordsize="125,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v6i/8MA&#10;AADcAAAADwAAAGRycy9kb3ducmV2LnhtbERPTWsCMRC9C/6HMEIvUrPrQWVrFK0sFG+1ttDbsJlu&#10;lm4myybV6K83BcHbPN7nLNfRtuJEvW8cK8gnGQjiyumGawXHj/J5AcIHZI2tY1JwIQ/r1XCwxEK7&#10;M7/T6RBqkULYF6jAhNAVUvrKkEU/cR1x4n5cbzEk2NdS93hO4baV0yybSYsNpwaDHb0aqn4Pf1bB&#10;/OvTlLPv3fYa3aKU+d7sxseo1NMobl5ABIrhIb6733SaP83h/5l0gVzd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v6i/8MAAADcAAAADwAAAAAAAAAAAAAAAACYAgAAZHJzL2Rv&#10;d25yZXYueG1sUEsFBgAAAAAEAAQA9QAAAIgDAAAAAA==&#10;" path="m125,31r-7,-3l112,24r-10,l95,21,87,18r-8,l71,15,64,12r-8,l48,9,41,6r-8,l23,3r-8,l8,,,e" filled="f" strokeweight="0">
              <v:path arrowok="t" o:connecttype="custom" o:connectlocs="79375,19685;74930,17780;71120,15240;64770,15240;60325,13335;55245,11430;50165,11430;45085,9525;40640,7620;35560,7620;30480,5715;26035,3810;20955,3810;14605,1905;9525,1905;5080,0;0,0" o:connectangles="0,0,0,0,0,0,0,0,0,0,0,0,0,0,0,0,0"/>
            </v:shape>
            <v:shape id="Freeform 120" o:spid="_x0000_s1517" style="position:absolute;left:2825;top:14103;width:1512;height:394;visibility:visible;mso-wrap-style:square;v-text-anchor:top" coordsize="238,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ZbC8L8A&#10;AADcAAAADwAAAGRycy9kb3ducmV2LnhtbERPS4vCMBC+C/sfwgheZE3tQdxqFFkQvKrrfWymD00m&#10;pYlt3V+/ERa8zcf3nPV2sEZ01PrasYL5LAFBnDtdc6ng57z/XILwAVmjcUwKnuRhu/kYrTHTrucj&#10;dadQihjCPkMFVQhNJqXPK7LoZ64hjlzhWoshwraUusU+hlsj0yRZSIs1x4YKG/quKL+fHlbBJdk9&#10;ZdE/rm76Rb83Y+dlNxilJuNhtwIRaAhv8b/7oOP8NIXXM/ECufk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ZlsLwvwAAANwAAAAPAAAAAAAAAAAAAAAAAJgCAABkcnMvZG93bnJl&#10;di54bWxQSwUGAAAAAAQABAD1AAAAhAMAAAAA&#10;" path="m238,62l222,56,210,49,194,43,179,37,166,31,151,28,135,25,123,19,107,15,92,12,77,9,61,6,46,3,31,3,15,,,e" filled="f" strokeweight="0">
              <v:path arrowok="t" o:connecttype="custom" o:connectlocs="151130,39370;140970,35560;133350,31115;123190,27305;113665,23495;105410,19685;95885,17780;85725,15875;78105,12065;67945,9525;58420,7620;48895,5715;38735,3810;29210,1905;19685,1905;9525,0;0,0" o:connectangles="0,0,0,0,0,0,0,0,0,0,0,0,0,0,0,0,0"/>
            </v:shape>
            <v:shape id="Freeform 121" o:spid="_x0000_s1518" style="position:absolute;left:584;top:14103;width:2241;height:648;visibility:visible;mso-wrap-style:square;v-text-anchor:top" coordsize="353,1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QonpsIA&#10;AADcAAAADwAAAGRycy9kb3ducmV2LnhtbERP24rCMBB9F/Yfwgj7ImuqokjXKIsiiCBYdz9gaMa2&#10;2ExKEmvXrzeC4NscznUWq87UoiXnK8sKRsMEBHFudcWFgr/f7dcchA/IGmvLpOCfPKyWH70Fptre&#10;OKP2FAoRQ9inqKAMoUml9HlJBv3QNsSRO1tnMEToCqkd3mK4qeU4SWbSYMWxocSG1iXll9PVKJj6&#10;dXZuBvrgjvNNm8329xEeNkp99rufbxCBuvAWv9w7HeePJ/B8Jl4gl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hCiemwgAAANwAAAAPAAAAAAAAAAAAAAAAAJgCAABkcnMvZG93&#10;bnJldi54bWxQSwUGAAAAAAQABAD1AAAAhwMAAAAA&#10;" path="m353,l330,6r-21,9l286,22r-20,9l243,40r-21,9l202,56r-23,9l158,71r-23,9l115,86,92,90,69,96,46,99r-23,3l,102e" filled="f" strokeweight="0">
              <v:path arrowok="t" o:connecttype="custom" o:connectlocs="224155,0;209550,3810;196215,9525;181610,13970;168910,19685;154305,25400;140970,31115;128270,35560;113665,41275;100330,45085;85725,50800;73025,54610;58420,57150;43815,60960;29210,62865;14605,64770;0,64770" o:connectangles="0,0,0,0,0,0,0,0,0,0,0,0,0,0,0,0,0"/>
            </v:shape>
            <v:shape id="Freeform 122" o:spid="_x0000_s1519" style="position:absolute;left:146;top:14732;width:438;height:19;visibility:visible;mso-wrap-style:square;v-text-anchor:top" coordsize="69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HnDu8IA&#10;AADcAAAADwAAAGRycy9kb3ducmV2LnhtbERPTWvCQBC9F/wPywje6kYtRaOrlLZCpQc1iucxOybB&#10;7GzYXU38991Cobd5vM9ZrDpTizs5X1lWMBomIIhzqysuFBwP6+cpCB+QNdaWScGDPKyWvacFptq2&#10;vKd7FgoRQ9inqKAMoUml9HlJBv3QNsSRu1hnMEToCqkdtjHc1HKcJK/SYMWxocSG3kvKr9nNKNie&#10;Pwx9Ft1m72fHSf7t2syddkoN+t3bHESgLvyL/9xfOs4fv8DvM/ECuf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gecO7wgAAANwAAAAPAAAAAAAAAAAAAAAAAJgCAABkcnMvZG93&#10;bnJldi54bWxQSwUGAAAAAAQABAD1AAAAhwMAAAAA&#10;" path="m69,3r-5,l58,,56,,51,,46,,43,,38,,35,,30,,25,,23,,18,,12,,10,,5,,,e" filled="f" strokeweight="0">
              <v:path arrowok="t" o:connecttype="custom" o:connectlocs="43815,1905;40640,1905;36830,0;35560,0;32385,0;29210,0;27305,0;24130,0;22225,0;19050,0;15875,0;14605,0;11430,0;7620,0;6350,0;3175,0;0,0" o:connectangles="0,0,0,0,0,0,0,0,0,0,0,0,0,0,0,0,0"/>
            </v:shape>
            <v:shape id="Freeform 123" o:spid="_x0000_s1520" style="position:absolute;left:146;top:14478;width:241;height:254;visibility:visible;mso-wrap-style:square;v-text-anchor:top" coordsize="38,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6ZL+cMA&#10;AADcAAAADwAAAGRycy9kb3ducmV2LnhtbERPTWvCQBC9C/6HZQRvZlOLRWJWaSuF0hShaUGPQ3ZM&#10;gtnZmF01+fduodDbPN7npJveNOJKnastK3iIYhDEhdU1lwp+vt9mSxDOI2tsLJOCgRxs1uNRiom2&#10;N/6ia+5LEULYJaig8r5NpHRFRQZdZFviwB1tZ9AH2JVSd3gL4aaR8zh+kgZrDg0VtvRaUXHKL0bB&#10;S0Yf/ePu0563mBWHpT3l+yFWajrpn1cgPPX+X/znftdh/nwBv8+EC+T6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6ZL+cMAAADcAAAADwAAAAAAAAAAAAAAAACYAgAAZHJzL2Rv&#10;d25yZXYueG1sUEsFBgAAAAAEAAQA9QAAAIgDAAAAAA==&#10;" path="m,40l2,37r,-3l5,31r,-4l7,24r3,-3l12,18r3,-3l18,12,20,9r3,l25,6,28,3r5,l35,r3,e" filled="f" strokeweight="0">
              <v:path arrowok="t" o:connecttype="custom" o:connectlocs="0,25400;1270,23495;1270,21590;3175,19685;3175,17145;4445,15240;6350,13335;7620,11430;9525,9525;11430,7620;12700,5715;14605,5715;15875,3810;17780,1905;20955,1905;22225,0;24130,0" o:connectangles="0,0,0,0,0,0,0,0,0,0,0,0,0,0,0,0,0"/>
            </v:shape>
            <v:shape id="Freeform 124" o:spid="_x0000_s1521" style="position:absolute;left:368;top:13963;width:70;height:515;visibility:visible;mso-wrap-style:square;v-text-anchor:top" coordsize="11,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j+gCcMA&#10;AADcAAAADwAAAGRycy9kb3ducmV2LnhtbERPTWvCQBC9C/0PyxR6001jkRJdpZQGW/CgpuJ1yI5J&#10;aHY27G5j/PeuIHibx/ucxWowrejJ+caygtdJAoK4tLrhSsFvkY/fQfiArLG1TAou5GG1fBotMNP2&#10;zDvq96ESMYR9hgrqELpMSl/WZNBPbEccuZN1BkOErpLa4TmGm1amSTKTBhuODTV29FlT+bf/Nwq+&#10;tn2xcW/HfOPCbvpTFuvDZWClXp6HjzmIQEN4iO/ubx3npzO4PRMvkMsr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j+gCcMAAADcAAAADwAAAAAAAAAAAAAAAACYAgAAZHJzL2Rv&#10;d25yZXYueG1sUEsFBgAAAAAEAAQA9QAAAIgDAAAAAA==&#10;" path="m3,81l6,75,8,71r,-6l11,62r,-6l11,50r,-3l8,41r,-7l8,31,6,25r,-6l3,16r,-6l,7,,e" filled="f" strokeweight="0">
              <v:path arrowok="t" o:connecttype="custom" o:connectlocs="1905,51435;3810,47625;5080,45085;5080,41275;6985,39370;6985,35560;6985,31750;6985,29845;5080,26035;5080,21590;5080,19685;3810,15875;3810,12065;1905,10160;1905,6350;0,4445;0,0" o:connectangles="0,0,0,0,0,0,0,0,0,0,0,0,0,0,0,0,0"/>
            </v:shape>
            <v:line id="Line 125" o:spid="_x0000_s1522" style="position:absolute;flip:y;visibility:visible" from="368,13595" to="374,139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D6JUcMAAADcAAAADwAAAGRycy9kb3ducmV2LnhtbERPS2sCMRC+F/wPYQRvNVsPWlajSMVS&#10;CrX4OvQ2bqa7i5vJkkQ3/feNIHibj+85s0U0jbiS87VlBS/DDARxYXXNpYLDfv38CsIHZI2NZVLw&#10;Rx4W897TDHNtO97SdRdKkULY56igCqHNpfRFRQb90LbEifu1zmBI0JVSO+xSuGnkKMvG0mDNqaHC&#10;lt4qKs67i1Gw3Uz45N4v8RxP3df3z7H8PK6WSg36cTkFESiGh/ju/tBp/mgCt2fSBXL+D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Q+iVHDAAAA3AAAAA8AAAAAAAAAAAAA&#10;AAAAoQIAAGRycy9kb3ducmV2LnhtbFBLBQYAAAAABAAEAPkAAACRAwAAAAA=&#10;" strokeweight="0"/>
            <v:shape id="Freeform 126" o:spid="_x0000_s1523" style="position:absolute;left:368;top:12141;width:571;height:1454;visibility:visible;mso-wrap-style:square;v-text-anchor:top" coordsize="90,2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pIPWMUA&#10;AADcAAAADwAAAGRycy9kb3ducmV2LnhtbESPQWvCQBCF74L/YRmhN900SFujm9CKpSJeTMXzkJ0m&#10;abOzMbuN6b93hYK3Gd5737xZZYNpRE+dqy0reJxFIIgLq2suFRw/36cvIJxH1thYJgV/5CBLx6MV&#10;Jtpe+EB97ksRIOwSVFB53yZSuqIig25mW+KgfdnOoA9rV0rd4SXATSPjKHqSBmsOFypsaV1R8ZP/&#10;mkCZf8ebWDf7s/FGyv7j8HzavSn1MBlelyA8Df5u/k9vdai/iOH2TJhApl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kg9YxQAAANwAAAAPAAAAAAAAAAAAAAAAAJgCAABkcnMv&#10;ZG93bnJldi54bWxQSwUGAAAAAAQABAD1AAAAigMAAAAA&#10;" path="m,229l6,213,8,198r5,-13l18,170r5,-15l29,139r5,-12l41,111,46,99,52,84,59,71,64,56,72,40,77,28,82,12,90,e" filled="f" strokeweight="0">
              <v:path arrowok="t" o:connecttype="custom" o:connectlocs="0,145415;3810,135255;5080,125730;8255,117475;11430,107950;14605,98425;18415,88265;21590,80645;26035,70485;29210,62865;33020,53340;37465,45085;40640,35560;45720,25400;48895,17780;52070,7620;57150,0" o:connectangles="0,0,0,0,0,0,0,0,0,0,0,0,0,0,0,0,0"/>
            </v:shape>
            <v:shape id="Freeform 127" o:spid="_x0000_s1524" style="position:absolute;left:939;top:10629;width:604;height:1512;visibility:visible;mso-wrap-style:square;v-text-anchor:top" coordsize="95,2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eMuS8MA&#10;AADcAAAADwAAAGRycy9kb3ducmV2LnhtbERPTWvCQBC9F/oflhF6KXWjBZtGNyKFgtCDxBTPQ3bM&#10;hmRn0+xW4793BcHbPN7nrNaj7cSJBt84VjCbJiCIK6cbrhX8lt9vKQgfkDV2jknBhTys8+enFWba&#10;nbmg0z7UIoawz1CBCaHPpPSVIYt+6nriyB3dYDFEONRSD3iO4baT8yRZSIsNxwaDPX0Zqtr9v1XA&#10;xfzws7N/5lLuXg9p25vjBxdKvUzGzRJEoDE8xHf3Vsf5n+9weyZeIPMr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eMuS8MAAADcAAAADwAAAAAAAAAAAAAAAACYAgAAZHJzL2Rv&#10;d25yZXYueG1sUEsFBgAAAAAEAAQA9QAAAIgDAAAAAA==&#10;" path="m,238l5,223r8,-16l18,195r5,-16l31,164r5,-15l41,133r8,-12l54,105,59,90,67,74,72,59,77,47,82,31,90,16,95,e" filled="f" strokeweight="0">
              <v:path arrowok="t" o:connecttype="custom" o:connectlocs="0,151130;3175,141605;8255,131445;11430,123825;14605,113665;19685,104140;22860,94615;26035,84455;31115,76835;34290,66675;37465,57150;42545,46990;45720,37465;48895,29845;52070,19685;57150,10160;60325,0" o:connectangles="0,0,0,0,0,0,0,0,0,0,0,0,0,0,0,0,0"/>
            </v:shape>
            <v:shape id="Freeform 128" o:spid="_x0000_s1525" style="position:absolute;left:1263;top:9632;width:280;height:997;visibility:visible;mso-wrap-style:square;v-text-anchor:top" coordsize="44,1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ORODsIA&#10;AADcAAAADwAAAGRycy9kb3ducmV2LnhtbERP22rCQBB9L/gPywi+1Y0SSo2uIoIiiqWNfsCYHZNg&#10;djZmtzH+vSsU+jaHc53ZojOVaKlxpWUFo2EEgjizuuRcwem4fv8E4TyyxsoyKXiQg8W89zbDRNs7&#10;/1Cb+lyEEHYJKii8rxMpXVaQQTe0NXHgLrYx6ANscqkbvIdwU8lxFH1IgyWHhgJrWhWUXdNfo2BH&#10;20u7PMe4G+8P8dfmlqdu/63UoN8tpyA8df5f/Ofe6jB/EsPrmXCBnD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45E4OwgAAANwAAAAPAAAAAAAAAAAAAAAAAJgCAABkcnMvZG93&#10;bnJldi54bWxQSwUGAAAAAAQABAD1AAAAhwMAAAAA&#10;" path="m44,157r-3,-9l39,139,33,129r-2,-9l26,111r-3,-9l21,92,16,80,13,71,10,62,8,52,5,43,3,31,3,21,,9,,e" filled="f" strokeweight="0">
              <v:path arrowok="t" o:connecttype="custom" o:connectlocs="27940,99695;26035,93980;24765,88265;20955,81915;19685,76200;16510,70485;14605,64770;13335,58420;10160,50800;8255,45085;6350,39370;5080,33020;3175,27305;1905,19685;1905,13335;0,5715;0,0" o:connectangles="0,0,0,0,0,0,0,0,0,0,0,0,0,0,0,0,0"/>
            </v:shape>
            <v:shape id="Freeform 129" o:spid="_x0000_s1526" style="position:absolute;left:1263;top:8020;width:311;height:1612;visibility:visible;mso-wrap-style:square;v-text-anchor:top" coordsize="49,2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Iu2n78A&#10;AADcAAAADwAAAGRycy9kb3ducmV2LnhtbERPTWsCMRC9F/ofwhR6q1mlFrsaRRShV60IvQ3JuFlM&#10;JksSd7f/vikUepvH+5zVZvRO9BRTG1jBdFKBINbBtNwoOH8eXhYgUkY26AKTgm9KsFk/PqywNmHg&#10;I/Wn3IgSwqlGBTbnrpYyaUse0yR0xIW7hugxFxgbaSIOJdw7OauqN+mx5dJgsaOdJX073b2Cztu9&#10;/tL9oRoSy+ayc68yOqWen8btEkSmMf+L/9wfpsx/n8PvM+UCuf4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wi7afvwAAANwAAAAPAAAAAAAAAAAAAAAAAJgCAABkcnMvZG93bnJl&#10;di54bWxQSwUGAAAAAAQABAD1AAAAhAMAAAAA&#10;" path="m,254l,235,,220,,204,3,186,5,170r5,-15l13,139r5,-15l21,109,26,93,28,78,33,65,39,50,41,34,46,19,49,e" filled="f" strokeweight="0">
              <v:path arrowok="t" o:connecttype="custom" o:connectlocs="0,161290;0,149225;0,139700;0,129540;1905,118110;3175,107950;6350,98425;8255,88265;11430,78740;13335,69215;16510,59055;17780,49530;20955,41275;24765,31750;26035,21590;29210,12065;31115,0" o:connectangles="0,0,0,0,0,0,0,0,0,0,0,0,0,0,0,0,0"/>
            </v:shape>
            <v:shape id="Freeform 130" o:spid="_x0000_s1527" style="position:absolute;left:1574;top:7353;width:242;height:667;visibility:visible;mso-wrap-style:square;v-text-anchor:top" coordsize="38,1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xNsz8AA&#10;AADcAAAADwAAAGRycy9kb3ducmV2LnhtbERPzWrCQBC+F3yHZQQvpW7qIWjqKrYgeLTRBxiyk2ww&#10;O5tkt/l5e7dQ6G0+vt/ZHyfbiIF6XztW8L5OQBAXTtdcKbjfzm9bED4ga2wck4KZPBwPi5c9ZtqN&#10;/E1DHioRQ9hnqMCE0GZS+sKQRb92LXHkStdbDBH2ldQ9jjHcNnKTJKm0WHNsMNjSl6Hikf9YBcVr&#10;bhyWc3n1knWbl91npzulVsvp9AEi0BT+xX/ui47zdyn8PhMvkIcn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txNsz8AAAADcAAAADwAAAAAAAAAAAAAAAACYAgAAZHJzL2Rvd25y&#10;ZXYueG1sUEsFBgAAAAAEAAQA9QAAAIUDAAAAAA==&#10;" path="m,105l2,99r,-6l5,87,7,81r3,-9l13,65r2,-6l15,53r3,-6l20,41,23,31r2,-6l28,19r3,-6l36,7,38,e" filled="f" strokeweight="0">
              <v:path arrowok="t" o:connecttype="custom" o:connectlocs="0,66675;1270,62865;1270,59055;3175,55245;4445,51435;6350,45720;8255,41275;9525,37465;9525,33655;11430,29845;12700,26035;14605,19685;15875,15875;17780,12065;19685,8255;22860,4445;24130,0" o:connectangles="0,0,0,0,0,0,0,0,0,0,0,0,0,0,0,0,0"/>
            </v:shape>
            <v:shape id="Freeform 131" o:spid="_x0000_s1528" style="position:absolute;left:1816;top:5803;width:1124;height:1550;visibility:visible;mso-wrap-style:square;v-text-anchor:top" coordsize="177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y91nsIA&#10;AADcAAAADwAAAGRycy9kb3ducmV2LnhtbERPTWsCMRC9F/wPYYTeatYebF2NIorgsXUF9TYk4+7q&#10;ZrLdxLj9902h0Ns83ufMl71tRKTO144VjEcZCGLtTM2lgkOxfXkH4QOywcYxKfgmD8vF4GmOuXEP&#10;/qS4D6VIIexzVFCF0OZSel2RRT9yLXHiLq6zGBLsSmk6fKRw28jXLJtIizWnhgpbWlekb/u7VRDq&#10;uCmO0+vHKmp9Grtz8VXGjVLPw341AxGoD//iP/fOpPnTN/h9Jl0gF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7L3WewgAAANwAAAAPAAAAAAAAAAAAAAAAAJgCAABkcnMvZG93&#10;bnJldi54bWxQSwUGAAAAAAQABAD1AAAAhwMAAAAA&#10;" path="m,244l8,229,18,214,28,195,39,180,49,164,59,149,69,130,82,115,92,99,103,84,115,68,128,56,138,41,151,28,164,13,177,e" filled="f" strokeweight="0">
              <v:path arrowok="t" o:connecttype="custom" o:connectlocs="0,154940;5080,145415;11430,135890;17780,123825;24765,114300;31115,104140;37465,94615;43815,82550;52070,73025;58420,62865;65405,53340;73025,43180;81280,35560;87630,26035;95885,17780;104140,8255;112395,0" o:connectangles="0,0,0,0,0,0,0,0,0,0,0,0,0,0,0,0,0"/>
            </v:shape>
            <v:shape id="Freeform 132" o:spid="_x0000_s1529" style="position:absolute;left:2940;top:5530;width:323;height:273;visibility:visible;mso-wrap-style:square;v-text-anchor:top" coordsize="51,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JP0wsYA&#10;AADcAAAADwAAAGRycy9kb3ducmV2LnhtbESPQUsDMRCF70L/Q5iCF7HZWmh1bVqKUJCChVbxPGzG&#10;3aXJZJvE7eqvdw5CbzO8N+99s1wP3qmeYmoDG5hOClDEVbAt1wY+3rf3j6BSRrboApOBH0qwXo1u&#10;lljacOED9cdcKwnhVKKBJueu1DpVDXlMk9ARi/YVoscsa6y1jXiRcO/0Q1HMtceWpaHBjl4aqk7H&#10;b2+gX9zt2rh3IWX3OSvO9dvvYmuNuR0Pm2dQmYZ8Nf9fv1rBfxJaeUYm0K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JP0wsYAAADcAAAADwAAAAAAAAAAAAAAAACYAgAAZHJz&#10;L2Rvd25yZXYueG1sUEsFBgAAAAAEAAQA9QAAAIsDAAAAAA==&#10;" path="m,43r2,l7,40r3,-3l13,34r2,-3l18,25r5,-3l25,19r3,-3l33,13,36,9,38,6r3,l46,3,48,r3,e" filled="f" strokeweight="0">
              <v:path arrowok="t" o:connecttype="custom" o:connectlocs="0,27305;1270,27305;4445,25400;6350,23495;8255,21590;9525,19685;11430,15875;14605,13970;15875,12065;17780,10160;20955,8255;22860,5715;24130,3810;26035,3810;29210,1905;30480,0;32385,0" o:connectangles="0,0,0,0,0,0,0,0,0,0,0,0,0,0,0,0,0"/>
            </v:shape>
            <v:shape id="Freeform 133" o:spid="_x0000_s1530" style="position:absolute;left:3263;top:4768;width:781;height:762;visibility:visible;mso-wrap-style:square;v-text-anchor:top" coordsize="123,1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cMAucMA&#10;AADcAAAADwAAAGRycy9kb3ducmV2LnhtbESP0WrCQBRE3wv+w3IF3+pGESnRVUQs+mIh0Q+4Zq9J&#10;cPduyG5j4td3C4U+DjNzhllve2tER62vHSuYTRMQxIXTNZcKrpfP9w8QPiBrNI5JwUAetpvR2xpT&#10;7Z6cUZeHUkQI+xQVVCE0qZS+qMiin7qGOHp311oMUbal1C0+I9waOU+SpbRYc1yosKF9RcUj/7YK&#10;bq9Ttj8uzHKRm8Mw/+qGc5/VSk3G/W4FIlAf/sN/7ZNWEInweyYeAbn5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cMAucMAAADcAAAADwAAAAAAAAAAAAAAAACYAgAAZHJzL2Rv&#10;d25yZXYueG1sUEsFBgAAAAAEAAQA9QAAAIgDAAAAAA==&#10;" path="m,120r8,-9l15,105r8,-9l31,89r7,-6l46,74,56,68r8,-6l72,55r7,-9l87,40r8,-9l102,24r8,-9l118,9,123,e" filled="f" strokeweight="0">
              <v:path arrowok="t" o:connecttype="custom" o:connectlocs="0,76200;5080,70485;9525,66675;14605,60960;19685,56515;24130,52705;29210,46990;35560,43180;40640,39370;45720,34925;50165,29210;55245,25400;60325,19685;64770,15240;69850,9525;74930,5715;78105,0" o:connectangles="0,0,0,0,0,0,0,0,0,0,0,0,0,0,0,0,0"/>
            </v:shape>
            <v:shape id="Freeform 134" o:spid="_x0000_s1531" style="position:absolute;left:4044;top:4140;width:356;height:628;visibility:visible;mso-wrap-style:square;v-text-anchor:top" coordsize="56,9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7OZKMUA&#10;AADcAAAADwAAAGRycy9kb3ducmV2LnhtbESPQWvCQBSE7wX/w/IEb3VjkCLRTSjFgghCm3jx9si+&#10;JqHZt3F3G2N/fbdQ6HGYmW+YXTGZXozkfGdZwWqZgCCure64UXCuXh83IHxA1thbJgV38lDks4cd&#10;Ztre+J3GMjQiQthnqKANYcik9HVLBv3SDsTR+7DOYIjSNVI7vEW46WWaJE/SYMdxocWBXlqqP8sv&#10;o6Ci9XhM5ZuuKn1q9pdrXbrvjVKL+fS8BRFoCv/hv/ZBK0iTFfyeiUdA5j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s5koxQAAANwAAAAPAAAAAAAAAAAAAAAAAJgCAABkcnMv&#10;ZG93bnJldi54bWxQSwUGAAAAAAQABAD1AAAAigMAAAAA&#10;" path="m,99l5,96r5,-7l15,83r5,-3l25,74r5,-6l36,65r5,-6l43,52r5,-6l51,40r3,-9l54,25,56,15,54,9,54,e" filled="f" strokeweight="0">
              <v:path arrowok="t" o:connecttype="custom" o:connectlocs="0,62865;3175,60960;6350,56515;9525,52705;12700,50800;15875,46990;19050,43180;22860,41275;26035,37465;27305,33020;30480,29210;32385,25400;34290,19685;34290,15875;35560,9525;34290,5715;34290,0" o:connectangles="0,0,0,0,0,0,0,0,0,0,0,0,0,0,0,0,0"/>
            </v:shape>
            <v:shape id="Freeform 135" o:spid="_x0000_s1532" style="position:absolute;left:4108;top:2768;width:279;height:1372;visibility:visible;mso-wrap-style:square;v-text-anchor:top" coordsize="44,2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ZVFeMIA&#10;AADcAAAADwAAAGRycy9kb3ducmV2LnhtbESPQWvCQBSE7wX/w/IK3uqmkRZNXaUUBK+JFa+P7Gs2&#10;mH0bs6tZ/71bEDwOM/MNs9pE24krDb51rOB9loEgrp1uuVHwu9++LUD4gKyxc0wKbuRhs568rLDQ&#10;buSSrlVoRIKwL1CBCaEvpPS1IYt+5nri5P25wWJIcmikHnBMcNvJPMs+pcWW04LBnn4M1afqYhV8&#10;xGVl9osDjae43J2PTannfanU9DV+f4EIFMMz/GjvtII8y+H/TDoCcn0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hlUV4wgAAANwAAAAPAAAAAAAAAAAAAAAAAJgCAABkcnMvZG93&#10;bnJldi54bWxQSwUGAAAAAAQABAD1AAAAhwMAAAAA&#10;" path="m44,216l41,200,38,188,36,173,33,160,31,148r,-15l28,120,26,105,23,92,20,80,18,65,15,52,13,40,10,27,5,12,,e" filled="f" strokeweight="0">
              <v:path arrowok="t" o:connecttype="custom" o:connectlocs="27940,137160;26035,127000;24130,119380;22860,109855;20955,101600;19685,93980;19685,84455;17780,76200;16510,66675;14605,58420;12700,50800;11430,41275;9525,33020;8255,25400;6350,17145;3175,7620;0,0" o:connectangles="0,0,0,0,0,0,0,0,0,0,0,0,0,0,0,0,0"/>
            </v:shape>
            <v:shape id="Freeform 136" o:spid="_x0000_s1533" style="position:absolute;left:3670;top:2197;width:438;height:571;visibility:visible;mso-wrap-style:square;v-text-anchor:top" coordsize="69,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iJTx8UA&#10;AADcAAAADwAAAGRycy9kb3ducmV2LnhtbESPW2sCMRSE3wv9D+EIfatZLxTZmhWRCoII1stD3043&#10;Zy90c7IkUdN/bwoFH4eZ+YaZL6LpxJWcby0rGA0zEMSl1S3XCk7H9esMhA/IGjvLpOCXPCyK56c5&#10;5tre+JOuh1CLBGGfo4ImhD6X0pcNGfRD2xMnr7LOYEjS1VI7vCW46eQ4y96kwZbTQoM9rRoqfw4X&#10;o+A7Xra0/zpu+lh9nKerpdvVbqvUyyAu30EEiuER/m9vtIJxNoG/M+kIyOI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2IlPHxQAAANwAAAAPAAAAAAAAAAAAAAAAAJgCAABkcnMv&#10;ZG93bnJldi54bWxQSwUGAAAAAAQABAD1AAAAigMAAAAA&#10;" path="m69,90l66,84,64,77,61,68,59,62,56,53,54,46,49,40,46,34,41,25,36,19,31,16,26,9,20,6,15,3,8,,,e" filled="f" strokeweight="0">
              <v:path arrowok="t" o:connecttype="custom" o:connectlocs="43815,57150;41910,53340;40640,48895;38735,43180;37465,39370;35560,33655;34290,29210;31115,25400;29210,21590;26035,15875;22860,12065;19685,10160;16510,5715;12700,3810;9525,1905;5080,0;0,0" o:connectangles="0,0,0,0,0,0,0,0,0,0,0,0,0,0,0,0,0"/>
            </v:shape>
            <v:shape id="Freeform 137" o:spid="_x0000_s1534" style="position:absolute;left:3232;top:2197;width:438;height:38;visibility:visible;mso-wrap-style:square;v-text-anchor:top" coordsize="69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THBocUA&#10;AADcAAAADwAAAGRycy9kb3ducmV2LnhtbESPQWvCQBSE7wX/w/KE3uquUiRGVymC0B4sGC3F2yP7&#10;mgSzb0N2E2N/vSsUehxm5htmtRlsLXpqfeVYw3SiQBDnzlRcaDgddy8JCB+QDdaOScONPGzWo6cV&#10;psZd+UB9FgoRIexT1FCG0KRS+rwki37iGuLo/bjWYoiyLaRp8RrhtpYzpebSYsVxocSGtiXll6yz&#10;Gvpz8us/Tq77zL4W38k0qG5fXLR+Hg9vSxCBhvAf/mu/Gw0z9QqPM/EIyP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McGhxQAAANwAAAAPAAAAAAAAAAAAAAAAAJgCAABkcnMv&#10;ZG93bnJldi54bWxQSwUGAAAAAAQABAD1AAAAigMAAAAA&#10;" path="m69,l64,,61,,56,,51,,46,,43,,38,,33,,28,,25,,20,,18,,13,3,7,3,5,3,,6e" filled="f" strokeweight="0">
              <v:path arrowok="t" o:connecttype="custom" o:connectlocs="43815,0;40640,0;38735,0;35560,0;32385,0;29210,0;27305,0;24130,0;20955,0;17780,0;15875,0;12700,0;11430,0;8255,1905;4445,1905;3175,1905;0,3810" o:connectangles="0,0,0,0,0,0,0,0,0,0,0,0,0,0,0,0,0"/>
            </v:shape>
            <v:shape id="Freeform 138" o:spid="_x0000_s1535" style="position:absolute;left:3054;top:2197;width:178;height:57;visibility:visible;mso-wrap-style:square;v-text-anchor:top" coordsize="28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0n7ysYA&#10;AADcAAAADwAAAGRycy9kb3ducmV2LnhtbESPT2vCQBTE74LfYXlCb7oxUpHUVYrQoOCh/qHQ22v2&#10;NRvMvk2zW0376V1B8DjMzG+Y+bKztThT6yvHCsajBARx4XTFpYLj4W04A+EDssbaMSn4Iw/LRb83&#10;x0y7C+/ovA+liBD2GSowITSZlL4wZNGPXEMcvW/XWgxRtqXULV4i3NYyTZKptFhxXDDY0MpQcdr/&#10;WgWb2df7xB9l/vH5n28bk/+cUkalngbd6wuIQF14hO/ttVaQJs9wOxOPgFx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0n7ysYAAADcAAAADwAAAAAAAAAAAAAAAACYAgAAZHJz&#10;L2Rvd25yZXYueG1sUEsFBgAAAAAEAAQA9QAAAIsDAAAAAA==&#10;" path="m28,6r-3,l23,6,20,9r-2,l15,9r-3,l10,9,7,6,5,6,2,6,2,3,,3,,e" filled="f" strokeweight="0">
              <v:path arrowok="t" o:connecttype="custom" o:connectlocs="17780,3810;15875,3810;15875,3810;14605,3810;12700,5715;11430,5715;11430,5715;9525,5715;7620,5715;6350,5715;4445,3810;4445,3810;3175,3810;1270,3810;1270,1905;0,1905;0,0" o:connectangles="0,0,0,0,0,0,0,0,0,0,0,0,0,0,0,0,0"/>
            </v:shape>
            <v:shape id="Freeform 139" o:spid="_x0000_s1536" style="position:absolute;left:3067;top:1155;width:133;height:432;visibility:visible;mso-wrap-style:square;v-text-anchor:top" coordsize="21,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0Cym8QA&#10;AADcAAAADwAAAGRycy9kb3ducmV2LnhtbESPzYrCQBCE74LvMLTgbZ2oEDTrKCr4ezPuYffWZHqT&#10;sJmemBk1vr0jLHgsquurrtmiNZW4UeNKywqGgwgEcWZ1ybmCr/PmYwLCeWSNlWVS8CAHi3m3M8NE&#10;2zuf6Jb6XAQIuwQVFN7XiZQuK8igG9iaOHi/tjHog2xyqRu8B7ip5CiKYmmw5NBQYE3rgrK/9GrC&#10;G99tfRlv89VlFw9jPvyk08nxoVS/1y4/QXhq/fv4P73XCkZRDK8xgQBy/gQ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NAspvEAAAA3AAAAA8AAAAAAAAAAAAAAAAAmAIAAGRycy9k&#10;b3ducmV2LnhtbFBLBQYAAAAABAAEAPUAAACJAwAAAAA=&#10;" path="m3,68l,65,,59,,56,,50,,47,3,44r,-7l5,34,8,28r,-3l10,22r3,-3l16,13r2,-3l18,7,21,e" filled="f" strokeweight="0">
              <v:path arrowok="t" o:connecttype="custom" o:connectlocs="1905,43180;0,41275;0,37465;0,35560;0,31750;0,29845;1905,27940;1905,23495;3175,21590;5080,17780;5080,15875;6350,13970;8255,12065;10160,8255;11430,6350;11430,4445;13335,0" o:connectangles="0,0,0,0,0,0,0,0,0,0,0,0,0,0,0,0,0"/>
            </v:shape>
            <v:line id="Line 140" o:spid="_x0000_s1537" style="position:absolute;flip:y;visibility:visible" from="4025,254" to="4419,5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K60TcYAAADcAAAADwAAAGRycy9kb3ducmV2LnhtbESPQWsCMRSE70L/Q3iF3jRbD1W2RpGK&#10;pRSquK2H3p6b193FzcuSRDf+eyMIPQ4z8w0zW0TTijM531hW8DzKQBCXVjdcKfj5Xg+nIHxA1tha&#10;JgUX8rCYPwxmmGvb847ORahEgrDPUUEdQpdL6cuaDPqR7YiT92edwZCkq6R22Ce4aeU4y16kwYbT&#10;Qo0dvdVUHouTUbDbTPjg3k/xGA/91/Z3X33uV0ulnh7j8hVEoBj+w/f2h1YwziZwO5OOgJxf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SutE3GAAAA3AAAAA8AAAAAAAAA&#10;AAAAAAAAoQIAAGRycy9kb3ducmV2LnhtbFBLBQYAAAAABAAEAPkAAACUAwAAAAA=&#10;" strokeweight="0"/>
            <v:shape id="Freeform 141" o:spid="_x0000_s1538" style="position:absolute;left:4419;top:254;width:629;height:234;visibility:visible;mso-wrap-style:square;v-text-anchor:top" coordsize="99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M1L6sMA&#10;AADcAAAADwAAAGRycy9kb3ducmV2LnhtbERPXWvCMBR9H/gfwhX2NhMFh3RGmRWnDAZWJ75emru2&#10;2NyUJtpuv355EHw8nO/5sre1uFHrK8caxiMFgjh3puJCw/dx8zID4QOywdoxafglD8vF4GmOiXEd&#10;Z3Q7hELEEPYJaihDaBIpfV6SRT9yDXHkflxrMUTYFtK02MVwW8uJUq/SYsWxocSG0pLyy+FqNWyz&#10;y7TL/s7pdPW1zj6un506pXutn4f9+xuIQH14iO/undEwUXFtPBOPgFz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M1L6sMAAADcAAAADwAAAAAAAAAAAAAAAACYAgAAZHJzL2Rv&#10;d25yZXYueG1sUEsFBgAAAAAEAAQA9QAAAIgDAAAAAA==&#10;" path="m,l5,3r7,4l18,7r7,3l30,10r8,l46,13r5,l58,16r6,3l71,19r5,3l82,25r7,3l94,31r5,6e" filled="f" strokeweight="0">
              <v:path arrowok="t" o:connecttype="custom" o:connectlocs="0,0;3175,1905;7620,4445;11430,4445;15875,6350;19050,6350;24130,6350;29210,8255;32385,8255;36830,10160;40640,12065;45085,12065;48260,13970;52070,15875;56515,17780;59690,19685;62865,23495" o:connectangles="0,0,0,0,0,0,0,0,0,0,0,0,0,0,0,0,0"/>
            </v:shape>
            <v:shape id="Freeform 142" o:spid="_x0000_s1539" style="position:absolute;left:5016;top:254;width:5074;height:984;visibility:visible;mso-wrap-style:square;v-text-anchor:top" coordsize="799,1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XJM8sMA&#10;AADcAAAADwAAAGRycy9kb3ducmV2LnhtbESP3YrCMBSE74V9h3AWvNNUYWWtpiILwi6IaPUBDs2x&#10;LW1OSpP++PZGEPZymJlvmO1uNLXoqXWlZQWLeQSCOLO65FzB7XqYfYNwHlljbZkUPMjBLvmYbDHW&#10;duAL9anPRYCwi1FB4X0TS+myggy6uW2Ig3e3rUEfZJtL3eIQ4KaWyyhaSYMlh4UCG/opKKvSzii4&#10;nKpzR4eT/5L9X9oNJuse56NS089xvwHhafT/4Xf7VytYRmt4nQlHQCZ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XJM8sMAAADcAAAADwAAAAAAAAAAAAAAAACYAgAAZHJzL2Rv&#10;d25yZXYueG1sUEsFBgAAAAAEAAQA9QAAAIgDAAAAAA==&#10;" path="m123,65r8,3l139,68r5,l151,68r8,l167,68r7,l179,65r8,l195,65r7,-3l210,62r8,l226,62r7,-3l241,59r15,l272,59r15,l302,59r16,l333,59r15,-3l364,56r15,l394,56r16,-3l425,53r15,l456,53r15,l487,53r2,l494,50r3,l499,47r3,-3l504,40r3,-3l510,34r2,-3l515,28r2,-3l520,22r2,-3l522,16r3,-6l525,7r5,-4l545,7r16,l576,10r15,l607,13r15,3l638,16r15,3l668,22r16,l699,25r15,3l730,31r15,3l760,34r16,3l778,37r3,3l783,40r,4l786,44r3,3l791,47r3,3l796,50r,3l799,53r-10,3l776,59r-11,3l755,65r-13,3l732,71r-13,3l709,78r-13,3l686,84r-10,3l663,90r-10,3l640,96r-10,3l617,102r-5,l604,102r-7,-3l591,96r-7,l576,93r-5,-3l563,87r-7,l551,84r-8,l538,87r-8,3l525,93r-5,6l512,105r-5,7l502,115r-5,3l489,121r-5,l476,124r-7,l464,124r-8,l448,124r-8,l435,124r-7,l420,124r-5,l407,127r-2,-3l402,121r-5,l394,118r-5,l387,115r-3,l379,112r-2,l371,108r-2,l366,108r-5,l359,108r-6,l351,108r-5,10l341,124r-8,6l328,133r-8,3l313,139r-6,3l300,142r-8,4l284,146r-7,l269,149r-8,l254,149r-8,l238,152r-5,l228,152r-5,l218,152r-8,3l205,155r-5,l195,155r-8,l182,155r-5,l169,155r-5,l159,155r-5,l146,152r-5,-13l133,130,123,118r-8,-10l108,96r-8,-9l90,78,80,68,72,59,62,50,52,40,41,34,31,28,21,19,11,13,,10,11,3r7,l28,r8,3l44,7r8,3l59,13r8,6l75,25r5,6l87,37r8,7l103,50r5,6l115,62r8,3xe" fillcolor="#e2e2e2" stroked="f">
              <v:path arrowok="t" o:connecttype="custom" o:connectlocs="91440,43180;110490,43180;128270,39370;147955,37465;182245,37465;220980,35560;260350,33655;299085,33655;315595,31750;321945,23495;328295,15875;333375,6350;336550,1905;375285,6350;414655,12065;453390,17780;492760,23495;495935,25400;499110,27940;504190,31750;507365,33655;479425,41275;450215,49530;421005,57150;391795,64770;375285,60960;357505,55245;341630,55245;325120,66675;310515,76835;294640,78740;276225,78740;258445,80645;250190,74930;240665,71120;232410,68580;222885,68580;208280,84455;190500,90170;170815,94615;151130,96520;138430,96520;123825,98425;107315,98425;92710,96520;73025,68580;50800,43180;26035,21590;0,6350;22860,1905;42545,12065;60325,27940;78105,41275" o:connectangles="0,0,0,0,0,0,0,0,0,0,0,0,0,0,0,0,0,0,0,0,0,0,0,0,0,0,0,0,0,0,0,0,0,0,0,0,0,0,0,0,0,0,0,0,0,0,0,0,0,0,0,0,0"/>
            </v:shape>
            <v:shape id="Freeform 143" o:spid="_x0000_s1540" style="position:absolute;left:5797;top:628;width:749;height:57;visibility:visible;mso-wrap-style:square;v-text-anchor:top" coordsize="118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3JD1MEA&#10;AADcAAAADwAAAGRycy9kb3ducmV2LnhtbERPz2vCMBS+C/4P4Qm7iKa2OLUaZQwcngSdeH42z7bY&#10;vJQk025//XIQPH58v1ebzjTiTs7XlhVMxgkI4sLqmksFp+/taA7CB2SNjWVS8EseNut+b4W5tg8+&#10;0P0YShFD2OeooAqhzaX0RUUG/di2xJG7WmcwROhKqR0+YrhpZJok79JgzbGhwpY+Kypuxx+jwKbT&#10;7TBQtjin2X74VWezv0vrlHobdB9LEIG68BI/3TutIJ3E+fFMPAJy/Q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NyQ9TBAAAA3AAAAA8AAAAAAAAAAAAAAAAAmAIAAGRycy9kb3du&#10;cmV2LnhtbFBLBQYAAAAABAAEAPUAAACGAwAAAAA=&#10;" path="m,6l8,9r8,l21,9r7,l36,9r8,l51,9,56,6r8,l72,6,79,3r8,l95,3r8,l110,r8,e" filled="f" strokeweight="0">
              <v:path arrowok="t" o:connecttype="custom" o:connectlocs="0,3810;5080,5715;10160,5715;13335,5715;17780,5715;22860,5715;27940,5715;32385,5715;35560,3810;40640,3810;45720,3810;50165,1905;55245,1905;60325,1905;65405,1905;69850,0;74930,0" o:connectangles="0,0,0,0,0,0,0,0,0,0,0,0,0,0,0,0,0"/>
            </v:shape>
            <v:shape id="Freeform 144" o:spid="_x0000_s1541" style="position:absolute;left:6546;top:590;width:1562;height:38;visibility:visible;mso-wrap-style:square;v-text-anchor:top" coordsize="246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8mecYA&#10;AADcAAAADwAAAGRycy9kb3ducmV2LnhtbESP3WrCQBSE7wt9h+UI3hTdbASR1FVEsBSE0vrX20P2&#10;mASzZ9PsatK37xYEL4eZ+YaZL3tbixu1vnKsQY0TEMS5MxUXGg77zWgGwgdkg7Vj0vBLHpaL56c5&#10;ZsZ1/EW3XShEhLDPUEMZQpNJ6fOSLPqxa4ijd3atxRBlW0jTYhfhtpZpkkylxYrjQokNrUvKL7ur&#10;1TDht89rNzulLz+qP64/Nt9GbSdaDwf96hVEoD48wvf2u9GQKgX/Z+IRkI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x8mecYAAADcAAAADwAAAAAAAAAAAAAAAACYAgAAZHJz&#10;L2Rvd25yZXYueG1sUEsFBgAAAAAEAAQA9QAAAIsDAAAAAA==&#10;" path="m,6r15,l31,6r15,l61,6r16,l92,6,107,3r16,l138,3r15,l169,r15,l199,r16,l230,r16,e" filled="f" strokeweight="0">
              <v:path arrowok="t" o:connecttype="custom" o:connectlocs="0,3810;9525,3810;19685,3810;29210,3810;38735,3810;48895,3810;58420,3810;67945,1905;78105,1905;87630,1905;97155,1905;107315,0;116840,0;126365,0;136525,0;146050,0;156210,0" o:connectangles="0,0,0,0,0,0,0,0,0,0,0,0,0,0,0,0,0"/>
            </v:shape>
            <v:shape id="Freeform 145" o:spid="_x0000_s1542" style="position:absolute;left:8108;top:298;width:242;height:292;visibility:visible;mso-wrap-style:square;v-text-anchor:top" coordsize="38,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WLZPsUA&#10;AADcAAAADwAAAGRycy9kb3ducmV2LnhtbESPQWvCQBSE74X+h+UJvZmNoZYSXUUqhR7aQzT0/Mw+&#10;s9Hs25jdauqvdwtCj8PMfMPMl4NtxZl63zhWMElSEMSV0w3XCsrt+/gVhA/IGlvHpOCXPCwXjw9z&#10;zLW7cEHnTahFhLDPUYEJocul9JUhiz5xHXH09q63GKLsa6l7vES4bWWWpi/SYsNxwWBHb4aq4+bH&#10;Kgi74+mzoEOX4fOX/B6u66KcXpV6Gg2rGYhAQ/gP39sfWkE2yeDvTDwCcnE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Ytk+xQAAANwAAAAPAAAAAAAAAAAAAAAAAJgCAABkcnMv&#10;ZG93bnJldi54bWxQSwUGAAAAAAQABAD1AAAAigMAAAAA&#10;" path="m,46r2,l7,43r3,l12,40r3,-3l17,33r3,-3l23,27r2,-3l28,21r2,-3l33,15r2,-3l35,9,38,3,38,e" filled="f" strokeweight="0">
              <v:path arrowok="t" o:connecttype="custom" o:connectlocs="0,29210;1270,29210;4445,27305;6350,27305;7620,25400;9525,23495;10795,20955;12700,19050;14605,17145;15875,15240;17780,13335;19050,11430;20955,9525;22225,7620;22225,5715;24130,1905;24130,0" o:connectangles="0,0,0,0,0,0,0,0,0,0,0,0,0,0,0,0,0"/>
            </v:shape>
            <v:line id="Line 146" o:spid="_x0000_s1543" style="position:absolute;flip:y;visibility:visible" from="8350,273" to="8382,29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kwkk8YAAADcAAAADwAAAGRycy9kb3ducmV2LnhtbESPQWsCMRSE74L/ITzBm2ZVaGVrFFFa&#10;SsEWtR56e25edxc3L0sS3fTfm0Khx2FmvmEWq2gacSPna8sKJuMMBHFhdc2lgs/j82gOwgdkjY1l&#10;UvBDHlbLfm+BubYd7+l2CKVIEPY5KqhCaHMpfVGRQT+2LXHyvq0zGJJ0pdQOuwQ3jZxm2YM0WHNa&#10;qLClTUXF5XA1Cvbvj3x2L9d4iedu9/F1Kt9O27VSw0FcP4EIFMN/+K/9qhVMJzP4PZOOgFze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5MJJPGAAAA3AAAAA8AAAAAAAAA&#10;AAAAAAAAoQIAAGRycy9kb3ducmV2LnhtbFBLBQYAAAAABAAEAPkAAACUAwAAAAA=&#10;" strokeweight="0"/>
            <v:shape id="Freeform 147" o:spid="_x0000_s1544" style="position:absolute;left:8382;top:273;width:1562;height:215;visibility:visible;mso-wrap-style:square;v-text-anchor:top" coordsize="246,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yXHUMQA&#10;AADcAAAADwAAAGRycy9kb3ducmV2LnhtbESPwW7CMBBE75X4B2uReitOABUUMAghoD30QuADlnhJ&#10;rMTrKDaQ/n1dCYnjaGbeaJbr3jbiTp03jhWkowQEceG04VLB+bT/mIPwAVlj45gU/JKH9WrwtsRM&#10;uwcf6Z6HUkQI+wwVVCG0mZS+qMiiH7mWOHpX11kMUXal1B0+Itw2cpwkn9Ki4bhQYUvbioo6v1kF&#10;U643Z3+YpKci330d6p+LMc1Mqfdhv1mACNSHV/jZ/tYKxukU/s/EIyB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8lx1DEAAAA3AAAAA8AAAAAAAAAAAAAAAAAmAIAAGRycy9k&#10;b3ducmV2LnhtbFBLBQYAAAAABAAEAPUAAACJAwAAAAA=&#10;" path="m,l15,4r16,l46,7r15,l77,10r15,3l108,13r15,3l138,19r16,l169,22r15,3l200,28r15,3l230,31r16,3e" filled="f" strokeweight="0">
              <v:path arrowok="t" o:connecttype="custom" o:connectlocs="0,0;9525,2540;19685,2540;29210,4445;38735,4445;48895,6350;58420,8255;68580,8255;78105,10160;87630,12065;97790,12065;107315,13970;116840,15875;127000,17780;136525,19685;146050,19685;156210,21590" o:connectangles="0,0,0,0,0,0,0,0,0,0,0,0,0,0,0,0,0"/>
            </v:shape>
            <v:shape id="Freeform 148" o:spid="_x0000_s1545" style="position:absolute;left:9944;top:488;width:146;height:102;visibility:visible;mso-wrap-style:square;v-text-anchor:top" coordsize="23,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f4HMMUA&#10;AADcAAAADwAAAGRycy9kb3ducmV2LnhtbESP3WrCQBSE7wt9h+UUelc3CfSH6EYktFQQBZM+wCF7&#10;TKLZs2l2o/Htu4LQy2FmvmEWy8l04kyDay0riGcRCOLK6pZrBT/l18sHCOeRNXaWScGVHCyzx4cF&#10;ptpeeE/nwtciQNilqKDxvk+ldFVDBt3M9sTBO9jBoA9yqKUe8BLgppNJFL1Jgy2HhQZ7yhuqTsVo&#10;FGw336uCNtGYd5+793Jsk9/8aJR6fppWcxCeJv8fvrfXWkESv8LtTDgCMvs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/gcwxQAAANwAAAAPAAAAAAAAAAAAAAAAAJgCAABkcnMv&#10;ZG93bnJldi54bWxQSwUGAAAAAAQABAD1AAAAigMAAAAA&#10;" path="m,l,,2,,5,3r2,l7,7r3,l13,10r2,l18,13r2,l20,16r3,e" filled="f" strokeweight="0">
              <v:path arrowok="t" o:connecttype="custom" o:connectlocs="0,0;0,0;1270,0;3175,1905;3175,1905;4445,1905;4445,4445;6350,4445;6350,4445;8255,6350;9525,6350;9525,6350;11430,8255;11430,8255;12700,8255;12700,10160;14605,10160" o:connectangles="0,0,0,0,0,0,0,0,0,0,0,0,0,0,0,0,0"/>
            </v:shape>
            <v:shape id="Freeform 149" o:spid="_x0000_s1546" style="position:absolute;left:8267;top:787;width:667;height:133;visibility:visible;mso-wrap-style:square;v-text-anchor:top" coordsize="105,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dbHGMEA&#10;AADcAAAADwAAAGRycy9kb3ducmV2LnhtbESPQYvCMBSE7wv+h/AEb2tqhSLVKCKI4kVWBa+P5tlW&#10;m5eSRK3/3iwIHoeZ+YaZLTrTiAc5X1tWMBomIIgLq2suFZyO698JCB+QNTaWScGLPCzmvZ8Z5to+&#10;+Y8eh1CKCGGfo4IqhDaX0hcVGfRD2xJH72KdwRClK6V2+Ixw08g0STJpsOa4UGFLq4qK2+FuFCCa&#10;VJ73u5Nblu61rnE8zq4bpQb9bjkFEagL3/CnvdUK0lEG/2fiEZDz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3WxxjBAAAA3AAAAA8AAAAAAAAAAAAAAAAAmAIAAGRycy9kb3du&#10;cmV2LnhtbFBLBQYAAAAABAAEAPUAAACGAwAAAAA=&#10;" path="m105,18r-5,l92,18,85,15,79,12r-7,l64,9,59,6,51,3r-7,l39,,31,,26,3,18,6,13,9,8,15,,21e" filled="f" strokeweight="0">
              <v:path arrowok="t" o:connecttype="custom" o:connectlocs="66675,11430;63500,11430;58420,11430;53975,9525;50165,7620;45720,7620;40640,5715;37465,3810;32385,1905;27940,1905;24765,0;19685,0;16510,1905;11430,3810;8255,5715;5080,9525;0,13335" o:connectangles="0,0,0,0,0,0,0,0,0,0,0,0,0,0,0,0,0"/>
            </v:shape>
            <v:shape id="Freeform 150" o:spid="_x0000_s1547" style="position:absolute;left:7600;top:920;width:667;height:140;visibility:visible;mso-wrap-style:square;v-text-anchor:top" coordsize="105,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de4hsMA&#10;AADcAAAADwAAAGRycy9kb3ducmV2LnhtbESPQWsCMRSE7wX/Q3hCbzWriJWtUURQpOLBVej1sXnu&#10;brt5WZKspv++EYQeh5n5hlmsomnFjZxvLCsYjzIQxKXVDVcKLuft2xyED8gaW8uk4Jc8rJaDlwXm&#10;2t75RLciVCJB2OeooA6hy6X0ZU0G/ch2xMm7WmcwJOkqqR3eE9y0cpJlM2mw4bRQY0ebmsqfojcK&#10;rt+9+TLOTXefGUft+0M8HQ9KvQ7j+gNEoBj+w8/2XiuYjN/hcSYdAbn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de4hsMAAADcAAAADwAAAAAAAAAAAAAAAACYAgAAZHJzL2Rv&#10;d25yZXYueG1sUEsFBgAAAAAEAAQA9QAAAIgDAAAAAA==&#10;" path="m105,r-5,7l95,10r-5,3l82,16r-5,l69,19r-7,l57,19r-8,l41,19r-8,l28,19r-7,l13,19r-5,l,22e" filled="f" strokeweight="0">
              <v:path arrowok="t" o:connecttype="custom" o:connectlocs="66675,0;63500,4445;60325,6350;57150,8255;52070,10160;48895,10160;43815,12065;39370,12065;36195,12065;31115,12065;26035,12065;20955,12065;17780,12065;13335,12065;8255,12065;5080,12065;0,13970" o:connectangles="0,0,0,0,0,0,0,0,0,0,0,0,0,0,0,0,0"/>
            </v:shape>
            <v:shape id="Freeform 151" o:spid="_x0000_s1548" style="position:absolute;left:7245;top:939;width:355;height:121;visibility:visible;mso-wrap-style:square;v-text-anchor:top" coordsize="56,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sRgZsIA&#10;AADcAAAADwAAAGRycy9kb3ducmV2LnhtbERPy4rCMBTdD/gP4QqzG1MFZahGEXXElfgCdXdprm1t&#10;c9NpMrb+vVkMuDyc92TWmlI8qHa5ZQX9XgSCOLE651TB6fjz9Q3CeWSNpWVS8CQHs2nnY4Kxtg3v&#10;6XHwqQgh7GJUkHlfxVK6JCODrmcr4sDdbG3QB1inUtfYhHBTykEUjaTBnENDhhUtMkqKw59RsI2G&#10;xf38nP9ermt0/rRbLZtFodRnt52PQXhq/Vv8795oBYN+WBvOhCMgpy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ixGBmwgAAANwAAAAPAAAAAAAAAAAAAAAAAJgCAABkcnMvZG93&#10;bnJldi54bWxQSwUGAAAAAAQABAD1AAAAhwMAAAAA&#10;" path="m56,19l54,16,51,13r-5,l43,10r-5,l36,7r-3,l28,4r-2,l20,,18,,15,,10,,8,,2,,,e" filled="f" strokeweight="0">
              <v:path arrowok="t" o:connecttype="custom" o:connectlocs="35560,12065;34290,10160;32385,8255;29210,8255;27305,6350;24130,6350;22860,4445;20955,4445;17780,2540;16510,2540;12700,0;11430,0;9525,0;6350,0;5080,0;1270,0;0,0" o:connectangles="0,0,0,0,0,0,0,0,0,0,0,0,0,0,0,0,0"/>
            </v:shape>
            <v:shape id="Freeform 152" o:spid="_x0000_s1549" style="position:absolute;left:6527;top:939;width:718;height:280;visibility:visible;mso-wrap-style:square;v-text-anchor:top" coordsize="113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LtJ/sUA&#10;AADcAAAADwAAAGRycy9kb3ducmV2LnhtbESPQWvCQBSE7wX/w/KE3urGHNIa3QS1FMTWg5of8Mw+&#10;k2D2bciuJv333UKhx2FmvmFW+Wha8aDeNZYVzGcRCOLS6oYrBcX54+UNhPPIGlvLpOCbHOTZ5GmF&#10;qbYDH+lx8pUIEHYpKqi971IpXVmTQTezHXHwrrY36IPsK6l7HALctDKOokQabDgs1NjRtqbydrob&#10;BcPX5T3Wu7HYJJ93meD+sC9etVLP03G9BOFp9P/hv/ZOK4jnC/g9E46AzH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ou0n+xQAAANwAAAAPAAAAAAAAAAAAAAAAAJgCAABkcnMv&#10;ZG93bnJldi54bWxQSwUGAAAAAAQABAD1AAAAigMAAAAA&#10;" path="m113,r-5,10l103,16r-8,6l90,25r-8,3l75,31r-6,3l62,34r-8,4l46,38r-7,l31,41r-8,l16,41r-8,l,44e" filled="f" strokeweight="0">
              <v:path arrowok="t" o:connecttype="custom" o:connectlocs="71755,0;68580,6350;65405,10160;60325,13970;57150,15875;52070,17780;47625,19685;43815,21590;39370,21590;34290,24130;29210,24130;24765,24130;19685,26035;14605,26035;10160,26035;5080,26035;0,27940" o:connectangles="0,0,0,0,0,0,0,0,0,0,0,0,0,0,0,0,0"/>
            </v:shape>
            <v:shape id="Freeform 153" o:spid="_x0000_s1550" style="position:absolute;left:5943;top:1219;width:584;height:19;visibility:visible;mso-wrap-style:square;v-text-anchor:top" coordsize="92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DKpl8EA&#10;AADcAAAADwAAAGRycy9kb3ducmV2LnhtbERPz2vCMBS+D/wfwhvstqYrQ6Q2yiYo27E6ZMdn8myr&#10;zUttoq3/vTkMdvz4fhfL0bbiRr1vHCt4S1IQxNqZhisFP7v16wyED8gGW8ek4E4elovJU4G5cQOX&#10;dNuGSsQQ9jkqqEPocim9rsmiT1xHHLmj6y2GCPtKmh6HGG5bmaXpVFpsODbU2NGqJn3eXq2Cy4E2&#10;J7N5n+qSrt971uP+9/Sp1Mvz+DEHEWgM/+I/95dRkGVxfjwTj4BcP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QyqZfBAAAA3AAAAA8AAAAAAAAAAAAAAAAAmAIAAGRycy9kb3du&#10;cmV2LnhtbFBLBQYAAAAABAAEAPUAAACGAwAAAAA=&#10;" path="m92,l87,,82,,77,,72,,64,3r-5,l54,3r-5,l41,3r-5,l31,3r-8,l18,3r-5,l8,3,,e" filled="f" strokeweight="0">
              <v:path arrowok="t" o:connecttype="custom" o:connectlocs="58420,0;55245,0;52070,0;48895,0;45720,0;40640,1905;37465,1905;34290,1905;31115,1905;26035,1905;22860,1905;19685,1905;14605,1905;11430,1905;8255,1905;5080,1905;0,0" o:connectangles="0,0,0,0,0,0,0,0,0,0,0,0,0,0,0,0,0"/>
            </v:shape>
            <v:shape id="Freeform 154" o:spid="_x0000_s1551" style="position:absolute;left:5016;top:317;width:927;height:902;visibility:visible;mso-wrap-style:square;v-text-anchor:top" coordsize="146,1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lAUHsQA&#10;AADcAAAADwAAAGRycy9kb3ducmV2LnhtbESPX2vCMBTF3wW/Q7iDvdnUIrp1RpGBY3tSu4mvl+ba&#10;FpubkmRav70RBB8P58+PM1/2phVncr6xrGCcpCCIS6sbrhT8/a5HbyB8QNbYWiYFV/KwXAwHc8y1&#10;vfCOzkWoRBxhn6OCOoQul9KXNRn0ie2Io3e0zmCI0lVSO7zEcdPKLE2n0mDDkVBjR581lafi30TI&#10;vph+be3pZzJz7rCZrDfv1/ao1OtLv/oAEagPz/Cj/a0VZNkY7mfiEZCL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JQFB7EAAAA3AAAAA8AAAAAAAAAAAAAAAAAmAIAAGRycy9k&#10;b3ducmV2LnhtbFBLBQYAAAAABAAEAPUAAACJAwAAAAA=&#10;" path="m146,142r-5,-13l133,120,123,108,115,98,108,86r-8,-9l90,68,80,58,72,49,62,40,52,30,41,24,31,18,21,9,11,3,,e" filled="f" strokeweight="0">
              <v:path arrowok="t" o:connecttype="custom" o:connectlocs="92710,90170;89535,81915;84455,76200;78105,68580;73025,62230;68580,54610;63500,48895;57150,43180;50800,36830;45720,31115;39370,25400;33020,19050;26035,15240;19685,11430;13335,5715;6985,1905;0,0" o:connectangles="0,0,0,0,0,0,0,0,0,0,0,0,0,0,0,0,0"/>
            </v:shape>
            <v:shape id="Freeform 155" o:spid="_x0000_s1552" style="position:absolute;left:5016;top:254;width:781;height:412;visibility:visible;mso-wrap-style:square;v-text-anchor:top" coordsize="123,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L8S4sUA&#10;AADcAAAADwAAAGRycy9kb3ducmV2LnhtbESPzWrDMBCE74G8g9hAb4lsH0pwrIRSWuih0MaJIcet&#10;tf4h1spIquO+fVUo5DjMzDdMcZjNICZyvresIN0kIIhrq3tuFZxPr+stCB+QNQ6WScEPeTjsl4sC&#10;c21vfKSpDK2IEPY5KuhCGHMpfd2RQb+xI3H0GusMhihdK7XDW4SbQWZJ8igN9hwXOhzpuaP6Wn4b&#10;BQ1/fU7zpX5Jm/ePxFVVOpbXSqmH1fy0AxFoDvfwf/tNK8iyDP7OxCMg9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4vxLixQAAANwAAAAPAAAAAAAAAAAAAAAAAJgCAABkcnMv&#10;ZG93bnJldi54bWxQSwUGAAAAAAQABAD1AAAAigMAAAAA&#10;" path="m,10l11,3r7,l28,r8,3l44,7r8,3l59,13r8,6l75,25r5,6l87,37r8,7l103,50r5,6l115,62r8,3e" filled="f" strokeweight="0">
              <v:path arrowok="t" o:connecttype="custom" o:connectlocs="0,6350;6985,1905;11430,1905;17780,0;22860,1905;27940,4445;33020,6350;37465,8255;42545,12065;47625,15875;50800,19685;55245,23495;60325,27940;65405,31750;68580,35560;73025,39370;78105,41275" o:connectangles="0,0,0,0,0,0,0,0,0,0,0,0,0,0,0,0,0"/>
            </v:shape>
            <v:shape id="Freeform 156" o:spid="_x0000_s1553" style="position:absolute;left:5861;top:3416;width:489;height:2057;visibility:visible;mso-wrap-style:square;v-text-anchor:top" coordsize="77,3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E6psYA&#10;AADcAAAADwAAAGRycy9kb3ducmV2LnhtbESPQWvCQBSE7wX/w/KE3uqma5USXUUFwdJDaax4fWSf&#10;SZrs25BdY/rvuwWhx2FmvmGW68E2oqfOV441PE8SEMS5MxUXGr6O+6dXED4gG2wck4Yf8rBejR6W&#10;mBp340/qs1CICGGfooYyhDaV0uclWfQT1xJH7+I6iyHKrpCmw1uE20aqJJlLixXHhRJb2pWU19nV&#10;api9qez72p/fp8f6Q7nT9mVeFwetH8fDZgEi0BD+w/f2wWhQagp/Z+IRkK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RE6psYAAADcAAAADwAAAAAAAAAAAAAAAACYAgAAZHJz&#10;L2Rvd25yZXYueG1sUEsFBgAAAAAEAAQA9QAAAIsDAAAAAA==&#10;" path="m54,31r3,3l59,37r3,3l64,43r3,3l69,49r3,3l75,55r,3l77,61r,3l77,68r,6l77,77r,3l75,92r-6,13l67,120r,12l64,145r-2,12l59,170r-2,12l54,194r-2,16l49,222r-3,12l44,247r-3,12l39,271r-3,13l34,287r,3l34,293r,3l34,299r,3l31,305r,4l31,312r,3l31,318r-2,l29,321r-3,l23,324r-2,l16,318r2,-16l21,287r2,-16l26,256r3,-15l29,225r,-15l31,194r,-15l31,160r,-15l31,129,29,114r,-16l29,80r,-16l26,61,23,58r,-3l21,49r,-3l21,43,18,40r,-3l16,34r,-3l13,27,11,21r,-3l8,15r-5,l,12,,9,,6,3,3,6,,8,r3,l13,r3,l16,3,54,31xe" fillcolor="black" stroked="f">
              <v:path arrowok="t" o:connecttype="custom" o:connectlocs="36195,21590;39370,25400;42545,29210;43815,31115;47625,34925;48895,38735;48895,43180;48895,48895;47625,58420;42545,76200;40640,92075;37465,107950;34290,123190;31115,140970;27940,156845;24765,172085;21590,182245;21590,186055;21590,189865;19685,193675;19685,198120;19685,201930;18415,203835;14605,205740;10160,201930;11430,191770;14605,172085;18415,153035;18415,133350;19685,113665;19685,92075;18415,72390;18415,50800;16510,38735;14605,34925;13335,29210;11430,25400;10160,21590;8255,17145;6985,11430;1905,9525;0,5715;0,3810;1905,1905;3810,0;5080,0;6985,0;8255,0;10160,0;10160,1905;34290,19685" o:connectangles="0,0,0,0,0,0,0,0,0,0,0,0,0,0,0,0,0,0,0,0,0,0,0,0,0,0,0,0,0,0,0,0,0,0,0,0,0,0,0,0,0,0,0,0,0,0,0,0,0,0,0"/>
            </v:shape>
            <v:shape id="Freeform 157" o:spid="_x0000_s1554" style="position:absolute;left:6203;top:3613;width:147;height:311;visibility:visible;mso-wrap-style:square;v-text-anchor:top" coordsize="23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J99L8YA&#10;AADcAAAADwAAAGRycy9kb3ducmV2LnhtbESPQWvCQBSE70L/w/IKvenGUBuJ2YgUtKVCQCt4fWRf&#10;k7TZtzG7avz33YLQ4zAz3zDZcjCtuFDvGssKppMIBHFpdcOVgsPnejwH4TyyxtYyKbiRg2X+MMow&#10;1fbKO7rsfSUChF2KCmrvu1RKV9Zk0E1sRxy8L9sb9EH2ldQ9XgPctDKOohdpsOGwUGNHrzWVP/uz&#10;UfBd7Ypi9faRnItkejpucHtqZlulnh6H1QKEp8H/h+/td60gjp/h70w4AjL/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J99L8YAAADcAAAADwAAAAAAAAAAAAAAAACYAgAAZHJz&#10;L2Rvd25yZXYueG1sUEsFBgAAAAAEAAQA9QAAAIsDAAAAAA==&#10;" path="m,l3,3,5,6,8,9r2,3l13,15r2,3l18,21r3,3l21,27r2,3l23,33r,4l23,43r,3l23,49e" filled="f" strokeweight="0">
              <v:path arrowok="t" o:connecttype="custom" o:connectlocs="0,0;1905,1905;3175,3810;5080,5715;6350,7620;8255,9525;8255,9525;9525,11430;11430,13335;13335,15240;13335,17145;14605,19050;14605,20955;14605,23495;14605,27305;14605,29210;14605,31115" o:connectangles="0,0,0,0,0,0,0,0,0,0,0,0,0,0,0,0,0"/>
            </v:shape>
            <v:shape id="Freeform 158" o:spid="_x0000_s1555" style="position:absolute;left:6089;top:3924;width:261;height:1295;visibility:visible;mso-wrap-style:square;v-text-anchor:top" coordsize="41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wTg8ccA&#10;AADcAAAADwAAAGRycy9kb3ducmV2LnhtbESPQU/CQBCF7yT+h82YeCGwtYoxlYUICdF4IRSM17E7&#10;toXubOmOUP+9a0Li8eXN+9686bx3jTpRF2rPBm7HCSjiwtuaSwO77Wr0CCoIssXGMxn4oQDz2dVg&#10;ipn1Z97QKZdSRQiHDA1UIm2mdSgqchjGviWO3pfvHEqUXalth+cId41Ok+RBO6w5NlTY0rKi4pB/&#10;u/iG+/xY5cv79wXLcf8m65ftZHhnzM11//wESqiX/+NL+tUaSNMJ/I2JBNCz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cE4PHHAAAA3AAAAA8AAAAAAAAAAAAAAAAAmAIAAGRy&#10;cy9kb3ducmV2LnhtbFBLBQYAAAAABAAEAPUAAACMAwAAAAA=&#10;" path="m41,l39,12,33,25,31,40r,12l28,65,26,77,23,90r-2,12l18,114r-2,16l13,142r-3,12l8,167,5,179,3,191,,204e" filled="f" strokeweight="0">
              <v:path arrowok="t" o:connecttype="custom" o:connectlocs="26035,0;24765,7620;20955,15875;19685,25400;19685,33020;17780,41275;16510,48895;14605,57150;13335,64770;11430,72390;10160,82550;8255,90170;6350,97790;5080,106045;3175,113665;1905,121285;0,129540" o:connectangles="0,0,0,0,0,0,0,0,0,0,0,0,0,0,0,0,0"/>
            </v:shape>
            <v:shape id="Freeform 159" o:spid="_x0000_s1556" style="position:absolute;left:5994;top:5219;width:95;height:254;visibility:visible;mso-wrap-style:square;v-text-anchor:top" coordsize="15,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PZYMUA&#10;AADcAAAADwAAAGRycy9kb3ducmV2LnhtbESPS2vCQBSF90L/w3AL7nTSLMRGR7GF4mMjTa3g7pq5&#10;eWDmTsiMGv31nYLg8nAeH2c670wtLtS6yrKCt2EEgjizuuJCwe7nazAG4TyyxtoyKbiRg/nspTfF&#10;RNsrf9Ml9YUII+wSVFB63yRSuqwkg25oG+Lg5bY16INsC6lbvIZxU8s4ikbSYMWBUGJDnyVlp/Rs&#10;AiS7+/U4Xx6Knf59X23S7cdxnyvVf+0WExCeOv8MP9orrSCOR/B/JhwBOfs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A9lgxQAAANwAAAAPAAAAAAAAAAAAAAAAAJgCAABkcnMv&#10;ZG93bnJldi54bWxQSwUGAAAAAAQABAD1AAAAigMAAAAA&#10;" path="m15,l13,3r,3l13,9r,3l13,15r,3l10,21r,4l10,28r,3l10,34r-2,l8,37r-3,l2,40,,40e" filled="f" strokeweight="0">
              <v:path arrowok="t" o:connecttype="custom" o:connectlocs="9525,0;8255,1905;8255,3810;8255,5715;8255,7620;8255,9525;8255,11430;6350,13335;6350,15875;6350,17780;6350,19685;6350,21590;5080,21590;5080,23495;3175,23495;1270,25400;0,25400" o:connectangles="0,0,0,0,0,0,0,0,0,0,0,0,0,0,0,0,0"/>
            </v:shape>
            <v:line id="Line 160" o:spid="_x0000_s1557" style="position:absolute;flip:x y;visibility:visible" from="5962,5435" to="5994,54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0JkJ8MAAADcAAAADwAAAGRycy9kb3ducmV2LnhtbESPQWsCMRSE7wX/Q3iCl1Kz3YKWrVFK&#10;URFvXfX+2LxuFpOXJUl1/femIPQ4zMw3zGI1OCsuFGLnWcHrtABB3HjdcavgeNi8vIOICVmj9UwK&#10;bhRhtRw9LbDS/srfdKlTKzKEY4UKTEp9JWVsDDmMU98TZ+/HB4cpy9BKHfCa4c7Ksihm0mHHecFg&#10;T1+GmnP96xS8zU+H3dk+m/0mOrPe2rqZhZtSk/Hw+QEi0ZD+w4/2Tisoyzn8nclHQC7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dCZCfDAAAA3AAAAA8AAAAAAAAAAAAA&#10;AAAAoQIAAGRycy9kb3ducmV2LnhtbFBLBQYAAAAABAAEAPkAAACRAwAAAAA=&#10;" strokeweight="0"/>
            <v:shape id="Freeform 161" o:spid="_x0000_s1558" style="position:absolute;left:5962;top:3822;width:95;height:1613;visibility:visible;mso-wrap-style:square;v-text-anchor:top" coordsize="15,2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M7W/8EA&#10;AADcAAAADwAAAGRycy9kb3ducmV2LnhtbERPTYvCMBC9C/sfwix4kTVpEZFqlF1FEDypBdnb0Ixt&#10;sZmUJmrdX785CB4f73ux6m0j7tT52rGGZKxAEBfO1FxqyE/brxkIH5ANNo5Jw5M8rJYfgwVmxj34&#10;QPdjKEUMYZ+hhiqENpPSFxVZ9GPXEkfu4jqLIcKulKbDRwy3jUyVmkqLNceGCltaV1Rcjzer4W+f&#10;qNn5Nx/9bPJL4pudmniptB5+9t9zEIH68Ba/3DujIU3j2ngmHgG5/A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jO1v/BAAAA3AAAAA8AAAAAAAAAAAAAAAAAmAIAAGRycy9kb3du&#10;cmV2LnhtbFBLBQYAAAAABAAEAPUAAACGAwAAAAA=&#10;" path="m,254l2,238,5,223,7,207r3,-15l13,177r,-16l13,146r2,-16l15,115r,-19l15,81r,-16l13,50r,-16l13,16,13,e" filled="f" strokeweight="0">
              <v:path arrowok="t" o:connecttype="custom" o:connectlocs="0,161290;1270,151130;3175,141605;4445,131445;6350,121920;8255,112395;8255,102235;8255,92710;9525,82550;9525,73025;9525,60960;9525,51435;9525,41275;8255,31750;8255,21590;8255,10160;8255,0" o:connectangles="0,0,0,0,0,0,0,0,0,0,0,0,0,0,0,0,0"/>
            </v:shape>
            <v:shape id="Freeform 162" o:spid="_x0000_s1559" style="position:absolute;left:5861;top:3492;width:184;height:330;visibility:visible;mso-wrap-style:square;v-text-anchor:top" coordsize="29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BCwMQA&#10;AADcAAAADwAAAGRycy9kb3ducmV2LnhtbESPUWvCMBSF3wf7D+EO9jZTW5StM8oYCMJgaO0PuDR3&#10;bTG5KUmsnb9+GQg+Hs453+GsNpM1YiQfescK5rMMBHHjdM+tgvq4fXkFESKyRuOYFPxSgM368WGF&#10;pXYXPtBYxVYkCIcSFXQxDqWUoenIYpi5gTh5P85bjEn6VmqPlwS3RuZZtpQWe04LHQ702VFzqs5W&#10;wXWsKdMLU+2XxdWcF0Xx9e0LpZ6fpo93EJGmeA/f2jutIM/f4P9MOgJy/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4AQsDEAAAA3AAAAA8AAAAAAAAAAAAAAAAAmAIAAGRycy9k&#10;b3ducmV2LnhtbFBLBQYAAAAABAAEAPUAAACJAwAAAAA=&#10;" path="m29,52l26,49,23,46r,-3l21,37r,-3l21,31,18,28r,-3l16,22r,-3l13,15,11,9r,-3l8,3,3,3,,e" filled="f" strokeweight="0">
              <v:path arrowok="t" o:connecttype="custom" o:connectlocs="18415,33020;16510,31115;14605,29210;14605,27305;13335,23495;13335,21590;13335,19685;11430,17780;11430,15875;10160,13970;10160,12065;8255,9525;6985,5715;6985,3810;5080,1905;1905,1905;0,0" o:connectangles="0,0,0,0,0,0,0,0,0,0,0,0,0,0,0,0,0"/>
            </v:shape>
            <v:shape id="Freeform 163" o:spid="_x0000_s1560" style="position:absolute;left:5861;top:3416;width:101;height:76;visibility:visible;mso-wrap-style:square;v-text-anchor:top" coordsize="16,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zW4nr8A&#10;AADcAAAADwAAAGRycy9kb3ducmV2LnhtbERPTYvCMBC9C/6HMIK3NVVhWappEUVYvNVdxOOYjG1p&#10;MylN1tZ/bw4LHh/ve5uPthUP6n3tWMFykYAg1s7UXCr4/Tl+fIHwAdlg65gUPMlDnk0nW0yNG7ig&#10;xzmUIoawT1FBFUKXSul1RRb9wnXEkbu73mKIsC+l6XGI4baVqyT5lBZrjg0VdrSvSDfnP6tA3w7P&#10;sWyHoSEsipNuLtd7cVFqPht3GxCBxvAW/7u/jYLVOs6PZ+IRkNkL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bNbievwAAANwAAAAPAAAAAAAAAAAAAAAAAJgCAABkcnMvZG93bnJl&#10;di54bWxQSwUGAAAAAAQABAD1AAAAhAMAAAAA&#10;" path="m,12l,9,,6,3,3,6,,8,r3,l13,r3,l16,3e" filled="f" strokeweight="0">
              <v:path arrowok="t" o:connecttype="custom" o:connectlocs="0,7620;0,5715;0,3810;0,3810;1905,1905;1905,1905;1905,1905;3810,0;3810,0;5080,0;5080,0;6985,0;6985,0;8255,0;8255,0;10160,0;10160,1905" o:connectangles="0,0,0,0,0,0,0,0,0,0,0,0,0,0,0,0,0"/>
            </v:shape>
            <v:line id="Line 164" o:spid="_x0000_s1561" style="position:absolute;visibility:visible" from="5962,3435" to="6203,36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INw2sQAAADcAAAADwAAAGRycy9kb3ducmV2LnhtbESPT2vCQBTE7wW/w/IEb3UTpRqjq0hp&#10;0d78Cx4f2WeymH0bsltNv71bKPQ4zMxvmMWqs7W4U+uNYwXpMAFBXDhtuFRwOn6+ZiB8QNZYOyYF&#10;P+Rhtey9LDDX7sF7uh9CKSKEfY4KqhCaXEpfVGTRD11DHL2ray2GKNtS6hYfEW5rOUqSibRoOC5U&#10;2NB7RcXt8G0VmN1k8/Y1Pc/O8mMT0kt2y4w9KTXod+s5iEBd+A//tbdawWicwu+ZeATk8gk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Eg3DaxAAAANwAAAAPAAAAAAAAAAAA&#10;AAAAAKECAABkcnMvZG93bnJldi54bWxQSwUGAAAAAAQABAD5AAAAkgMAAAAA&#10;" strokeweight="0"/>
            <v:shape id="Freeform 165" o:spid="_x0000_s1562" style="position:absolute;left:8966;top:9296;width:2292;height:3727;visibility:visible;mso-wrap-style:square;v-text-anchor:top" coordsize="361,58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6xV8sQA&#10;AADcAAAADwAAAGRycy9kb3ducmV2LnhtbESPT4vCMBTE7wt+h/AEb5raZUW6RllXBG/iP3Bvb5tn&#10;U2xeShNr99sbQdjjMDO/YWaLzlaipcaXjhWMRwkI4tzpkgsFx8N6OAXhA7LGyjEp+CMPi3nvbYaZ&#10;dnfeUbsPhYgQ9hkqMCHUmZQ+N2TRj1xNHL2LayyGKJtC6gbvEW4rmSbJRFosOS4YrOnbUH7d36yC&#10;9XaZrpJgrx/nn5v53VatPa0uSg363dcniEBd+A+/2hutIH1P4XkmHgE5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+sVfLEAAAA3AAAAA8AAAAAAAAAAAAAAAAAmAIAAGRycy9k&#10;b3ducmV2LnhtbFBLBQYAAAAABAAEAPUAAACJAwAAAAA=&#10;" path="m300,r7,16l315,31r5,12l325,59r5,15l335,90r6,15l346,121r2,15l351,155r2,15l356,186r2,18l358,220r3,18l361,254r,12l358,275r,9l356,294r-5,9l348,312r-2,6l341,328r-6,6l330,343r-5,6l320,359r-5,6l310,374r-8,6l297,389r-10,13l277,414r-13,9l251,436r-10,9l228,454r-13,10l202,473r-12,9l177,491r-13,7l149,507r-13,6l123,522r-13,6l97,538r-5,3l85,544r-5,3l74,550r-7,3l62,553r-6,3l51,559r-7,3l39,566r-6,3l28,572r-7,3l16,578r-6,6l5,587r-2,l3,584r-3,l,581r,-3l18,569,39,559r17,-9l74,544r18,-9l110,522r18,-9l146,504r18,-13l182,479r15,-12l215,454r16,-15l246,427r18,-16l279,393r5,-7l289,377r5,-6l300,362r5,-7l312,346r6,-6l323,331r2,-6l330,315r5,-9l338,297r3,-9l341,278r,-12l341,257r,-19l341,223r,-19l338,189r-3,-16l333,155r-5,-16l325,124r-5,-16l318,93,312,81,307,65,302,50,300,34,294,19,289,3r3,l292,r2,l297,r3,xe" fillcolor="black" stroked="f">
              <v:path arrowok="t" o:connecttype="custom" o:connectlocs="200025,19685;209550,46990;219710,76835;224155,107950;227330,139700;229235,168910;226060,186690;219710,201930;209550,217805;200025,231775;188595,247015;167640,268605;144780,288290;120650,306070;94615,321945;69850,335280;53975,345440;42545,351155;32385,354965;20955,361315;10160,367030;3175,372745;1905,372745;1905,370840;0,368935;0,368935;0,367030;35560,349250;69850,331470;104140,311785;136525,288290;167640,260985;183515,239395;193675,225425;205105,210185;212725,194310;216535,176530;216535,151130;214630,120015;208280,88265;201930,59055;191770,31750;183515,1905;185420,0;186690,0;186690,0;188595,0;190500,0" o:connectangles="0,0,0,0,0,0,0,0,0,0,0,0,0,0,0,0,0,0,0,0,0,0,0,0,0,0,0,0,0,0,0,0,0,0,0,0,0,0,0,0,0,0,0,0,0,0,0,0"/>
            </v:shape>
            <v:shape id="Freeform 166" o:spid="_x0000_s1563" style="position:absolute;left:10871;top:9296;width:387;height:1613;visibility:visible;mso-wrap-style:square;v-text-anchor:top" coordsize="61,2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L/JXsQA&#10;AADcAAAADwAAAGRycy9kb3ducmV2LnhtbESPS2vDMBCE74H+B7GF3GI5MYTiWgmhUHATesjjkONi&#10;bW1Ta+VY8iP/vgoEehxm5hsm206mEQN1rrasYBnFIIgLq2suFVzOn4s3EM4ja2wsk4I7OdhuXmYZ&#10;ptqOfKTh5EsRIOxSVFB536ZSuqIigy6yLXHwfmxn0AfZlVJ3OAa4aeQqjtfSYM1hocKWPioqfk+9&#10;UeD08uaH5Du5XQ/0lRd7anZ9r9T8ddq9g/A0+f/ws51rBaskgceZcATk5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i/yV7EAAAA3AAAAA8AAAAAAAAAAAAAAAAAmAIAAGRycy9k&#10;b3ducmV2LnhtbFBLBQYAAAAABAAEAPUAAACJAwAAAAA=&#10;" path="m,l7,16r8,15l20,43r5,16l30,74r5,16l41,105r5,16l48,136r3,19l53,170r3,16l58,204r,16l61,238r,16e" filled="f" strokeweight="0">
              <v:path arrowok="t" o:connecttype="custom" o:connectlocs="0,0;4445,10160;9525,19685;12700,27305;15875,37465;19050,46990;22225,57150;26035,66675;29210,76835;30480,86360;32385,98425;33655,107950;35560,118110;36830,129540;36830,139700;38735,151130;38735,161290" o:connectangles="0,0,0,0,0,0,0,0,0,0,0,0,0,0,0,0,0"/>
            </v:shape>
            <v:shape id="Freeform 167" o:spid="_x0000_s1564" style="position:absolute;left:10852;top:10909;width:406;height:857;visibility:visible;mso-wrap-style:square;v-text-anchor:top" coordsize="64,1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dTdcQA&#10;AADcAAAADwAAAGRycy9kb3ducmV2LnhtbESPQYvCMBSE78L+h/AWvGm6KotUU5EFwZOw6sHjs3k2&#10;1ealNKm2/vqNIOxxmJlvmOWqs5W4U+NLxwq+xgkI4tzpkgsFx8NmNAfhA7LGyjEp6MnDKvsYLDHV&#10;7sG/dN+HQkQI+xQVmBDqVEqfG7Lox64mjt7FNRZDlE0hdYOPCLeVnCTJt7RYclwwWNOPofy2b62C&#10;qzNhe549n5fT7nSUm2R36NtWqeFnt16ACNSF//C7vdUKJtMZvM7EIyCz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K3U3XEAAAA3AAAAA8AAAAAAAAAAAAAAAAAmAIAAGRycy9k&#10;b3ducmV2LnhtbFBLBQYAAAAABAAEAPUAAACJAwAAAAA=&#10;" path="m64,r,12l61,21r,9l59,40r-5,9l51,58r-2,6l44,74r-6,6l33,89r-5,6l23,105r-5,6l13,120r-8,6l,135e" filled="f" strokeweight="0">
              <v:path arrowok="t" o:connecttype="custom" o:connectlocs="40640,0;40640,7620;38735,13335;38735,19050;37465,25400;34290,31115;32385,36830;31115,40640;27940,46990;24130,50800;20955,56515;17780,60325;14605,66675;11430,70485;8255,76200;3175,80010;0,85725" o:connectangles="0,0,0,0,0,0,0,0,0,0,0,0,0,0,0,0,0"/>
            </v:shape>
            <v:shape id="Freeform 168" o:spid="_x0000_s1565" style="position:absolute;left:9582;top:11766;width:1270;height:946;visibility:visible;mso-wrap-style:square;v-text-anchor:top" coordsize="200,1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cb7AcYA&#10;AADcAAAADwAAAGRycy9kb3ducmV2LnhtbESPQWsCMRSE74X+h/AK3mq2iiKrUUpppbfSVUFvz81z&#10;s7p52Sap7v77plDocZiZb5jFqrONuJIPtWMFT8MMBHHpdM2Vgu3m7XEGIkRkjY1jUtBTgNXy/m6B&#10;uXY3/qRrESuRIBxyVGBibHMpQ2nIYhi6ljh5J+ctxiR9JbXHW4LbRo6ybCot1pwWDLb0Yqi8FN9W&#10;weH0MbFr1/fHvd9dzoX5eh0XU6UGD93zHESkLv6H/9rvWsFoPIHfM+kIyO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cb7AcYAAADcAAAADwAAAAAAAAAAAAAAAACYAgAAZHJz&#10;L2Rvd25yZXYueG1sUEsFBgAAAAAEAAQA9QAAAIsDAAAAAA==&#10;" path="m200,l190,13,180,25r-13,9l154,47r-10,9l131,65,118,75r-13,9l93,93r-13,9l67,109r-15,9l39,124r-13,9l13,139,,149e" filled="f" strokeweight="0">
              <v:path arrowok="t" o:connecttype="custom" o:connectlocs="127000,0;120650,8255;114300,15875;106045,21590;97790,29845;91440,35560;83185,41275;74930,47625;66675,53340;59055,59055;50800,64770;42545,69215;33020,74930;24765,78740;16510,84455;8255,88265;0,94615" o:connectangles="0,0,0,0,0,0,0,0,0,0,0,0,0,0,0,0,0"/>
            </v:shape>
            <v:shape id="Freeform 169" o:spid="_x0000_s1566" style="position:absolute;left:8997;top:12712;width:585;height:311;visibility:visible;mso-wrap-style:square;v-text-anchor:top" coordsize="92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ImD8UA&#10;AADcAAAADwAAAGRycy9kb3ducmV2LnhtbESPT2vCQBTE74V+h+UVvIhutBBqdJXiv+qlpVE8P7LP&#10;JDT7NmZXjd/eFYQeh5n5DTOZtaYSF2pcaVnBoB+BIM6sLjlXsN+teh8gnEfWWFkmBTdyMJu+vkww&#10;0fbKv3RJfS4ChF2CCgrv60RKlxVk0PVtTRy8o20M+iCbXOoGrwFuKjmMolgaLDksFFjTvKDsLz0b&#10;BQfZ/eLvn+Vpux4t0vU+LvWgnSvVeWs/xyA8tf4//GxvtILhewyPM+EIyO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QiYPxQAAANwAAAAPAAAAAAAAAAAAAAAAAJgCAABkcnMv&#10;ZG93bnJldi54bWxQSwUGAAAAAAQABAD1AAAAigMAAAAA&#10;" path="m92,l87,3,80,6,75,9r-6,3l62,15r-5,l51,18r-5,3l39,24r-5,4l28,31r-5,3l16,37r-5,3l5,46,,49e" filled="f" strokeweight="0">
              <v:path arrowok="t" o:connecttype="custom" o:connectlocs="58420,0;55245,1905;50800,3810;47625,5715;43815,7620;39370,9525;36195,9525;32385,11430;29210,13335;24765,15240;21590,17780;17780,19685;14605,21590;10160,23495;6985,25400;3175,29210;0,31115" o:connectangles="0,0,0,0,0,0,0,0,0,0,0,0,0,0,0,0,0"/>
            </v:shape>
            <v:shape id="Freeform 170" o:spid="_x0000_s1567" style="position:absolute;left:8966;top:12966;width:31;height:57;visibility:visible;mso-wrap-style:square;v-text-anchor:top" coordsize="5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d4bsUA&#10;AADcAAAADwAAAGRycy9kb3ducmV2LnhtbESP0WrCQBRE3wv9h+UWfCm6qZa0pK6SRgSRvjT1Ay7Z&#10;axLM3k13tyb+vSsIfRxm5gyzXI+mE2dyvrWs4GWWgCCurG65VnD42U7fQfiArLGzTAou5GG9enxY&#10;YqbtwN90LkMtIoR9hgqaEPpMSl81ZNDPbE8cvaN1BkOUrpba4RDhppPzJEmlwZbjQoM9FQ1Vp/LP&#10;KDghdelX+fu5L57zYTO+HmXvpVKTpzH/ABFoDP/he3unFcwXb3A7E4+AXF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h3huxQAAANwAAAAPAAAAAAAAAAAAAAAAAJgCAABkcnMv&#10;ZG93bnJldi54bWxQSwUGAAAAAAQABAD1AAAAigMAAAAA&#10;" path="m5,9r,l3,9,3,6,,6,,3,,e" filled="f" strokeweight="0">
              <v:path arrowok="t" o:connecttype="custom" o:connectlocs="3175,5715;3175,5715;3175,5715;1905,5715;1905,5715;1905,3810;1905,3810;1905,3810;1905,3810;0,3810;0,1905;0,1905;0,1905;0,1905;0,0;0,0;0,0" o:connectangles="0,0,0,0,0,0,0,0,0,0,0,0,0,0,0,0,0"/>
            </v:shape>
            <v:shape id="Freeform 171" o:spid="_x0000_s1568" style="position:absolute;left:8966;top:11791;width:1771;height:1175;visibility:visible;mso-wrap-style:square;v-text-anchor:top" coordsize="279,1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UoerMQA&#10;AADcAAAADwAAAGRycy9kb3ducmV2LnhtbERPy2oCMRTdC/5DuEI3UhMVhjI1M0ih0IIuanXh7nZy&#10;Ow8nN9NJ1PHvm4Xg8nDeq3ywrbhQ72vHGuYzBYK4cKbmUsP++/35BYQPyAZbx6ThRh7ybDxaYWrc&#10;lb/osguliCHsU9RQhdClUvqiIot+5jriyP263mKIsC+l6fEaw20rF0ol0mLNsaHCjt4qKk67s9Ww&#10;nSZ/80adGz8cP5fNJtkfbj9K66fJsH4FEWgID/Hd/WE0LJZxbTwTj4DM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FKHqzEAAAA3AAAAA8AAAAAAAAAAAAAAAAAmAIAAGRycy9k&#10;b3ducmV2LnhtbFBLBQYAAAAABAAEAPUAAACJAwAAAAA=&#10;" path="m,185r18,-9l39,166r17,-9l74,151r18,-9l110,129r18,-9l146,111,164,98,182,86,197,74,215,61,231,46,246,34,264,18,279,e" filled="f" strokeweight="0">
              <v:path arrowok="t" o:connecttype="custom" o:connectlocs="0,117475;11430,111760;24765,105410;35560,99695;46990,95885;58420,90170;69850,81915;81280,76200;92710,70485;104140,62230;115570,54610;125095,46990;136525,38735;146685,29210;156210,21590;167640,11430;177165,0" o:connectangles="0,0,0,0,0,0,0,0,0,0,0,0,0,0,0,0,0"/>
            </v:shape>
            <v:shape id="Freeform 172" o:spid="_x0000_s1569" style="position:absolute;left:10737;top:10928;width:394;height:863;visibility:visible;mso-wrap-style:square;v-text-anchor:top" coordsize="62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NUE5sQA&#10;AADcAAAADwAAAGRycy9kb3ducmV2LnhtbESPQWvCQBSE70L/w/IKvemmikWjq4ig2KNRFG+P7GsS&#10;zL4NuxuT/vuuIPQ4zMw3zHLdm1o8yPnKsoLPUQKCOLe64kLB+bQbzkD4gKyxtkwKfsnDevU2WGKq&#10;bcdHemShEBHCPkUFZQhNKqXPSzLoR7Yhjt6PdQZDlK6Q2mEX4aaW4yT5kgYrjgslNrQtKb9nrVFw&#10;qSen85X23+3NVdf7IWuLadcq9fHebxYgAvXhP/xqH7SC8WQOzzPxCMjV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zVBObEAAAA3AAAAA8AAAAAAAAAAAAAAAAAmAIAAGRycy9k&#10;b3ducmV2LnhtbFBLBQYAAAAABAAEAPUAAACJAwAAAAA=&#10;" path="m,136r5,-7l10,120r5,-6l21,105r5,-7l33,89r6,-6l44,74r2,-6l51,58r5,-9l59,40r3,-9l62,21,62,9,62,e" filled="f" strokeweight="0">
              <v:path arrowok="t" o:connecttype="custom" o:connectlocs="0,86360;3175,81915;6350,76200;9525,72390;13335,66675;16510,62230;20955,56515;24765,52705;27940,46990;29210,43180;32385,36830;35560,31115;37465,25400;39370,19685;39370,13335;39370,5715;39370,0" o:connectangles="0,0,0,0,0,0,0,0,0,0,0,0,0,0,0,0,0"/>
            </v:shape>
            <v:shape id="Freeform 173" o:spid="_x0000_s1570" style="position:absolute;left:10801;top:9315;width:330;height:1613;visibility:visible;mso-wrap-style:square;v-text-anchor:top" coordsize="52,2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QYo4cIA&#10;AADcAAAADwAAAGRycy9kb3ducmV2LnhtbERPy4rCMBTdC/5DuII7TRUV6RjFBwUXuhgVcXmnudOW&#10;aW5KE231681iwOXhvBer1pTiQbUrLCsYDSMQxKnVBWcKLudkMAfhPLLG0jIpeJKD1bLbWWCsbcPf&#10;9Dj5TIQQdjEqyL2vYildmpNBN7QVceB+bW3QB1hnUtfYhHBTynEUzaTBgkNDjhVtc0r/TnejYLo/&#10;zJLXdXc8Nz+2TTb65if3m1L9Xrv+AuGp9R/xv3uvFYwnYX44E46AXL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FBijhwgAAANwAAAAPAAAAAAAAAAAAAAAAAJgCAABkcnMvZG93&#10;bnJldi54bWxQSwUGAAAAAAQABAD1AAAAhwMAAAAA&#10;" path="m52,254r,-19l52,220r,-19l49,186,46,170,44,152,39,136,36,121,31,105,29,90,23,78,18,62,13,47,11,31,5,16,,e" filled="f" strokeweight="0">
              <v:path arrowok="t" o:connecttype="custom" o:connectlocs="33020,161290;33020,149225;33020,139700;33020,127635;31115,118110;29210,107950;27940,96520;24765,86360;22860,76835;19685,66675;18415,57150;14605,49530;11430,39370;8255,29845;6985,19685;3175,10160;0,0" o:connectangles="0,0,0,0,0,0,0,0,0,0,0,0,0,0,0,0,0"/>
            </v:shape>
            <v:shape id="Freeform 174" o:spid="_x0000_s1571" style="position:absolute;left:10801;top:9296;width:70;height:19;visibility:visible;mso-wrap-style:square;v-text-anchor:top" coordsize="11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mvZGcYA&#10;AADcAAAADwAAAGRycy9kb3ducmV2LnhtbESPQWvCQBSE70L/w/IKXkQ3SlEbXaVopTnoQe3B4yP7&#10;TEKzb8PuRuO/7xYKHoeZ+YZZrjtTixs5X1lWMB4lIIhzqysuFHyfd8M5CB+QNdaWScGDPKxXL70l&#10;ptre+Ui3UyhEhLBPUUEZQpNK6fOSDPqRbYijd7XOYIjSFVI7vEe4qeUkSabSYMVxocSGNiXlP6fW&#10;KPh6bN93g81l37rPwcxUs8v+kGVK9V+7jwWIQF14hv/bmVYweRvD35l4BOTq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mvZGcYAAADcAAAADwAAAAAAAAAAAAAAAACYAgAAZHJz&#10;L2Rvd25yZXYueG1sUEsFBgAAAAAEAAQA9QAAAIsDAAAAAA==&#10;" path="m,3r,l3,3,3,,5,,8,r3,e" filled="f" strokeweight="0">
              <v:path arrowok="t" o:connecttype="custom" o:connectlocs="0,1905;0,1905;1905,1905;1905,0;1905,0;1905,0;3175,0;3175,0;3175,0;3175,0;5080,0;5080,0;5080,0;5080,0;6985,0;6985,0;6985,0" o:connectangles="0,0,0,0,0,0,0,0,0,0,0,0,0,0,0,0,0"/>
            </v:shape>
            <v:shape id="Freeform 175" o:spid="_x0000_s1572" style="position:absolute;left:1835;top:11690;width:1409;height:1651;visibility:visible;mso-wrap-style:square;v-text-anchor:top" coordsize="222,2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yLusMA&#10;AADcAAAADwAAAGRycy9kb3ducmV2LnhtbESP0YrCMBRE34X9h3AF3zS1LKJdo8jqwuKDYrcfcGmu&#10;bbG5KU2qdb/eCIKPw8ycYZbr3tTiSq2rLCuYTiIQxLnVFRcKsr+f8RyE88gaa8uk4E4O1quPwRIT&#10;bW98omvqCxEg7BJUUHrfJFK6vCSDbmIb4uCdbWvQB9kWUrd4C3BTyziKZtJgxWGhxIa+S8ovaWcU&#10;1LzYY7Hrt+l/N9cy7rrzMTsoNRr2my8Qnnr/Dr/av1pB/BnD80w4AnL1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XyLusMAAADcAAAADwAAAAAAAAAAAAAAAACYAgAAZHJzL2Rv&#10;d25yZXYueG1sUEsFBgAAAAAEAAQA9QAAAIgDAAAAAA==&#10;" path="m10,r5,16l18,28r5,12l28,53r5,15l38,80r5,13l48,105r5,12l59,133r5,12l69,158r5,12l79,182r3,16l87,210r10,9l97,216r8,3l112,222r8,4l128,226r7,3l143,232r8,l158,235r11,3l176,238r8,3l192,244r7,3l207,247r8,3l222,256r,4l220,260r-3,l215,256r-3,l210,256r-3,l204,256r-2,l199,256r-2,l194,253r-2,l189,253r-2,l184,253r-3,l176,250r-7,l164,250r-6,-3l151,247r-5,-3l138,244r-5,l128,241r-8,l115,241r-8,-3l102,238r-8,l89,235r-7,l71,226,66,213,61,201,53,185,48,173,43,161,38,145,33,133,28,121,23,105,18,93,15,77,10,65,7,50,5,34,2,19,,6,,3r2,l2,,5,,7,r3,xe" fillcolor="black" stroked="f">
              <v:path arrowok="t" o:connecttype="custom" o:connectlocs="9525,10160;14605,25400;20955,43180;27305,59055;33655,74295;40640,92075;46990,107950;52070,125730;55245,133350;61595,137160;71120,140970;81280,143510;90805,147320;100330,149225;111760,151130;121920,154940;131445,156845;140970,162560;140970,165100;139700,165100;136525,162560;133350,162560;129540,162560;126365,162560;123190,160655;120015,160655;116840,160655;111760,158750;104140,158750;95885,156845;87630,154940;81280,153035;73025,153035;64770,151130;56515,149225;52070,149225;45085,143510;38735,127635;30480,109855;24130,92075;17780,76835;11430,59055;6350,41275;3175,21590;0,3810;0,1905;0,1905;1270,0;3175,0;3175,0;4445,0;6350,0;6350,0" o:connectangles="0,0,0,0,0,0,0,0,0,0,0,0,0,0,0,0,0,0,0,0,0,0,0,0,0,0,0,0,0,0,0,0,0,0,0,0,0,0,0,0,0,0,0,0,0,0,0,0,0,0,0,0,0"/>
            </v:shape>
            <v:shape id="Freeform 176" o:spid="_x0000_s1573" style="position:absolute;left:1898;top:11690;width:489;height:1333;visibility:visible;mso-wrap-style:square;v-text-anchor:top" coordsize="77,2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xnZMUA&#10;AADcAAAADwAAAGRycy9kb3ducmV2LnhtbESPT2sCMRTE74LfITyhN81qaylbo4i0pTfR/qF7e2xe&#10;N4ublyVJd9dvbwShx2FmfsOsNoNtREc+1I4VzGcZCOLS6ZorBZ8fr9MnECEia2wck4IzBdisx6MV&#10;5tr1fKDuGCuRIBxyVGBibHMpQ2nIYpi5ljh5v85bjEn6SmqPfYLbRi6y7FFarDktGGxpZ6g8Hf+s&#10;glD0hX9ZDmb/vV3+vGGhu695VOpuMmyfQUQa4n/41n7XChYP93A9k46AXF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TGdkxQAAANwAAAAPAAAAAAAAAAAAAAAAAJgCAABkcnMv&#10;ZG93bnJldi54bWxQSwUGAAAAAAQABAD1AAAAigMAAAAA&#10;" path="m,l5,16,8,28r5,12l18,53r5,15l28,80r5,13l38,105r5,12l49,133r5,12l59,158r5,12l69,182r3,16l77,210e" filled="f" strokeweight="0">
              <v:path arrowok="t" o:connecttype="custom" o:connectlocs="0,0;3175,10160;5080,17780;8255,25400;11430,33655;14605,43180;17780,50800;20955,59055;24130,66675;27305,74295;31115,84455;34290,92075;37465,100330;40640,107950;43815,115570;45720,125730;48895,133350" o:connectangles="0,0,0,0,0,0,0,0,0,0,0,0,0,0,0,0,0"/>
            </v:shape>
            <v:line id="Line 177" o:spid="_x0000_s1574" style="position:absolute;visibility:visible" from="2387,13023" to="2451,130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PKgP8UAAADcAAAADwAAAGRycy9kb3ducmV2LnhtbESPQWvCQBSE74X+h+UVvOlGUZumWaUU&#10;xfamqYEeH9nXZDH7NmRXjf++WxB6HGbmGyZfD7YVF+q9caxgOklAEFdOG64VHL+24xSED8gaW8ek&#10;4EYe1qvHhxwz7a58oEsRahEh7DNU0ITQZVL6qiGLfuI64uj9uN5iiLKvpe7xGuG2lbMkWUqLhuNC&#10;gx29N1SdirNVYPbL3eLzuXwp5WYXpt/pKTX2qNToaXh7BRFoCP/he/tDK5jN5/B3Jh4Bufo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PKgP8UAAADcAAAADwAAAAAAAAAA&#10;AAAAAAChAgAAZHJzL2Rvd25yZXYueG1sUEsFBgAAAAAEAAQA+QAAAJMDAAAAAA==&#10;" strokeweight="0"/>
            <v:shape id="Freeform 178" o:spid="_x0000_s1575" style="position:absolute;left:2451;top:13061;width:793;height:254;visibility:visible;mso-wrap-style:square;v-text-anchor:top" coordsize="125,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nVHL8UA&#10;AADcAAAADwAAAGRycy9kb3ducmV2LnhtbESPT2vCQBTE7wW/w/IKvRTdGP+0pK5SBKVHtbXnR/aZ&#10;xGbfJtlV12/fFQSPw8z8hpktgqnFmTpXWVYwHCQgiHOrKy4U/Hyv+u8gnEfWWFsmBVdysJj3nmaY&#10;aXvhLZ13vhARwi5DBaX3TSaly0sy6Aa2IY7ewXYGfZRdIXWHlwg3tUyTZCoNVhwXSmxoWVL+tzsZ&#10;BW1y3byuR8fQTpdvx31xMCFtf5V6eQ6fHyA8Bf8I39tfWkE6nsDtTDwCcv4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dUcvxQAAANwAAAAPAAAAAAAAAAAAAAAAAJgCAABkcnMv&#10;ZG93bnJldi54bWxQSwUGAAAAAAQABAD1AAAAigMAAAAA&#10;" path="m,l8,3r7,3l23,10r8,l38,13r8,3l54,16r7,3l72,22r7,l87,25r8,3l102,31r8,l118,34r7,6e" filled="f" strokeweight="0">
              <v:path arrowok="t" o:connecttype="custom" o:connectlocs="0,0;5080,1905;9525,3810;14605,6350;19685,6350;24130,8255;29210,10160;34290,10160;38735,12065;45720,13970;50165,13970;55245,15875;60325,17780;64770,19685;69850,19685;74930,21590;79375,25400" o:connectangles="0,0,0,0,0,0,0,0,0,0,0,0,0,0,0,0,0"/>
            </v:shape>
            <v:line id="Line 179" o:spid="_x0000_s1576" style="position:absolute;visibility:visible" from="3244,13315" to="3251,133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2yb08QAAADcAAAADwAAAGRycy9kb3ducmV2LnhtbESPQWvCQBSE7wX/w/IKvelGqWkaXUVE&#10;0d6sVfD4yL4mi9m3Ibtq/PduQehxmJlvmOm8s7W4UuuNYwXDQQKCuHDacKng8LPuZyB8QNZYOyYF&#10;d/Iwn/Vepphrd+Nvuu5DKSKEfY4KqhCaXEpfVGTRD1xDHL1f11oMUbal1C3eItzWcpQkqbRoOC5U&#10;2NCyouK8v1gFZpduxl8fx8+jXG3C8JSdM2MPSr29dosJiEBd+A8/21utYPSewt+ZeATk7A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TbJvTxAAAANwAAAAPAAAAAAAAAAAA&#10;AAAAAKECAABkcnMvZG93bnJldi54bWxQSwUGAAAAAAQABAD5AAAAkgMAAAAA&#10;" strokeweight="0"/>
            <v:shape id="Freeform 180" o:spid="_x0000_s1577" style="position:absolute;left:2984;top:13296;width:260;height:45;visibility:visible;mso-wrap-style:square;v-text-anchor:top" coordsize="41,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UFdksUA&#10;AADcAAAADwAAAGRycy9kb3ducmV2LnhtbESPQWvCQBSE74L/YXlCb7ppFNtG11AEaU/VWhF6e2Zf&#10;k9Ds27C71dhf7wqCx2FmvmHmeWcacSTna8sKHkcJCOLC6ppLBbuv1fAZhA/IGhvLpOBMHvJFvzfH&#10;TNsTf9JxG0oRIewzVFCF0GZS+qIig35kW+Lo/VhnMETpSqkdniLcNDJNkqk0WHNcqLClZUXF7/bP&#10;KEDvNvzxXa7240P98t+9aV6zVuph0L3OQATqwj18a79rBenkCa5n4hGQiw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QV2SxQAAANwAAAAPAAAAAAAAAAAAAAAAAJgCAABkcnMv&#10;ZG93bnJldi54bWxQSwUGAAAAAAQABAD1AAAAigMAAAAA&#10;" path="m41,7r-2,l36,7,34,3r-3,l29,3r-3,l23,3r-2,l18,3r-2,l13,,11,,8,,6,,3,,,e" filled="f" strokeweight="0">
              <v:path arrowok="t" o:connecttype="custom" o:connectlocs="26035,4445;24765,4445;22860,4445;21590,1905;19685,1905;18415,1905;16510,1905;14605,1905;13335,1905;11430,1905;10160,1905;8255,0;6985,0;5080,0;3810,0;1905,0;0,0" o:connectangles="0,0,0,0,0,0,0,0,0,0,0,0,0,0,0,0,0"/>
            </v:shape>
            <v:shape id="Freeform 181" o:spid="_x0000_s1578" style="position:absolute;left:2355;top:13182;width:629;height:114;visibility:visible;mso-wrap-style:square;v-text-anchor:top" coordsize="99,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RBko8IA&#10;AADcAAAADwAAAGRycy9kb3ducmV2LnhtbERPy4rCMBTdC/MP4Q64EU0tg0g1ShkUBBfja9Hltbm2&#10;xeam00Stf28WgsvDec+XnanFnVpXWVYwHkUgiHOrKy4UnI7r4RSE88gaa8uk4EkOlouv3hwTbR+8&#10;p/vBFyKEsEtQQel9k0jp8pIMupFtiAN3sa1BH2BbSN3iI4SbWsZRNJEGKw4NJTb0W1J+PdyMguyW&#10;xs2u3p//02y1+RsU2eS4zZTqf3fpDISnzn/Eb/dGK4h/wtpwJhwBuXg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pEGSjwgAAANwAAAAPAAAAAAAAAAAAAAAAAJgCAABkcnMvZG93&#10;bnJldi54bWxQSwUGAAAAAAQABAD1AAAAhwMAAAAA&#10;" path="m99,18l94,15r-7,l82,15,76,12r-7,l64,9r-8,l51,9,46,6r-8,l33,6,25,3r-5,l12,3,7,,,e" filled="f" strokeweight="0">
              <v:path arrowok="t" o:connecttype="custom" o:connectlocs="62865,11430;59690,9525;55245,9525;52070,9525;48260,7620;43815,7620;40640,5715;35560,5715;32385,5715;29210,3810;24130,3810;20955,3810;15875,1905;12700,1905;7620,1905;4445,0;0,0" o:connectangles="0,0,0,0,0,0,0,0,0,0,0,0,0,0,0,0,0"/>
            </v:shape>
            <v:line id="Line 182" o:spid="_x0000_s1579" style="position:absolute;flip:x y;visibility:visible" from="2286,13125" to="2355,131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E6wbsMAAADcAAAADwAAAGRycy9kb3ducmV2LnhtbESPQWsCMRSE74X+h/AEL0Wz1WLtapQi&#10;WsRbV70/Nq+bxeRlSVJd/31TKPQ4zMw3zHLdOyuuFGLrWcHzuABBXHvdcqPgdNyN5iBiQtZoPZOC&#10;O0VYrx4fllhqf+NPulapERnCsUQFJqWulDLWhhzGse+Is/flg8OUZWikDnjLcGflpChm0mHLecFg&#10;RxtD9aX6dgqmr+fj/mKfzGEXndl+2KqehbtSw0H/vgCRqE//4b/2XiuYvLzB75l8BOTq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ROsG7DAAAA3AAAAA8AAAAAAAAAAAAA&#10;AAAAoQIAAGRycy9kb3ducmV2LnhtbFBLBQYAAAAABAAEAPkAAACRAwAAAAA=&#10;" strokeweight="0"/>
            <v:shape id="Freeform 183" o:spid="_x0000_s1580" style="position:absolute;left:1835;top:11728;width:451;height:1397;visibility:visible;mso-wrap-style:square;v-text-anchor:top" coordsize="71,2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FBAbMMA&#10;AADcAAAADwAAAGRycy9kb3ducmV2LnhtbERPW2vCMBR+H/gfwhH2NtO5eVlnFHEIE0Ro1fez5tgU&#10;m5PaZLb798vDYI8f332x6m0t7tT6yrGC51ECgrhwuuJSwem4fZqD8AFZY+2YFPyQh9Vy8LDAVLuO&#10;M7rnoRQxhH2KCkwITSqlLwxZ9CPXEEfu4lqLIcK2lLrFLobbWo6TZCotVhwbDDa0MVRc82+r4PW8&#10;Lbrma36b5fvdS3Y5vJUfJij1OOzX7yAC9eFf/Of+1ArGkzg/nolHQC5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FBAbMMAAADcAAAADwAAAAAAAAAAAAAAAACYAgAAZHJzL2Rv&#10;d25yZXYueG1sUEsFBgAAAAAEAAQA9QAAAIgDAAAAAA==&#10;" path="m71,220l66,207,61,195,53,179,48,167,43,155,38,139,33,127,28,115,23,99,18,87,15,71,10,59,7,44,5,28,2,13,,e" filled="f" strokeweight="0">
              <v:path arrowok="t" o:connecttype="custom" o:connectlocs="45085,139700;41910,131445;38735,123825;33655,113665;30480,106045;27305,98425;24130,88265;20955,80645;17780,73025;14605,62865;11430,55245;9525,45085;6350,37465;4445,27940;3175,17780;1270,8255;0,0" o:connectangles="0,0,0,0,0,0,0,0,0,0,0,0,0,0,0,0,0"/>
            </v:shape>
            <v:shape id="Freeform 184" o:spid="_x0000_s1581" style="position:absolute;left:1835;top:11690;width:63;height:38;visibility:visible;mso-wrap-style:square;v-text-anchor:top" coordsize="10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sliysUA&#10;AADcAAAADwAAAGRycy9kb3ducmV2LnhtbESPQWvCQBSE7wX/w/KE3pqNAVuJriJisRR6aMwlt2f2&#10;mQSzb8Pu1qT/vlso9DjMzDfMZjeZXtzJ+c6ygkWSgiCure64UVCeX59WIHxA1thbJgXf5GG3nT1s&#10;MNd25E+6F6EREcI+RwVtCEMupa9bMugTOxBH72qdwRCla6R2OEa46WWWps/SYMdxocWBDi3Vt+LL&#10;KNh3F0lHermdRtOUw/tH5TKqlHqcT/s1iEBT+A//td+0gmy5gN8z8QjI7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6yWLKxQAAANwAAAAPAAAAAAAAAAAAAAAAAJgCAABkcnMv&#10;ZG93bnJldi54bWxQSwUGAAAAAAQABAD1AAAAigMAAAAA&#10;" path="m,6l,3r2,l2,,5,,7,r3,e" filled="f" strokeweight="0">
              <v:path arrowok="t" o:connecttype="custom" o:connectlocs="0,3810;0,1905;0,1905;0,1905;0,1905;1270,1905;1270,0;1270,0;3175,0;3175,0;3175,0;4445,0;4445,0;4445,0;6350,0;6350,0;6350,0" o:connectangles="0,0,0,0,0,0,0,0,0,0,0,0,0,0,0,0,0"/>
            </v:shape>
          </v:group>
        </w:pict>
      </w:r>
    </w:p>
    <w:p w:rsidR="005679EE" w:rsidRDefault="005679EE" w:rsidP="00D3520D"/>
    <w:p w:rsidR="005679EE" w:rsidRDefault="005679EE" w:rsidP="00D3520D"/>
    <w:p w:rsidR="005679EE" w:rsidRDefault="005679EE" w:rsidP="00D3520D"/>
    <w:p w:rsidR="005679EE" w:rsidRDefault="005679EE" w:rsidP="00D3520D"/>
    <w:p w:rsidR="005679EE" w:rsidRDefault="005679EE" w:rsidP="00D3520D"/>
    <w:p w:rsidR="005679EE" w:rsidRDefault="005679EE" w:rsidP="00D3520D">
      <w:pPr>
        <w:sectPr w:rsidR="005679EE" w:rsidSect="00A84970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5679EE" w:rsidRPr="006C7BD9" w:rsidRDefault="005679EE">
      <w:pPr>
        <w:rPr>
          <w:rFonts w:ascii="Calibri" w:hAnsi="Calibri"/>
          <w:sz w:val="22"/>
          <w:szCs w:val="22"/>
        </w:rPr>
      </w:pPr>
    </w:p>
    <w:sectPr w:rsidR="005679EE" w:rsidRPr="006C7BD9" w:rsidSect="00A84970">
      <w:type w:val="continuous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679EE" w:rsidRDefault="005679EE" w:rsidP="00D3520D">
      <w:r>
        <w:separator/>
      </w:r>
    </w:p>
  </w:endnote>
  <w:endnote w:type="continuationSeparator" w:id="0">
    <w:p w:rsidR="005679EE" w:rsidRDefault="005679EE" w:rsidP="00D3520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679EE" w:rsidRDefault="005679EE" w:rsidP="00D3520D">
      <w:r>
        <w:separator/>
      </w:r>
    </w:p>
  </w:footnote>
  <w:footnote w:type="continuationSeparator" w:id="0">
    <w:p w:rsidR="005679EE" w:rsidRDefault="005679EE" w:rsidP="00D3520D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04565C3"/>
    <w:multiLevelType w:val="hybridMultilevel"/>
    <w:tmpl w:val="64BAADE0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2D782261"/>
    <w:multiLevelType w:val="hybridMultilevel"/>
    <w:tmpl w:val="57FA84B2"/>
    <w:lvl w:ilvl="0" w:tplc="BCF0BD72">
      <w:start w:val="1"/>
      <w:numFmt w:val="decimal"/>
      <w:lvlText w:val="%1-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4855399A"/>
    <w:multiLevelType w:val="hybridMultilevel"/>
    <w:tmpl w:val="9F1A19BA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640D23ED"/>
    <w:multiLevelType w:val="hybridMultilevel"/>
    <w:tmpl w:val="DCF8AEF0"/>
    <w:lvl w:ilvl="0" w:tplc="DB66726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35544A02" w:tentative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9BA243B8" w:tentative="1">
      <w:start w:val="1"/>
      <w:numFmt w:val="decimal"/>
      <w:lvlText w:val="%3)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37D8B17A" w:tentative="1">
      <w:start w:val="1"/>
      <w:numFmt w:val="decimal"/>
      <w:lvlText w:val="%4)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1A78D4C8" w:tentative="1">
      <w:start w:val="1"/>
      <w:numFmt w:val="decimal"/>
      <w:lvlText w:val="%5)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B06A40CE" w:tentative="1">
      <w:start w:val="1"/>
      <w:numFmt w:val="decimal"/>
      <w:lvlText w:val="%6)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9D0C5A94" w:tentative="1">
      <w:start w:val="1"/>
      <w:numFmt w:val="decimal"/>
      <w:lvlText w:val="%7)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6DCCC92C" w:tentative="1">
      <w:start w:val="1"/>
      <w:numFmt w:val="decimal"/>
      <w:lvlText w:val="%8)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2EE8CB6E" w:tentative="1">
      <w:start w:val="1"/>
      <w:numFmt w:val="decimal"/>
      <w:lvlText w:val="%9)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">
    <w:nsid w:val="6B9A460C"/>
    <w:multiLevelType w:val="hybridMultilevel"/>
    <w:tmpl w:val="768668E0"/>
    <w:lvl w:ilvl="0" w:tplc="A0AECE34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b/>
        <w:sz w:val="24"/>
      </w:rPr>
    </w:lvl>
    <w:lvl w:ilvl="1" w:tplc="041F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4"/>
  </w:num>
  <w:num w:numId="4">
    <w:abstractNumId w:val="3"/>
  </w:num>
  <w:num w:numId="5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defaultTabStop w:val="708"/>
  <w:hyphenationZone w:val="425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A114C9"/>
    <w:rsid w:val="00017C54"/>
    <w:rsid w:val="0009549E"/>
    <w:rsid w:val="00255608"/>
    <w:rsid w:val="00261A52"/>
    <w:rsid w:val="002C387D"/>
    <w:rsid w:val="0035099B"/>
    <w:rsid w:val="00373762"/>
    <w:rsid w:val="00404BAE"/>
    <w:rsid w:val="00424D8B"/>
    <w:rsid w:val="004305A4"/>
    <w:rsid w:val="0043485E"/>
    <w:rsid w:val="005679EE"/>
    <w:rsid w:val="006034B9"/>
    <w:rsid w:val="00614A39"/>
    <w:rsid w:val="0062148D"/>
    <w:rsid w:val="00657559"/>
    <w:rsid w:val="006C181F"/>
    <w:rsid w:val="006C7BD9"/>
    <w:rsid w:val="007F0C7A"/>
    <w:rsid w:val="00842206"/>
    <w:rsid w:val="008B4802"/>
    <w:rsid w:val="009330C8"/>
    <w:rsid w:val="00962758"/>
    <w:rsid w:val="00966B63"/>
    <w:rsid w:val="009B733C"/>
    <w:rsid w:val="009E2E35"/>
    <w:rsid w:val="00A114C9"/>
    <w:rsid w:val="00A721DD"/>
    <w:rsid w:val="00A84970"/>
    <w:rsid w:val="00AA75FB"/>
    <w:rsid w:val="00B65939"/>
    <w:rsid w:val="00BA142B"/>
    <w:rsid w:val="00C60702"/>
    <w:rsid w:val="00CF54B7"/>
    <w:rsid w:val="00D20930"/>
    <w:rsid w:val="00D316B2"/>
    <w:rsid w:val="00D34BC7"/>
    <w:rsid w:val="00D3520D"/>
    <w:rsid w:val="00D634A8"/>
    <w:rsid w:val="00D639E1"/>
    <w:rsid w:val="00DB747F"/>
    <w:rsid w:val="00DD0737"/>
    <w:rsid w:val="00DD41E9"/>
    <w:rsid w:val="00DD6EC2"/>
    <w:rsid w:val="00E2039D"/>
    <w:rsid w:val="00F009E6"/>
    <w:rsid w:val="00FB4FC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58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114C9"/>
    <w:rPr>
      <w:rFonts w:ascii="Times New Roman" w:eastAsia="Times New Roman" w:hAnsi="Times New Roman"/>
      <w:sz w:val="24"/>
      <w:szCs w:val="24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6C7BD9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6C7BD9"/>
    <w:rPr>
      <w:rFonts w:ascii="Tahoma" w:hAnsi="Tahoma" w:cs="Tahoma"/>
      <w:sz w:val="16"/>
      <w:szCs w:val="16"/>
      <w:lang w:eastAsia="tr-TR"/>
    </w:rPr>
  </w:style>
  <w:style w:type="paragraph" w:styleId="ListParagraph">
    <w:name w:val="List Paragraph"/>
    <w:basedOn w:val="Normal"/>
    <w:uiPriority w:val="99"/>
    <w:qFormat/>
    <w:rsid w:val="006C7BD9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styleId="Header">
    <w:name w:val="header"/>
    <w:basedOn w:val="Normal"/>
    <w:link w:val="HeaderChar"/>
    <w:uiPriority w:val="99"/>
    <w:semiHidden/>
    <w:rsid w:val="00D3520D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locked/>
    <w:rsid w:val="00D3520D"/>
    <w:rPr>
      <w:rFonts w:ascii="Times New Roman" w:hAnsi="Times New Roman" w:cs="Times New Roman"/>
      <w:sz w:val="24"/>
      <w:szCs w:val="24"/>
      <w:lang w:eastAsia="tr-TR"/>
    </w:rPr>
  </w:style>
  <w:style w:type="paragraph" w:styleId="Footer">
    <w:name w:val="footer"/>
    <w:basedOn w:val="Normal"/>
    <w:link w:val="FooterChar"/>
    <w:uiPriority w:val="99"/>
    <w:semiHidden/>
    <w:rsid w:val="00D3520D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locked/>
    <w:rsid w:val="00D3520D"/>
    <w:rPr>
      <w:rFonts w:ascii="Times New Roman" w:hAnsi="Times New Roman" w:cs="Times New Roman"/>
      <w:sz w:val="24"/>
      <w:szCs w:val="24"/>
      <w:lang w:eastAsia="tr-TR"/>
    </w:rPr>
  </w:style>
  <w:style w:type="paragraph" w:styleId="NoSpacing">
    <w:name w:val="No Spacing"/>
    <w:uiPriority w:val="99"/>
    <w:qFormat/>
    <w:rsid w:val="00DD0737"/>
    <w:rPr>
      <w:lang w:eastAsia="en-US"/>
    </w:rPr>
  </w:style>
  <w:style w:type="character" w:styleId="Hyperlink">
    <w:name w:val="Hyperlink"/>
    <w:basedOn w:val="DefaultParagraphFont"/>
    <w:uiPriority w:val="99"/>
    <w:rsid w:val="00DD0737"/>
    <w:rPr>
      <w:rFonts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6.jpeg"/><Relationship Id="rId18" Type="http://schemas.openxmlformats.org/officeDocument/2006/relationships/image" Target="media/image9.png"/><Relationship Id="rId3" Type="http://schemas.openxmlformats.org/officeDocument/2006/relationships/settings" Target="settings.xml"/><Relationship Id="rId21" Type="http://schemas.openxmlformats.org/officeDocument/2006/relationships/oleObject" Target="embeddings/oleObject3.bin"/><Relationship Id="rId7" Type="http://schemas.openxmlformats.org/officeDocument/2006/relationships/image" Target="media/image1.jpeg"/><Relationship Id="rId12" Type="http://schemas.openxmlformats.org/officeDocument/2006/relationships/hyperlink" Target="http://www.ucuztatilyeri.net/wp-content/uploads/2009/07/7.jpg" TargetMode="External"/><Relationship Id="rId17" Type="http://schemas.openxmlformats.org/officeDocument/2006/relationships/oleObject" Target="embeddings/oleObject1.bin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0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hyperlink" Target="http://www.sorubak.com" TargetMode="External"/><Relationship Id="rId23" Type="http://schemas.openxmlformats.org/officeDocument/2006/relationships/oleObject" Target="embeddings/oleObject4.bin"/><Relationship Id="rId10" Type="http://schemas.openxmlformats.org/officeDocument/2006/relationships/image" Target="media/image4.jpeg"/><Relationship Id="rId19" Type="http://schemas.openxmlformats.org/officeDocument/2006/relationships/oleObject" Target="embeddings/oleObject2.bin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7.png"/><Relationship Id="rId22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</TotalTime>
  <Pages>2</Pages>
  <Words>532</Words>
  <Characters>3034</Characters>
  <Application>Microsoft Office Outlook</Application>
  <DocSecurity>0</DocSecurity>
  <Lines>0</Lines>
  <Paragraphs>0</Paragraphs>
  <ScaleCrop>false</ScaleCrop>
  <Company>Acer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>www.sorubak.com;</dc:subject>
  <dc:creator>www.sorubak.com; Valued Acer Customer</dc:creator>
  <cp:keywords>www.sorubak.com</cp:keywords>
  <dc:description>www.sorubak.com;</dc:description>
  <cp:lastModifiedBy>edanur</cp:lastModifiedBy>
  <cp:revision>4</cp:revision>
  <dcterms:created xsi:type="dcterms:W3CDTF">2014-11-10T09:10:00Z</dcterms:created>
  <dcterms:modified xsi:type="dcterms:W3CDTF">2014-11-17T17:57:00Z</dcterms:modified>
  <cp:category>www.sorubak.com</cp:category>
</cp:coreProperties>
</file>