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E5" w:rsidRDefault="000705E5">
      <w:r>
        <w:rPr>
          <w:noProof/>
          <w:lang w:eastAsia="tr-TR"/>
        </w:rPr>
        <w:pict>
          <v:roundrect id="Yuvarlatılmış Dikdörtgen 1" o:spid="_x0000_s1026" style="position:absolute;margin-left:-18.75pt;margin-top:-14.25pt;width:553.5pt;height:60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" fillcolor="#ff9" strokecolor="#4f81bd" strokeweight="2pt">
            <v:textbox>
              <w:txbxContent>
                <w:p w:rsidR="000705E5" w:rsidRPr="008C08C2" w:rsidRDefault="000705E5" w:rsidP="008C08C2">
                  <w:pPr>
                    <w:pStyle w:val="NoSpacing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t xml:space="preserve">ADI:                      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</w:t>
                  </w: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2014-2015 EĞİTİM ÖĞRETİM YILI ATATÜRK ORTAOKULU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</w:t>
                  </w: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t>NOT:</w:t>
                  </w: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 xml:space="preserve">SOYADI:       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</w:t>
                  </w: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t>5.SINIF SOSYAL BİLGİLER 1.DÖNEM 1.SINAVI</w:t>
                  </w:r>
                  <w:r w:rsidRPr="008C08C2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SINIFI/NO:</w:t>
                  </w:r>
                </w:p>
              </w:txbxContent>
            </v:textbox>
          </v:roundrect>
        </w:pict>
      </w:r>
      <w:r>
        <w:t xml:space="preserve">   </w:t>
      </w:r>
    </w:p>
    <w:p w:rsidR="000705E5" w:rsidRDefault="000705E5"/>
    <w:p w:rsidR="000705E5" w:rsidRPr="004A5B63" w:rsidRDefault="000705E5" w:rsidP="004A5B63">
      <w:pPr>
        <w:jc w:val="center"/>
        <w:rPr>
          <w:rFonts w:ascii="Segoe UI" w:hAnsi="Segoe UI" w:cs="Segoe UI"/>
          <w:b/>
        </w:rPr>
      </w:pPr>
      <w:r w:rsidRPr="004A5B63">
        <w:rPr>
          <w:rFonts w:ascii="Segoe UI" w:hAnsi="Segoe UI" w:cs="Segoe UI"/>
          <w:b/>
        </w:rPr>
        <w:t>Aşağıda verilen açıklamaları uygun kavramlarla eşleştiriniz.</w:t>
      </w:r>
      <w:r>
        <w:rPr>
          <w:rFonts w:ascii="Segoe UI" w:hAnsi="Segoe UI" w:cs="Segoe UI"/>
          <w:b/>
        </w:rPr>
        <w:br/>
        <w:t>(  Bu bölümdeki sorular 4 puandır.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7587"/>
        <w:gridCol w:w="2278"/>
      </w:tblGrid>
      <w:tr w:rsidR="000705E5" w:rsidRPr="000D6624" w:rsidTr="000D6624">
        <w:tc>
          <w:tcPr>
            <w:tcW w:w="817" w:type="dxa"/>
          </w:tcPr>
          <w:p w:rsidR="000705E5" w:rsidRPr="000D6624" w:rsidRDefault="000705E5" w:rsidP="000D6624">
            <w:pPr>
              <w:pStyle w:val="NoSpacing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587" w:type="dxa"/>
            <w:shd w:val="clear" w:color="auto" w:fill="CCFFCC"/>
          </w:tcPr>
          <w:p w:rsidR="000705E5" w:rsidRPr="000D6624" w:rsidRDefault="000705E5" w:rsidP="000D6624">
            <w:pPr>
              <w:pStyle w:val="NoSpacing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Açıklama</w:t>
            </w:r>
          </w:p>
          <w:p w:rsidR="000705E5" w:rsidRPr="000D6624" w:rsidRDefault="000705E5" w:rsidP="000D6624">
            <w:pPr>
              <w:pStyle w:val="NoSpacing"/>
              <w:jc w:val="center"/>
              <w:rPr>
                <w:rFonts w:ascii="Segoe UI" w:hAnsi="Segoe UI" w:cs="Segoe UI"/>
                <w:b/>
              </w:rPr>
            </w:pPr>
          </w:p>
        </w:tc>
        <w:tc>
          <w:tcPr>
            <w:tcW w:w="2278" w:type="dxa"/>
            <w:shd w:val="clear" w:color="auto" w:fill="CCFFCC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Kavram</w:t>
            </w:r>
          </w:p>
        </w:tc>
      </w:tr>
      <w:tr w:rsidR="000705E5" w:rsidRPr="000D6624" w:rsidTr="000D6624">
        <w:tc>
          <w:tcPr>
            <w:tcW w:w="81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0D6624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</w:p>
        </w:tc>
        <w:tc>
          <w:tcPr>
            <w:tcW w:w="758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Ortak bir amacı olan insanların bir araya gelmesiyle oluşan topluluktur.</w:t>
            </w:r>
          </w:p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</w:p>
        </w:tc>
        <w:tc>
          <w:tcPr>
            <w:tcW w:w="2278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Kültür</w:t>
            </w:r>
          </w:p>
        </w:tc>
      </w:tr>
      <w:tr w:rsidR="000705E5" w:rsidRPr="000D6624" w:rsidTr="000D6624">
        <w:tc>
          <w:tcPr>
            <w:tcW w:w="81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0D662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</w:p>
        </w:tc>
        <w:tc>
          <w:tcPr>
            <w:tcW w:w="758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Bir gruba üye olan bireylerin üstlendiği rolün gereklerini yerine getirmesidir.</w:t>
            </w:r>
          </w:p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</w:p>
        </w:tc>
        <w:tc>
          <w:tcPr>
            <w:tcW w:w="2278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Doğal Varlık</w:t>
            </w:r>
          </w:p>
        </w:tc>
      </w:tr>
      <w:tr w:rsidR="000705E5" w:rsidRPr="000D6624" w:rsidTr="000D6624">
        <w:tc>
          <w:tcPr>
            <w:tcW w:w="81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0D6624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</w:p>
        </w:tc>
        <w:tc>
          <w:tcPr>
            <w:tcW w:w="758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Doğada insan eli değmeden oluşan ve gezilip görülebilecek özelliği olan unsurlara verilen addır.</w:t>
            </w:r>
          </w:p>
        </w:tc>
        <w:tc>
          <w:tcPr>
            <w:tcW w:w="2278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Sorumluluk</w:t>
            </w:r>
          </w:p>
        </w:tc>
      </w:tr>
      <w:tr w:rsidR="000705E5" w:rsidRPr="000D6624" w:rsidTr="000D6624">
        <w:tc>
          <w:tcPr>
            <w:tcW w:w="81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0D6624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</w:p>
        </w:tc>
        <w:tc>
          <w:tcPr>
            <w:tcW w:w="758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Geçmiş uygarlıklardan bugüne kadar kalan din, bilim, düşünce, sanat, edebiyat ve mimari gibi alanlarda ortaya konan eserlerdir.</w:t>
            </w:r>
          </w:p>
        </w:tc>
        <w:tc>
          <w:tcPr>
            <w:tcW w:w="2278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Grup</w:t>
            </w:r>
          </w:p>
        </w:tc>
      </w:tr>
      <w:tr w:rsidR="000705E5" w:rsidRPr="000D6624" w:rsidTr="000D6624">
        <w:tc>
          <w:tcPr>
            <w:tcW w:w="81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  <w:b/>
                <w:sz w:val="20"/>
                <w:szCs w:val="20"/>
              </w:rPr>
            </w:pPr>
            <w:r w:rsidRPr="000D6624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</w:tc>
        <w:tc>
          <w:tcPr>
            <w:tcW w:w="7587" w:type="dxa"/>
          </w:tcPr>
          <w:p w:rsidR="000705E5" w:rsidRPr="000D6624" w:rsidRDefault="000705E5" w:rsidP="007C0ED7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Bir toplumun tarihi gelişme süreci içinde meydana getirdiği maddi ve manevi değerlerin bütünüdür.</w:t>
            </w:r>
          </w:p>
        </w:tc>
        <w:tc>
          <w:tcPr>
            <w:tcW w:w="2278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>Tarih Eser</w:t>
            </w:r>
          </w:p>
        </w:tc>
      </w:tr>
    </w:tbl>
    <w:p w:rsidR="000705E5" w:rsidRDefault="000705E5"/>
    <w:p w:rsidR="000705E5" w:rsidRPr="007B33AE" w:rsidRDefault="000705E5" w:rsidP="002060FF">
      <w:pPr>
        <w:jc w:val="center"/>
        <w:rPr>
          <w:rFonts w:ascii="Segoe UI" w:hAnsi="Segoe UI" w:cs="Segoe UI"/>
          <w:b/>
        </w:rPr>
      </w:pPr>
      <w:r w:rsidRPr="007B33AE">
        <w:rPr>
          <w:rFonts w:ascii="Segoe UI" w:hAnsi="Segoe UI" w:cs="Segoe UI"/>
          <w:b/>
        </w:rPr>
        <w:t>Aşağıda verilen kelimelerden sadece doğru olanlarını uygun boşluklara yerleştiriniz.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0705E5" w:rsidRPr="000D6624" w:rsidTr="000D6624">
        <w:tc>
          <w:tcPr>
            <w:tcW w:w="1767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UNICEF</w:t>
            </w:r>
          </w:p>
        </w:tc>
        <w:tc>
          <w:tcPr>
            <w:tcW w:w="1767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HAK</w:t>
            </w:r>
          </w:p>
        </w:tc>
        <w:tc>
          <w:tcPr>
            <w:tcW w:w="1768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ROL</w:t>
            </w:r>
          </w:p>
        </w:tc>
        <w:tc>
          <w:tcPr>
            <w:tcW w:w="1768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KALABALIK</w:t>
            </w:r>
          </w:p>
        </w:tc>
        <w:tc>
          <w:tcPr>
            <w:tcW w:w="1768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KURUM</w:t>
            </w:r>
          </w:p>
        </w:tc>
        <w:tc>
          <w:tcPr>
            <w:tcW w:w="1768" w:type="dxa"/>
            <w:shd w:val="clear" w:color="auto" w:fill="FFCCFF"/>
          </w:tcPr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GÖREV</w:t>
            </w:r>
          </w:p>
          <w:p w:rsidR="000705E5" w:rsidRPr="000D6624" w:rsidRDefault="000705E5" w:rsidP="000D6624">
            <w:pPr>
              <w:spacing w:after="0" w:line="240" w:lineRule="auto"/>
              <w:jc w:val="center"/>
              <w:rPr>
                <w:rFonts w:ascii="Segoe UI" w:hAnsi="Segoe UI" w:cs="Segoe UI"/>
                <w:b/>
              </w:rPr>
            </w:pPr>
          </w:p>
        </w:tc>
      </w:tr>
    </w:tbl>
    <w:p w:rsidR="000705E5" w:rsidRPr="00C4772D" w:rsidRDefault="000705E5" w:rsidP="00C4772D">
      <w:pPr>
        <w:jc w:val="center"/>
        <w:rPr>
          <w:rFonts w:ascii="Segoe UI" w:hAnsi="Segoe UI" w:cs="Segoe UI"/>
          <w:b/>
        </w:rPr>
      </w:pPr>
      <w:r w:rsidRPr="00C4772D">
        <w:rPr>
          <w:rFonts w:ascii="Segoe UI" w:hAnsi="Segoe UI" w:cs="Segoe UI"/>
          <w:b/>
        </w:rPr>
        <w:t>( Bu bölümdeki sorular 3 puandır.)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6"/>
      </w:tblGrid>
      <w:tr w:rsidR="000705E5" w:rsidRPr="000D6624" w:rsidTr="000D6624">
        <w:tc>
          <w:tcPr>
            <w:tcW w:w="10606" w:type="dxa"/>
          </w:tcPr>
          <w:p w:rsidR="000705E5" w:rsidRPr="000D6624" w:rsidRDefault="000705E5" w:rsidP="005D022F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  <w:b/>
              </w:rPr>
              <w:t>6-</w:t>
            </w:r>
            <w:r w:rsidRPr="000D6624">
              <w:rPr>
                <w:rFonts w:ascii="Segoe UI" w:hAnsi="Segoe UI" w:cs="Segoe UI"/>
              </w:rPr>
              <w:t xml:space="preserve"> Toplumsal bir görevi yerine getirmek için kanunlarla kurulmuş olan uzun süreli gruplara ……………….. denir.</w:t>
            </w:r>
          </w:p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0705E5" w:rsidRPr="000D6624" w:rsidTr="000D6624">
        <w:tc>
          <w:tcPr>
            <w:tcW w:w="10606" w:type="dxa"/>
          </w:tcPr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  <w:b/>
                <w:bCs/>
              </w:rPr>
              <w:t>7-</w:t>
            </w:r>
            <w:r w:rsidRPr="000D6624">
              <w:rPr>
                <w:rFonts w:ascii="Segoe UI" w:hAnsi="Segoe UI" w:cs="Segoe UI"/>
                <w:bCs/>
              </w:rPr>
              <w:t xml:space="preserve"> ………………………. ortak bir amacı olmadan rastlantı sonucu bir araya gelen kişilere denir.</w:t>
            </w:r>
            <w:r w:rsidRPr="000D6624">
              <w:rPr>
                <w:rFonts w:ascii="Segoe UI" w:hAnsi="Segoe UI" w:cs="Segoe UI"/>
              </w:rPr>
              <w:t xml:space="preserve"> </w:t>
            </w:r>
            <w:r w:rsidRPr="000D6624">
              <w:rPr>
                <w:rFonts w:ascii="Segoe UI" w:hAnsi="Segoe UI" w:cs="Segoe UI"/>
              </w:rPr>
              <w:br/>
            </w:r>
          </w:p>
        </w:tc>
      </w:tr>
      <w:tr w:rsidR="000705E5" w:rsidRPr="000D6624" w:rsidTr="000D6624">
        <w:tc>
          <w:tcPr>
            <w:tcW w:w="10606" w:type="dxa"/>
          </w:tcPr>
          <w:p w:rsidR="000705E5" w:rsidRPr="000D6624" w:rsidRDefault="000705E5" w:rsidP="005D022F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  <w:b/>
              </w:rPr>
              <w:t>8-</w:t>
            </w:r>
            <w:r w:rsidRPr="000D6624">
              <w:rPr>
                <w:rFonts w:ascii="Segoe UI" w:hAnsi="Segoe UI" w:cs="Segoe UI"/>
              </w:rPr>
              <w:t xml:space="preserve"> Bir grup etkinliğinde yer alan bireylerin üstlendikleri görevlere </w:t>
            </w:r>
            <w:r w:rsidRPr="000D6624">
              <w:rPr>
                <w:rFonts w:ascii="Segoe UI" w:hAnsi="Segoe UI" w:cs="Segoe UI"/>
                <w:b/>
                <w:bCs/>
              </w:rPr>
              <w:t xml:space="preserve">…………………. </w:t>
            </w:r>
            <w:r w:rsidRPr="000D6624">
              <w:rPr>
                <w:rFonts w:ascii="Segoe UI" w:hAnsi="Segoe UI" w:cs="Segoe UI"/>
              </w:rPr>
              <w:t>denir.</w:t>
            </w:r>
          </w:p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0705E5" w:rsidRPr="000D6624" w:rsidTr="000D6624">
        <w:tc>
          <w:tcPr>
            <w:tcW w:w="10606" w:type="dxa"/>
          </w:tcPr>
          <w:p w:rsidR="000705E5" w:rsidRPr="000D6624" w:rsidRDefault="000705E5" w:rsidP="005D022F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  <w:b/>
              </w:rPr>
              <w:t>9-</w:t>
            </w:r>
            <w:r w:rsidRPr="000D6624">
              <w:rPr>
                <w:rFonts w:ascii="Segoe UI" w:hAnsi="Segoe UI" w:cs="Segoe UI"/>
              </w:rPr>
              <w:t xml:space="preserve"> ……………… bir gruba dâhil olan bireylerin neleri yapabileceklerini gösterir.</w:t>
            </w:r>
          </w:p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  <w:tr w:rsidR="000705E5" w:rsidRPr="000D6624" w:rsidTr="000D6624">
        <w:tc>
          <w:tcPr>
            <w:tcW w:w="10606" w:type="dxa"/>
          </w:tcPr>
          <w:p w:rsidR="000705E5" w:rsidRPr="000D6624" w:rsidRDefault="000705E5" w:rsidP="005D022F">
            <w:pPr>
              <w:pStyle w:val="NoSpacing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  <w:b/>
              </w:rPr>
              <w:t>10</w:t>
            </w:r>
            <w:r w:rsidRPr="000D6624">
              <w:rPr>
                <w:rFonts w:ascii="Segoe UI" w:hAnsi="Segoe UI" w:cs="Segoe UI"/>
              </w:rPr>
              <w:t>- Çocuk haklarının korunması amacıyla …………………………. kurulmuştur.</w:t>
            </w:r>
          </w:p>
          <w:p w:rsidR="000705E5" w:rsidRPr="000D6624" w:rsidRDefault="000705E5" w:rsidP="000D6624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:rsidR="000705E5" w:rsidRDefault="000705E5" w:rsidP="00A95731">
      <w:pPr>
        <w:pStyle w:val="NoSpacing"/>
        <w:rPr>
          <w:rFonts w:ascii="Segoe UI" w:hAnsi="Segoe UI" w:cs="Segoe UI"/>
          <w:sz w:val="20"/>
          <w:szCs w:val="20"/>
        </w:rPr>
      </w:pPr>
    </w:p>
    <w:p w:rsidR="000705E5" w:rsidRDefault="000705E5" w:rsidP="00A95731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noProof/>
          <w:lang w:eastAsia="tr-TR"/>
        </w:rPr>
        <w:pict>
          <v:roundrect id="Yuvarlatılmış Dikdörtgen 4" o:spid="_x0000_s1027" style="position:absolute;margin-left:.75pt;margin-top:10.9pt;width:529.5pt;height:211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" strokecolor="#8064a2" strokeweight="2pt">
            <v:textbox>
              <w:txbxContent>
                <w:p w:rsidR="000705E5" w:rsidRDefault="000705E5" w:rsidP="007B33AE">
                  <w:pPr>
                    <w:pStyle w:val="NoSpacing"/>
                    <w:jc w:val="center"/>
                    <w:rPr>
                      <w:rFonts w:ascii="Segoe UI" w:hAnsi="Segoe UI" w:cs="Segoe UI"/>
                      <w:b/>
                    </w:rPr>
                  </w:pPr>
                  <w:r>
                    <w:rPr>
                      <w:rFonts w:ascii="Segoe UI" w:hAnsi="Segoe UI" w:cs="Segoe UI"/>
                      <w:b/>
                    </w:rPr>
                    <w:t xml:space="preserve"> ( Bu bölümdeki sorular 3 puandır. )</w:t>
                  </w:r>
                </w:p>
                <w:p w:rsidR="000705E5" w:rsidRPr="005D022F" w:rsidRDefault="000705E5" w:rsidP="007B33AE">
                  <w:pPr>
                    <w:pStyle w:val="NoSpacing"/>
                    <w:jc w:val="center"/>
                    <w:rPr>
                      <w:rFonts w:ascii="Segoe UI" w:hAnsi="Segoe UI" w:cs="Segoe UI"/>
                      <w:b/>
                    </w:rPr>
                  </w:pPr>
                  <w:r w:rsidRPr="005D022F">
                    <w:rPr>
                      <w:rFonts w:ascii="Segoe UI" w:hAnsi="Segoe UI" w:cs="Segoe UI"/>
                      <w:b/>
                    </w:rPr>
                    <w:t>Aşağıda verilen ifadelerin yanına doğru ise D, yanlış ise Y yazınız.</w:t>
                  </w:r>
                </w:p>
                <w:p w:rsidR="000705E5" w:rsidRPr="005D022F" w:rsidRDefault="000705E5" w:rsidP="007B33AE">
                  <w:pPr>
                    <w:pStyle w:val="NoSpacing"/>
                    <w:jc w:val="center"/>
                    <w:rPr>
                      <w:rFonts w:ascii="Segoe UI" w:hAnsi="Segoe UI" w:cs="Segoe UI"/>
                      <w:b/>
                    </w:rPr>
                  </w:pPr>
                </w:p>
                <w:p w:rsidR="000705E5" w:rsidRPr="007B33AE" w:rsidRDefault="000705E5" w:rsidP="007B33AE">
                  <w:pPr>
                    <w:pStyle w:val="NoSpacing"/>
                    <w:rPr>
                      <w:rFonts w:ascii="Segoe UI" w:hAnsi="Segoe UI" w:cs="Segoe UI"/>
                    </w:rPr>
                  </w:pPr>
                  <w:r w:rsidRPr="007B33AE">
                    <w:rPr>
                      <w:rFonts w:ascii="Segoe UI" w:hAnsi="Segoe UI" w:cs="Segoe UI"/>
                      <w:b/>
                    </w:rPr>
                    <w:t>11-</w:t>
                  </w:r>
                  <w:r w:rsidRPr="007B33AE">
                    <w:rPr>
                      <w:rFonts w:ascii="Segoe UI" w:hAnsi="Segoe UI" w:cs="Segoe UI"/>
                    </w:rPr>
                    <w:t xml:space="preserve"> Zeybek daha çok Ege Bölgesinde oynanan bir halk oyunudur. (     )</w:t>
                  </w:r>
                </w:p>
                <w:p w:rsidR="000705E5" w:rsidRPr="007B33AE" w:rsidRDefault="000705E5" w:rsidP="007B33AE">
                  <w:pPr>
                    <w:pStyle w:val="NoSpacing"/>
                    <w:rPr>
                      <w:rFonts w:ascii="Segoe UI" w:hAnsi="Segoe UI" w:cs="Segoe UI"/>
                    </w:rPr>
                  </w:pPr>
                  <w:r w:rsidRPr="007B33AE">
                    <w:rPr>
                      <w:rFonts w:ascii="Segoe UI" w:hAnsi="Segoe UI" w:cs="Segoe UI"/>
                      <w:b/>
                    </w:rPr>
                    <w:t>12-</w:t>
                  </w:r>
                  <w:r w:rsidRPr="007B33AE">
                    <w:rPr>
                      <w:rFonts w:ascii="Segoe UI" w:hAnsi="Segoe UI" w:cs="Segoe UI"/>
                    </w:rPr>
                    <w:t xml:space="preserve"> Mimar Sinan’ın yaptığı Selimiye Camii İzmir’de bulunmaktadır. (     )</w:t>
                  </w:r>
                </w:p>
                <w:p w:rsidR="000705E5" w:rsidRPr="007B33AE" w:rsidRDefault="000705E5" w:rsidP="007B33AE">
                  <w:pPr>
                    <w:pStyle w:val="NoSpacing"/>
                    <w:rPr>
                      <w:rFonts w:ascii="Segoe UI" w:hAnsi="Segoe UI" w:cs="Segoe UI"/>
                    </w:rPr>
                  </w:pPr>
                  <w:r w:rsidRPr="007B33AE">
                    <w:rPr>
                      <w:rFonts w:ascii="Segoe UI" w:hAnsi="Segoe UI" w:cs="Segoe UI"/>
                      <w:b/>
                    </w:rPr>
                    <w:t>13-</w:t>
                  </w:r>
                  <w:r w:rsidRPr="007B33AE">
                    <w:rPr>
                      <w:rFonts w:ascii="Segoe UI" w:hAnsi="Segoe UI" w:cs="Segoe UI"/>
                    </w:rPr>
                    <w:t xml:space="preserve"> Amasya elması ile, Çorum leblebisi ile, Mersin tantunisi ile ünlüdür. (     )</w:t>
                  </w:r>
                </w:p>
                <w:p w:rsidR="000705E5" w:rsidRPr="007B33AE" w:rsidRDefault="000705E5" w:rsidP="007B33AE">
                  <w:pPr>
                    <w:pStyle w:val="NoSpacing"/>
                    <w:rPr>
                      <w:rFonts w:ascii="Segoe UI" w:hAnsi="Segoe UI" w:cs="Segoe UI"/>
                    </w:rPr>
                  </w:pPr>
                  <w:r w:rsidRPr="007B33AE">
                    <w:rPr>
                      <w:rFonts w:ascii="Segoe UI" w:hAnsi="Segoe UI" w:cs="Segoe UI"/>
                      <w:b/>
                    </w:rPr>
                    <w:t>14-</w:t>
                  </w:r>
                  <w:r w:rsidRPr="007B33AE">
                    <w:rPr>
                      <w:rFonts w:ascii="Segoe UI" w:hAnsi="Segoe UI" w:cs="Segoe UI"/>
                    </w:rPr>
                    <w:t xml:space="preserve"> Cumhuriyet</w:t>
                  </w:r>
                  <w:r>
                    <w:rPr>
                      <w:rFonts w:ascii="Segoe UI" w:hAnsi="Segoe UI" w:cs="Segoe UI"/>
                    </w:rPr>
                    <w:t xml:space="preserve">, </w:t>
                  </w:r>
                  <w:r w:rsidRPr="007B33AE">
                    <w:rPr>
                      <w:rFonts w:ascii="Segoe UI" w:hAnsi="Segoe UI" w:cs="Segoe UI"/>
                    </w:rPr>
                    <w:t xml:space="preserve"> 23 Nisan 1920’de ilan edildi. (     )</w:t>
                  </w:r>
                </w:p>
                <w:p w:rsidR="000705E5" w:rsidRPr="007B33AE" w:rsidRDefault="000705E5" w:rsidP="007B33AE">
                  <w:pPr>
                    <w:rPr>
                      <w:rFonts w:ascii="Segoe UI" w:hAnsi="Segoe UI" w:cs="Segoe UI"/>
                      <w:lang w:eastAsia="tr-TR"/>
                    </w:rPr>
                  </w:pPr>
                  <w:r w:rsidRPr="007B33AE">
                    <w:rPr>
                      <w:rFonts w:ascii="Segoe UI" w:hAnsi="Segoe UI" w:cs="Segoe UI"/>
                      <w:b/>
                    </w:rPr>
                    <w:t>15-</w:t>
                  </w:r>
                  <w:r w:rsidRPr="007B33AE">
                    <w:rPr>
                      <w:rFonts w:ascii="Segoe UI" w:hAnsi="Segoe UI" w:cs="Segoe UI"/>
                    </w:rPr>
                    <w:t xml:space="preserve"> Halkçılık; </w:t>
                  </w:r>
                  <w:r w:rsidRPr="007B33AE">
                    <w:rPr>
                      <w:rFonts w:ascii="Segoe UI" w:hAnsi="Segoe UI" w:cs="Segoe UI"/>
                      <w:lang w:eastAsia="tr-TR"/>
                    </w:rPr>
                    <w:t>din ve devlet işlerinin birbirinden ayrılması, devlet kurumlarının ve kurallarının dini ilkelere değil, akla ve bilime dayandırılmasıdır. (     )</w:t>
                  </w:r>
                </w:p>
                <w:p w:rsidR="000705E5" w:rsidRDefault="000705E5" w:rsidP="007B33AE">
                  <w:pPr>
                    <w:pStyle w:val="NoSpacing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0705E5" w:rsidRDefault="000705E5" w:rsidP="007B33AE">
                  <w:pPr>
                    <w:jc w:val="center"/>
                  </w:pPr>
                </w:p>
              </w:txbxContent>
            </v:textbox>
          </v:roundrect>
        </w:pict>
      </w:r>
    </w:p>
    <w:p w:rsidR="000705E5" w:rsidRDefault="000705E5" w:rsidP="00A95731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 w:type="page"/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18"/>
        <w:gridCol w:w="5433"/>
      </w:tblGrid>
      <w:tr w:rsidR="000705E5" w:rsidRPr="000D6624" w:rsidTr="008C08C2">
        <w:trPr>
          <w:trHeight w:val="495"/>
        </w:trPr>
        <w:tc>
          <w:tcPr>
            <w:tcW w:w="10551" w:type="dxa"/>
            <w:gridSpan w:val="2"/>
            <w:shd w:val="clear" w:color="auto" w:fill="CCECFF"/>
          </w:tcPr>
          <w:p w:rsidR="000705E5" w:rsidRPr="000D6624" w:rsidRDefault="000705E5" w:rsidP="007B33AE">
            <w:pPr>
              <w:pStyle w:val="NoSpacing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>Aşağıda verilen sorulan doğru cevaplarını işaretleyiniz.</w:t>
            </w:r>
          </w:p>
          <w:p w:rsidR="000705E5" w:rsidRPr="000D6624" w:rsidRDefault="000705E5" w:rsidP="007B33AE">
            <w:pPr>
              <w:pStyle w:val="NoSpacing"/>
              <w:jc w:val="center"/>
              <w:rPr>
                <w:rFonts w:ascii="Segoe UI" w:hAnsi="Segoe UI" w:cs="Segoe UI"/>
                <w:b/>
              </w:rPr>
            </w:pPr>
            <w:r w:rsidRPr="000D6624">
              <w:rPr>
                <w:rFonts w:ascii="Segoe UI" w:hAnsi="Segoe UI" w:cs="Segoe UI"/>
                <w:b/>
              </w:rPr>
              <w:t xml:space="preserve"> ( Bu bölümdeki sorular 5 puandır. )</w:t>
            </w:r>
          </w:p>
        </w:tc>
      </w:tr>
      <w:tr w:rsidR="000705E5" w:rsidRPr="000D6624" w:rsidTr="00C4772D">
        <w:trPr>
          <w:trHeight w:val="13655"/>
        </w:trPr>
        <w:tc>
          <w:tcPr>
            <w:tcW w:w="5118" w:type="dxa"/>
          </w:tcPr>
          <w:p w:rsidR="000705E5" w:rsidRPr="000D6624" w:rsidRDefault="000705E5" w:rsidP="00FD112C">
            <w:pPr>
              <w:spacing w:after="0" w:line="240" w:lineRule="auto"/>
              <w:rPr>
                <w:rFonts w:ascii="Segoe UI" w:hAnsi="Segoe UI" w:cs="Segoe UI"/>
              </w:rPr>
            </w:pPr>
          </w:p>
          <w:p w:rsidR="000705E5" w:rsidRPr="000D6624" w:rsidRDefault="000705E5" w:rsidP="00FD112C">
            <w:pPr>
              <w:spacing w:after="0" w:line="240" w:lineRule="auto"/>
              <w:rPr>
                <w:rFonts w:ascii="Segoe UI" w:hAnsi="Segoe UI" w:cs="Segoe UI"/>
              </w:rPr>
            </w:pPr>
            <w:r w:rsidRPr="000D6624">
              <w:rPr>
                <w:rFonts w:ascii="Segoe UI" w:hAnsi="Segoe UI" w:cs="Segoe UI"/>
              </w:rPr>
              <w:t xml:space="preserve">16- </w:t>
            </w:r>
            <w:r w:rsidRPr="00FD112C">
              <w:rPr>
                <w:rFonts w:ascii="Segoe UI" w:eastAsia="Batang" w:hAnsi="Segoe UI" w:cs="Segoe UI"/>
                <w:b/>
                <w:lang w:eastAsia="ar-SA"/>
              </w:rPr>
              <w:t xml:space="preserve">Aşağıdakilerden hangisi yörelere göre farklılık gösteren kültürel özelliklerimizden </w:t>
            </w:r>
            <w:r w:rsidRPr="00FD112C">
              <w:rPr>
                <w:rFonts w:ascii="Segoe UI" w:eastAsia="Batang" w:hAnsi="Segoe UI" w:cs="Segoe UI"/>
                <w:b/>
                <w:u w:val="single"/>
                <w:lang w:eastAsia="ar-SA"/>
              </w:rPr>
              <w:t>biri değildir?</w:t>
            </w:r>
            <w:r w:rsidRPr="00FD112C">
              <w:rPr>
                <w:rFonts w:ascii="Segoe UI" w:eastAsia="Batang" w:hAnsi="Segoe UI" w:cs="Segoe UI"/>
                <w:b/>
                <w:lang w:eastAsia="ar-SA"/>
              </w:rPr>
              <w:t xml:space="preserve"> </w:t>
            </w:r>
          </w:p>
          <w:p w:rsidR="000705E5" w:rsidRPr="007B33AE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lang w:eastAsia="ar-SA"/>
              </w:rPr>
            </w:pPr>
            <w:r w:rsidRPr="00FD112C">
              <w:rPr>
                <w:rFonts w:ascii="Segoe UI" w:eastAsia="Batang" w:hAnsi="Segoe UI" w:cs="Segoe UI"/>
                <w:lang w:eastAsia="ar-SA"/>
              </w:rPr>
              <w:t xml:space="preserve"> </w:t>
            </w:r>
            <w:r w:rsidRPr="007B33AE">
              <w:rPr>
                <w:rFonts w:ascii="Segoe UI" w:eastAsia="Batang" w:hAnsi="Segoe UI" w:cs="Segoe UI"/>
                <w:lang w:eastAsia="ar-SA"/>
              </w:rPr>
              <w:t>A)</w:t>
            </w:r>
            <w:r w:rsidRPr="00FD112C">
              <w:rPr>
                <w:rFonts w:ascii="Segoe UI" w:eastAsia="Batang" w:hAnsi="Segoe UI" w:cs="Segoe UI"/>
                <w:lang w:eastAsia="ar-SA"/>
              </w:rPr>
              <w:t xml:space="preserve"> Millî Bayr</w:t>
            </w:r>
            <w:r w:rsidRPr="007B33AE">
              <w:rPr>
                <w:rFonts w:ascii="Segoe UI" w:eastAsia="Batang" w:hAnsi="Segoe UI" w:cs="Segoe UI"/>
                <w:lang w:eastAsia="ar-SA"/>
              </w:rPr>
              <w:t xml:space="preserve">amlar                 </w:t>
            </w:r>
            <w:r>
              <w:rPr>
                <w:rFonts w:ascii="Segoe UI" w:eastAsia="Batang" w:hAnsi="Segoe UI" w:cs="Segoe UI"/>
                <w:lang w:eastAsia="ar-SA"/>
              </w:rPr>
              <w:t xml:space="preserve"> </w:t>
            </w:r>
            <w:r w:rsidRPr="007B33AE">
              <w:rPr>
                <w:rFonts w:ascii="Segoe UI" w:eastAsia="Batang" w:hAnsi="Segoe UI" w:cs="Segoe UI"/>
                <w:lang w:eastAsia="ar-SA"/>
              </w:rPr>
              <w:t xml:space="preserve">B) </w:t>
            </w:r>
            <w:r w:rsidRPr="00FD112C">
              <w:rPr>
                <w:rFonts w:ascii="Segoe UI" w:eastAsia="Batang" w:hAnsi="Segoe UI" w:cs="Segoe UI"/>
                <w:lang w:eastAsia="ar-SA"/>
              </w:rPr>
              <w:t xml:space="preserve">Türküler                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lang w:eastAsia="ar-SA"/>
              </w:rPr>
            </w:pPr>
            <w:r>
              <w:rPr>
                <w:rFonts w:ascii="Segoe UI" w:eastAsia="Batang" w:hAnsi="Segoe UI" w:cs="Segoe UI"/>
                <w:lang w:eastAsia="ar-SA"/>
              </w:rPr>
              <w:t xml:space="preserve"> </w:t>
            </w:r>
            <w:r w:rsidRPr="00FD112C">
              <w:rPr>
                <w:rFonts w:ascii="Segoe UI" w:eastAsia="Batang" w:hAnsi="Segoe UI" w:cs="Segoe UI"/>
                <w:lang w:eastAsia="ar-SA"/>
              </w:rPr>
              <w:t xml:space="preserve">C)  Yemekler             </w:t>
            </w:r>
            <w:r w:rsidRPr="007B33AE">
              <w:rPr>
                <w:rFonts w:ascii="Segoe UI" w:eastAsia="Batang" w:hAnsi="Segoe UI" w:cs="Segoe UI"/>
                <w:lang w:eastAsia="ar-SA"/>
              </w:rPr>
              <w:t xml:space="preserve">             </w:t>
            </w:r>
            <w:r w:rsidRPr="00FD112C">
              <w:rPr>
                <w:rFonts w:ascii="Segoe UI" w:eastAsia="Batang" w:hAnsi="Segoe UI" w:cs="Segoe UI"/>
                <w:lang w:eastAsia="ar-SA"/>
              </w:rPr>
              <w:t>D) Halk oyunları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ind w:left="720"/>
              <w:rPr>
                <w:rFonts w:ascii="Segoe UI" w:eastAsia="Batang" w:hAnsi="Segoe UI" w:cs="Segoe UI"/>
                <w:lang w:eastAsia="ar-SA"/>
              </w:rPr>
            </w:pP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  <w:r w:rsidRPr="00FD112C">
              <w:rPr>
                <w:rFonts w:ascii="Segoe UI" w:hAnsi="Segoe UI" w:cs="Segoe UI"/>
                <w:lang w:eastAsia="ar-SA"/>
              </w:rPr>
              <w:t>17- 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b/>
                <w:color w:val="000000"/>
                <w:lang w:eastAsia="ar-SA"/>
              </w:rPr>
            </w:pPr>
            <w:r>
              <w:rPr>
                <w:rFonts w:ascii="Segoe UI" w:eastAsia="Batang" w:hAnsi="Segoe UI" w:cs="Segoe UI"/>
                <w:b/>
                <w:color w:val="000000"/>
                <w:lang w:eastAsia="ar-SA"/>
              </w:rPr>
              <w:t xml:space="preserve">Yukarıdaki ifadelere </w:t>
            </w:r>
            <w:r w:rsidRPr="00FD112C">
              <w:rPr>
                <w:rFonts w:ascii="Segoe UI" w:eastAsia="Batang" w:hAnsi="Segoe UI" w:cs="Segoe UI"/>
                <w:b/>
                <w:color w:val="000000"/>
                <w:lang w:eastAsia="ar-SA"/>
              </w:rPr>
              <w:t xml:space="preserve">bakılarak aşağıdaki yorumlardan </w:t>
            </w:r>
            <w:r w:rsidRPr="00FD112C">
              <w:rPr>
                <w:rFonts w:ascii="Segoe UI" w:eastAsia="Batang" w:hAnsi="Segoe UI" w:cs="Segoe UI"/>
                <w:b/>
                <w:color w:val="000000"/>
                <w:u w:val="single"/>
                <w:lang w:eastAsia="ar-SA"/>
              </w:rPr>
              <w:t>hangisi yapılabilir?</w:t>
            </w:r>
            <w:r w:rsidRPr="00FD112C">
              <w:rPr>
                <w:rFonts w:ascii="Segoe UI" w:eastAsia="Batang" w:hAnsi="Segoe UI" w:cs="Segoe UI"/>
                <w:b/>
                <w:color w:val="000000"/>
                <w:lang w:eastAsia="ar-SA"/>
              </w:rPr>
              <w:t xml:space="preserve"> </w:t>
            </w:r>
          </w:p>
          <w:p w:rsidR="000705E5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color w:val="000000"/>
                <w:lang w:eastAsia="ar-SA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 xml:space="preserve">A) Ülkemizdeki halk oyunları eski önemini kaybetmiştir.           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color w:val="000000"/>
                <w:lang w:eastAsia="ar-SA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 xml:space="preserve">B) Ülkemizde halk oyunları çeşitliliği fazladır.   </w:t>
            </w:r>
          </w:p>
          <w:p w:rsidR="000705E5" w:rsidRPr="007B33AE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color w:val="000000"/>
                <w:lang w:eastAsia="ar-SA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 xml:space="preserve">C) Halk oyunları bakımından doğu bölgelerimiz daha zengindir.   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color w:val="000000"/>
                <w:lang w:eastAsia="ar-SA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>D)</w:t>
            </w:r>
            <w:r w:rsidRPr="007B33AE">
              <w:rPr>
                <w:rFonts w:ascii="Segoe UI" w:eastAsia="Batang" w:hAnsi="Segoe UI" w:cs="Segoe UI"/>
                <w:color w:val="000000"/>
                <w:lang w:eastAsia="ar-SA"/>
              </w:rPr>
              <w:t xml:space="preserve"> </w:t>
            </w: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 xml:space="preserve">Halk oyunları birbirine benzemektedir.  </w:t>
            </w:r>
          </w:p>
          <w:p w:rsidR="000705E5" w:rsidRPr="00FD112C" w:rsidRDefault="000705E5" w:rsidP="00FD112C">
            <w:pPr>
              <w:tabs>
                <w:tab w:val="left" w:pos="7140"/>
              </w:tabs>
              <w:suppressAutoHyphens/>
              <w:spacing w:after="0" w:line="240" w:lineRule="auto"/>
              <w:rPr>
                <w:rFonts w:ascii="Segoe UI" w:eastAsia="Batang" w:hAnsi="Segoe UI" w:cs="Segoe UI"/>
                <w:color w:val="000000"/>
                <w:lang w:eastAsia="ar-SA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 xml:space="preserve">  </w:t>
            </w:r>
            <w:r w:rsidRPr="00FD112C">
              <w:rPr>
                <w:rFonts w:ascii="Segoe UI" w:eastAsia="Batang" w:hAnsi="Segoe UI" w:cs="Segoe UI"/>
                <w:color w:val="000000"/>
                <w:lang w:eastAsia="ar-SA"/>
              </w:rPr>
              <w:tab/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eastAsia="Batang" w:hAnsi="Segoe UI" w:cs="Segoe UI"/>
                <w:b/>
                <w:color w:val="000000"/>
                <w:lang w:eastAsia="ar-SA"/>
              </w:rPr>
            </w:pPr>
            <w:r w:rsidRPr="00FD112C">
              <w:rPr>
                <w:rFonts w:ascii="Segoe UI" w:hAnsi="Segoe UI" w:cs="Segoe UI"/>
                <w:b/>
                <w:lang w:eastAsia="ar-SA"/>
              </w:rPr>
              <w:t xml:space="preserve">18- Çocuk Haklarına Dair Sözleşmenin 1.maddesine göre insanlar kaç yaşına kadar çocuk olarak kabul edilir? 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  <w:r w:rsidRPr="00FD112C">
              <w:rPr>
                <w:rFonts w:ascii="Segoe UI" w:hAnsi="Segoe UI" w:cs="Segoe UI"/>
                <w:lang w:eastAsia="ar-SA"/>
              </w:rPr>
              <w:t>A)</w:t>
            </w:r>
            <w:r w:rsidRPr="007B33AE">
              <w:rPr>
                <w:rFonts w:ascii="Segoe UI" w:hAnsi="Segoe UI" w:cs="Segoe UI"/>
                <w:lang w:eastAsia="ar-SA"/>
              </w:rPr>
              <w:t xml:space="preserve">  8 yaş</w:t>
            </w:r>
            <w:r w:rsidRPr="007B33AE">
              <w:rPr>
                <w:rFonts w:ascii="Segoe UI" w:hAnsi="Segoe UI" w:cs="Segoe UI"/>
                <w:lang w:eastAsia="ar-SA"/>
              </w:rPr>
              <w:tab/>
              <w:t xml:space="preserve">   </w:t>
            </w:r>
            <w:r>
              <w:rPr>
                <w:rFonts w:ascii="Segoe UI" w:hAnsi="Segoe UI" w:cs="Segoe UI"/>
                <w:lang w:eastAsia="ar-SA"/>
              </w:rPr>
              <w:t xml:space="preserve">   </w:t>
            </w:r>
            <w:r w:rsidRPr="00FD112C">
              <w:rPr>
                <w:rFonts w:ascii="Segoe UI" w:hAnsi="Segoe UI" w:cs="Segoe UI"/>
                <w:lang w:eastAsia="ar-SA"/>
              </w:rPr>
              <w:t xml:space="preserve">B)  15 yaş                   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  <w:r w:rsidRPr="00FD112C">
              <w:rPr>
                <w:rFonts w:ascii="Segoe UI" w:hAnsi="Segoe UI" w:cs="Segoe UI"/>
                <w:lang w:eastAsia="ar-SA"/>
              </w:rPr>
              <w:t>C)  18 yaş             D)  Ülkelere göre değişir</w:t>
            </w: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</w:p>
          <w:p w:rsidR="000705E5" w:rsidRPr="00FD112C" w:rsidRDefault="000705E5" w:rsidP="00FD112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b/>
                <w:bCs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ar-SA"/>
              </w:rPr>
              <w:t>1</w:t>
            </w:r>
            <w:r w:rsidRPr="007B33AE">
              <w:rPr>
                <w:rFonts w:ascii="Segoe UI" w:hAnsi="Segoe UI" w:cs="Segoe UI"/>
                <w:b/>
                <w:lang w:eastAsia="ar-SA"/>
              </w:rPr>
              <w:t>9-</w:t>
            </w:r>
            <w:r w:rsidRPr="00FD112C">
              <w:rPr>
                <w:rFonts w:ascii="Segoe UI" w:hAnsi="Segoe UI" w:cs="Segoe UI"/>
                <w:b/>
                <w:lang w:eastAsia="ar-SA"/>
              </w:rPr>
              <w:t xml:space="preserve"> </w:t>
            </w:r>
            <w:r w:rsidRPr="00FD112C">
              <w:rPr>
                <w:rFonts w:ascii="Segoe UI" w:hAnsi="Segoe UI" w:cs="Segoe UI"/>
                <w:b/>
                <w:bCs/>
                <w:lang w:eastAsia="tr-TR"/>
              </w:rPr>
              <w:t xml:space="preserve">Aşağıdakilerden hangisi sizin yaşınızdaki bir çocuğun üstlendiği rollerden biri </w:t>
            </w:r>
            <w:r w:rsidRPr="00FD112C">
              <w:rPr>
                <w:rFonts w:ascii="Segoe UI" w:hAnsi="Segoe UI" w:cs="Segoe UI"/>
                <w:b/>
                <w:bCs/>
                <w:u w:val="single"/>
                <w:lang w:eastAsia="tr-TR"/>
              </w:rPr>
              <w:t>olamaz?</w:t>
            </w:r>
            <w:r w:rsidRPr="00FD112C">
              <w:rPr>
                <w:rFonts w:ascii="Segoe UI" w:hAnsi="Segoe UI" w:cs="Segoe UI"/>
                <w:b/>
                <w:lang w:eastAsia="ar-SA"/>
              </w:rPr>
              <w:t xml:space="preserve"> </w:t>
            </w:r>
          </w:p>
          <w:p w:rsidR="000705E5" w:rsidRPr="007B33AE" w:rsidRDefault="000705E5" w:rsidP="00FD112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A) Öğre</w:t>
            </w:r>
            <w:r w:rsidRPr="007B33AE">
              <w:rPr>
                <w:rFonts w:ascii="Segoe UI" w:hAnsi="Segoe UI" w:cs="Segoe UI"/>
                <w:lang w:eastAsia="tr-TR"/>
              </w:rPr>
              <w:t xml:space="preserve">tmen                        </w:t>
            </w:r>
            <w:r w:rsidRPr="00FD112C">
              <w:rPr>
                <w:rFonts w:ascii="Segoe UI" w:hAnsi="Segoe UI" w:cs="Segoe UI"/>
                <w:lang w:eastAsia="tr-TR"/>
              </w:rPr>
              <w:t xml:space="preserve">B) Öğrenci             </w:t>
            </w:r>
          </w:p>
          <w:p w:rsidR="000705E5" w:rsidRPr="00FD112C" w:rsidRDefault="000705E5" w:rsidP="00FD112C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C) Ağa</w:t>
            </w:r>
            <w:r w:rsidRPr="007B33AE">
              <w:rPr>
                <w:rFonts w:ascii="Segoe UI" w:hAnsi="Segoe UI" w:cs="Segoe UI"/>
                <w:lang w:eastAsia="tr-TR"/>
              </w:rPr>
              <w:t xml:space="preserve">bey                            </w:t>
            </w:r>
            <w:r w:rsidRPr="00FD112C">
              <w:rPr>
                <w:rFonts w:ascii="Segoe UI" w:hAnsi="Segoe UI" w:cs="Segoe UI"/>
                <w:lang w:eastAsia="tr-TR"/>
              </w:rPr>
              <w:t>D) Kardeş</w:t>
            </w:r>
            <w:r w:rsidRPr="00FD112C">
              <w:rPr>
                <w:rFonts w:ascii="Segoe UI" w:hAnsi="Segoe UI" w:cs="Segoe UI"/>
                <w:b/>
                <w:lang w:eastAsia="ar-SA"/>
              </w:rPr>
              <w:t xml:space="preserve"> </w:t>
            </w:r>
            <w:bookmarkStart w:id="0" w:name="_GoBack"/>
            <w:bookmarkEnd w:id="0"/>
          </w:p>
          <w:p w:rsidR="000705E5" w:rsidRPr="00FD112C" w:rsidRDefault="000705E5" w:rsidP="00FD112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ascii="Segoe UI" w:hAnsi="Segoe UI" w:cs="Segoe UI"/>
                <w:b/>
                <w:lang w:eastAsia="ar-SA"/>
              </w:rPr>
            </w:pPr>
          </w:p>
          <w:p w:rsidR="000705E5" w:rsidRPr="00FD112C" w:rsidRDefault="000705E5" w:rsidP="00FD112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ascii="Segoe UI" w:hAnsi="Segoe UI" w:cs="Segoe UI"/>
                <w:b/>
                <w:u w:val="single"/>
                <w:lang w:eastAsia="ar-SA"/>
              </w:rPr>
            </w:pPr>
            <w:r w:rsidRPr="00FD112C">
              <w:rPr>
                <w:rFonts w:ascii="Segoe UI" w:hAnsi="Segoe UI" w:cs="Segoe UI"/>
                <w:b/>
                <w:lang w:eastAsia="ar-SA"/>
              </w:rPr>
              <w:t>2</w:t>
            </w:r>
            <w:r w:rsidRPr="007B33AE">
              <w:rPr>
                <w:rFonts w:ascii="Segoe UI" w:hAnsi="Segoe UI" w:cs="Segoe UI"/>
                <w:b/>
                <w:lang w:eastAsia="ar-SA"/>
              </w:rPr>
              <w:t xml:space="preserve">0- </w:t>
            </w:r>
            <w:r w:rsidRPr="00FD112C">
              <w:rPr>
                <w:rFonts w:ascii="Segoe UI" w:hAnsi="Segoe UI" w:cs="Segoe UI"/>
                <w:b/>
                <w:lang w:eastAsia="ar-SA"/>
              </w:rPr>
              <w:t xml:space="preserve">İllerimiz ve meşhur oldukları ürün eşleştirmelerinden hangisi </w:t>
            </w:r>
            <w:r w:rsidRPr="00FD112C">
              <w:rPr>
                <w:rFonts w:ascii="Segoe UI" w:hAnsi="Segoe UI" w:cs="Segoe UI"/>
                <w:b/>
                <w:u w:val="single"/>
                <w:lang w:eastAsia="ar-SA"/>
              </w:rPr>
              <w:t>yanlıştır</w:t>
            </w:r>
            <w:r w:rsidRPr="00FD112C">
              <w:rPr>
                <w:rFonts w:ascii="Segoe UI" w:hAnsi="Segoe UI" w:cs="Segoe UI"/>
                <w:b/>
                <w:lang w:eastAsia="ar-SA"/>
              </w:rPr>
              <w:t xml:space="preserve">?  </w:t>
            </w:r>
          </w:p>
          <w:p w:rsidR="000705E5" w:rsidRPr="007B33AE" w:rsidRDefault="000705E5" w:rsidP="00FD112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49"/>
              <w:gridCol w:w="2268"/>
              <w:gridCol w:w="2046"/>
            </w:tblGrid>
            <w:tr w:rsidR="000705E5" w:rsidRPr="000D6624" w:rsidTr="000D6624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b/>
                      <w:lang w:eastAsia="ar-SA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b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b/>
                      <w:lang w:eastAsia="ar-SA"/>
                    </w:rPr>
                    <w:t>İlimiz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b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b/>
                      <w:lang w:eastAsia="ar-SA"/>
                    </w:rPr>
                    <w:t xml:space="preserve">Ünü </w:t>
                  </w:r>
                </w:p>
              </w:tc>
            </w:tr>
            <w:tr w:rsidR="000705E5" w:rsidRPr="000D6624" w:rsidTr="000D6624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A)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Dondurma</w:t>
                  </w:r>
                </w:p>
              </w:tc>
            </w:tr>
            <w:tr w:rsidR="000705E5" w:rsidRPr="000D6624" w:rsidTr="000D6624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B)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Tantuni</w:t>
                  </w:r>
                </w:p>
              </w:tc>
            </w:tr>
            <w:tr w:rsidR="000705E5" w:rsidRPr="000D6624" w:rsidTr="000D6624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C)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Baklava</w:t>
                  </w:r>
                </w:p>
              </w:tc>
            </w:tr>
            <w:tr w:rsidR="000705E5" w:rsidRPr="000D6624" w:rsidTr="000D6624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D)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/>
                </w:tcPr>
                <w:p w:rsidR="000705E5" w:rsidRPr="000D6624" w:rsidRDefault="000705E5" w:rsidP="000D6624">
                  <w:pPr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ascii="Segoe UI" w:hAnsi="Segoe UI" w:cs="Segoe UI"/>
                      <w:lang w:eastAsia="ar-SA"/>
                    </w:rPr>
                  </w:pPr>
                  <w:r w:rsidRPr="000D6624">
                    <w:rPr>
                      <w:rFonts w:ascii="Segoe UI" w:hAnsi="Segoe UI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0705E5" w:rsidRPr="00FD112C" w:rsidRDefault="000705E5" w:rsidP="00FD112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</w:p>
          <w:p w:rsidR="000705E5" w:rsidRDefault="000705E5" w:rsidP="00430030">
            <w:pPr>
              <w:spacing w:after="0"/>
              <w:rPr>
                <w:sz w:val="24"/>
              </w:rPr>
            </w:pPr>
            <w:hyperlink r:id="rId5" w:history="1">
              <w:r>
                <w:rPr>
                  <w:rStyle w:val="Hyperlink"/>
                  <w:sz w:val="24"/>
                </w:rPr>
                <w:t>www.sorubak.com</w:t>
              </w:r>
            </w:hyperlink>
            <w:r>
              <w:rPr>
                <w:sz w:val="24"/>
              </w:rPr>
              <w:t xml:space="preserve"> 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b/>
                <w:lang w:eastAsia="tr-TR"/>
              </w:rPr>
            </w:pPr>
          </w:p>
          <w:p w:rsidR="000705E5" w:rsidRPr="00FD112C" w:rsidRDefault="000705E5" w:rsidP="00FD112C">
            <w:pPr>
              <w:suppressAutoHyphens/>
              <w:spacing w:after="0" w:line="240" w:lineRule="auto"/>
              <w:rPr>
                <w:rFonts w:ascii="Segoe UI" w:hAnsi="Segoe UI" w:cs="Segoe UI"/>
                <w:lang w:eastAsia="ar-SA"/>
              </w:rPr>
            </w:pPr>
          </w:p>
          <w:p w:rsidR="000705E5" w:rsidRPr="000D6624" w:rsidRDefault="000705E5" w:rsidP="00FD112C">
            <w:pPr>
              <w:spacing w:after="0" w:line="240" w:lineRule="auto"/>
              <w:rPr>
                <w:rFonts w:ascii="Segoe UI" w:hAnsi="Segoe UI" w:cs="Segoe UI"/>
              </w:rPr>
            </w:pPr>
          </w:p>
          <w:p w:rsidR="000705E5" w:rsidRPr="000D6624" w:rsidRDefault="000705E5" w:rsidP="00FD112C">
            <w:pPr>
              <w:rPr>
                <w:rFonts w:ascii="Segoe UI" w:hAnsi="Segoe UI" w:cs="Segoe UI"/>
              </w:rPr>
            </w:pPr>
            <w:r>
              <w:rPr>
                <w:noProof/>
                <w:lang w:eastAsia="tr-TR"/>
              </w:rPr>
              <w:pict>
                <v:roundrect id="Yuvarlatılmış Dikdörtgen 3" o:spid="_x0000_s1028" style="position:absolute;margin-left:-4.25pt;margin-top:14.1pt;width:528.75pt;height: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OgSjQIAADw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" strokecolor="#4f81bd" strokeweight="2pt">
                  <v:textbox>
                    <w:txbxContent>
                      <w:p w:rsidR="000705E5" w:rsidRPr="00990A10" w:rsidRDefault="000705E5" w:rsidP="00990A10">
                        <w:pPr>
                          <w:pStyle w:val="NoSpacing"/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90A10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NOT:</w:t>
                        </w: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Diğer bölümlerde yapamadığınız bir soru olursa onu boş bırakıp, yerine JOKER SORU’yu yapabilirsiniz.</w:t>
                        </w: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  <w:t>Süre 40 dakikadır. BAŞARILAR DİLERİM.</w:t>
                        </w:r>
                      </w:p>
                      <w:p w:rsidR="000705E5" w:rsidRPr="00990A10" w:rsidRDefault="000705E5" w:rsidP="00990A10">
                        <w:pPr>
                          <w:pStyle w:val="NoSpacing"/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90A10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ZEKİ DOĞAN – Sosyal Bilgiler Öğretmeni  </w:t>
                        </w:r>
                        <w:hyperlink r:id="rId6" w:history="1">
                          <w:r w:rsidRPr="00990A10">
                            <w:rPr>
                              <w:rStyle w:val="Hyperlink"/>
                              <w:rFonts w:ascii="Segoe UI" w:hAnsi="Segoe UI" w:cs="Segoe UI"/>
                              <w:sz w:val="20"/>
                              <w:szCs w:val="20"/>
                            </w:rPr>
                            <w:t>http://doganzeki.wordpress.com</w:t>
                          </w:r>
                        </w:hyperlink>
                      </w:p>
                    </w:txbxContent>
                  </v:textbox>
                </v:roundrect>
              </w:pict>
            </w:r>
          </w:p>
        </w:tc>
        <w:tc>
          <w:tcPr>
            <w:tcW w:w="5433" w:type="dxa"/>
          </w:tcPr>
          <w:p w:rsidR="000705E5" w:rsidRDefault="000705E5" w:rsidP="007B33AE">
            <w:pPr>
              <w:spacing w:after="0" w:line="240" w:lineRule="auto"/>
              <w:jc w:val="both"/>
              <w:rPr>
                <w:rFonts w:ascii="Segoe UI" w:eastAsia="Batang" w:hAnsi="Segoe UI" w:cs="Segoe UI"/>
                <w:b/>
                <w:color w:val="000000"/>
                <w:lang w:eastAsia="tr-TR"/>
              </w:rPr>
            </w:pPr>
          </w:p>
          <w:p w:rsidR="000705E5" w:rsidRPr="00FD112C" w:rsidRDefault="000705E5" w:rsidP="007B33AE">
            <w:pPr>
              <w:spacing w:after="0" w:line="240" w:lineRule="auto"/>
              <w:jc w:val="both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eastAsia="Batang" w:hAnsi="Segoe UI" w:cs="Segoe UI"/>
                <w:b/>
                <w:color w:val="000000"/>
                <w:lang w:eastAsia="tr-TR"/>
              </w:rPr>
              <w:t>21-</w:t>
            </w:r>
            <w:r w:rsidRPr="007B33AE">
              <w:rPr>
                <w:rFonts w:ascii="Segoe UI" w:eastAsia="Batang" w:hAnsi="Segoe UI" w:cs="Segoe UI"/>
                <w:b/>
                <w:color w:val="000000"/>
                <w:lang w:eastAsia="tr-TR"/>
              </w:rPr>
              <w:t xml:space="preserve"> </w:t>
            </w:r>
            <w:r w:rsidRPr="00FD112C">
              <w:rPr>
                <w:rFonts w:ascii="Segoe UI" w:hAnsi="Segoe UI" w:cs="Segoe UI"/>
                <w:b/>
                <w:color w:val="000000"/>
                <w:lang w:eastAsia="tr-TR"/>
              </w:rPr>
              <w:t xml:space="preserve"> </w:t>
            </w:r>
            <w:r w:rsidRPr="00FD112C">
              <w:rPr>
                <w:rFonts w:ascii="Segoe UI" w:hAnsi="Segoe UI" w:cs="Segoe UI"/>
                <w:lang w:eastAsia="tr-TR"/>
              </w:rPr>
              <w:t>I. Kurallara uymak</w:t>
            </w:r>
          </w:p>
          <w:p w:rsidR="000705E5" w:rsidRPr="00FD112C" w:rsidRDefault="000705E5" w:rsidP="007B33AE">
            <w:pPr>
              <w:spacing w:after="0" w:line="240" w:lineRule="auto"/>
              <w:ind w:firstLine="426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II. Başkalarının haklarına saygı göstermek</w:t>
            </w:r>
          </w:p>
          <w:p w:rsidR="000705E5" w:rsidRPr="00FD112C" w:rsidRDefault="000705E5" w:rsidP="007B33AE">
            <w:pPr>
              <w:spacing w:after="0" w:line="240" w:lineRule="auto"/>
              <w:ind w:firstLine="426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III. Bizleri ilgilendirmeyen insan hakları ihlâllerine duyarsız olmak</w:t>
            </w:r>
          </w:p>
          <w:p w:rsidR="000705E5" w:rsidRPr="00FD112C" w:rsidRDefault="000705E5" w:rsidP="007B33AE">
            <w:pPr>
              <w:spacing w:after="0" w:line="240" w:lineRule="auto"/>
              <w:ind w:firstLine="426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IV. Kuralları ihlâl edenlere karşı usulüne uygun şekilde karşı çıkmak.</w:t>
            </w:r>
          </w:p>
          <w:p w:rsidR="000705E5" w:rsidRPr="00FD112C" w:rsidRDefault="000705E5" w:rsidP="007B33AE">
            <w:pPr>
              <w:spacing w:after="0" w:line="240" w:lineRule="auto"/>
              <w:rPr>
                <w:rFonts w:ascii="Segoe UI" w:hAnsi="Segoe UI" w:cs="Segoe UI"/>
                <w:b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tr-TR"/>
              </w:rPr>
              <w:t>Yukarıda verilenlerden hangisi toplumun bir bireyi olarak göstermemiz gereken davranışlardan biri değildir?</w:t>
            </w:r>
          </w:p>
          <w:p w:rsidR="000705E5" w:rsidRPr="007B33AE" w:rsidRDefault="000705E5" w:rsidP="007B33AE">
            <w:pPr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A ) I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B ) II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C ) III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D ) IV</w:t>
            </w:r>
          </w:p>
          <w:p w:rsidR="000705E5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b/>
                <w:lang w:eastAsia="tr-TR"/>
              </w:rPr>
            </w:pPr>
          </w:p>
          <w:p w:rsidR="000705E5" w:rsidRPr="007B33AE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b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tr-TR"/>
              </w:rPr>
              <w:t xml:space="preserve">22- </w:t>
            </w:r>
            <w:r w:rsidRPr="00FD112C">
              <w:rPr>
                <w:rFonts w:ascii="Segoe UI" w:hAnsi="Segoe UI" w:cs="Segoe UI"/>
                <w:lang w:eastAsia="tr-TR"/>
              </w:rPr>
              <w:t>Türk toplumunu akıl ve bilimi esas alarak her alanda çağdaşlaşmasını hedefleyen düşünce sistemine ………….. denir.</w:t>
            </w:r>
            <w:r w:rsidRPr="00FD112C">
              <w:rPr>
                <w:rFonts w:ascii="Segoe UI" w:hAnsi="Segoe UI" w:cs="Segoe UI"/>
                <w:b/>
                <w:lang w:eastAsia="tr-TR"/>
              </w:rPr>
              <w:t xml:space="preserve"> </w:t>
            </w:r>
          </w:p>
          <w:p w:rsidR="000705E5" w:rsidRPr="00FD112C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tr-TR"/>
              </w:rPr>
              <w:t>Cümledeki boşluğa aşağıdakilerden hangisi gelmelidir.</w:t>
            </w:r>
          </w:p>
          <w:p w:rsidR="000705E5" w:rsidRPr="00FD112C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A) Atatürkçülük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B) Yenilik</w:t>
            </w:r>
          </w:p>
          <w:p w:rsidR="000705E5" w:rsidRPr="00FD112C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C) Kültür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D) Milli Egemenlik</w:t>
            </w:r>
          </w:p>
          <w:p w:rsidR="000705E5" w:rsidRPr="00FD112C" w:rsidRDefault="000705E5" w:rsidP="00FD112C">
            <w:pPr>
              <w:spacing w:after="0" w:line="240" w:lineRule="auto"/>
              <w:jc w:val="both"/>
              <w:rPr>
                <w:rFonts w:ascii="Segoe UI" w:hAnsi="Segoe UI" w:cs="Segoe UI"/>
                <w:lang w:eastAsia="tr-TR"/>
              </w:rPr>
            </w:pP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b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tr-TR"/>
              </w:rPr>
              <w:t xml:space="preserve">23- "Milletimizi sevmek, milletimizin </w:t>
            </w:r>
            <w:r>
              <w:rPr>
                <w:rFonts w:ascii="Segoe UI" w:hAnsi="Segoe UI" w:cs="Segoe UI"/>
                <w:b/>
                <w:lang w:eastAsia="tr-TR"/>
              </w:rPr>
              <w:t xml:space="preserve">yücelmesi ve </w:t>
            </w:r>
            <w:r w:rsidRPr="00FD112C">
              <w:rPr>
                <w:rFonts w:ascii="Segoe UI" w:hAnsi="Segoe UI" w:cs="Segoe UI"/>
                <w:b/>
                <w:lang w:eastAsia="tr-TR"/>
              </w:rPr>
              <w:t>çağdaş uygarlık düzeyine ulaşması için çalışmak" anlamına gelen Atatürk ilkesi aşağıdakilerden hangisidir?</w:t>
            </w:r>
          </w:p>
          <w:p w:rsidR="000705E5" w:rsidRPr="00FD112C" w:rsidRDefault="000705E5" w:rsidP="00FD112C">
            <w:pPr>
              <w:tabs>
                <w:tab w:val="left" w:pos="1276"/>
                <w:tab w:val="left" w:pos="2127"/>
                <w:tab w:val="left" w:pos="2410"/>
              </w:tabs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 xml:space="preserve">A) Halkçılık  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 xml:space="preserve">B) Laiklik    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</w:p>
          <w:p w:rsidR="000705E5" w:rsidRPr="00FD112C" w:rsidRDefault="000705E5" w:rsidP="00FD112C">
            <w:pPr>
              <w:tabs>
                <w:tab w:val="left" w:pos="1276"/>
                <w:tab w:val="left" w:pos="2127"/>
                <w:tab w:val="left" w:pos="2410"/>
              </w:tabs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 xml:space="preserve">C) Cumhuriyetçilik </w:t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</w:r>
            <w:r w:rsidRPr="00FD112C">
              <w:rPr>
                <w:rFonts w:ascii="Segoe UI" w:hAnsi="Segoe UI" w:cs="Segoe UI"/>
                <w:lang w:eastAsia="tr-TR"/>
              </w:rPr>
              <w:tab/>
              <w:t>D) Milliyetçilik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lang w:eastAsia="tr-TR"/>
              </w:rPr>
            </w:pP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b/>
                <w:lang w:eastAsia="tr-TR"/>
              </w:rPr>
            </w:pPr>
            <w:r w:rsidRPr="00FD112C">
              <w:rPr>
                <w:rFonts w:ascii="Segoe UI" w:hAnsi="Segoe UI" w:cs="Segoe UI"/>
                <w:b/>
                <w:lang w:eastAsia="tr-TR"/>
              </w:rPr>
              <w:t>24- Cumhuriye</w:t>
            </w:r>
            <w:r w:rsidRPr="007B33AE">
              <w:rPr>
                <w:rFonts w:ascii="Segoe UI" w:hAnsi="Segoe UI" w:cs="Segoe UI"/>
                <w:b/>
                <w:lang w:eastAsia="tr-TR"/>
              </w:rPr>
              <w:t>t döneminde hangi kanunun kabul edilmesi</w:t>
            </w:r>
            <w:r w:rsidRPr="00FD112C">
              <w:rPr>
                <w:rFonts w:ascii="Segoe UI" w:hAnsi="Segoe UI" w:cs="Segoe UI"/>
                <w:b/>
                <w:lang w:eastAsia="tr-TR"/>
              </w:rPr>
              <w:t xml:space="preserve"> ile toplumsal ve ekonomik ha</w:t>
            </w:r>
            <w:r w:rsidRPr="00FD112C">
              <w:rPr>
                <w:rFonts w:ascii="Segoe UI" w:hAnsi="Segoe UI" w:cs="Segoe UI"/>
                <w:b/>
                <w:lang w:eastAsia="tr-TR"/>
              </w:rPr>
              <w:softHyphen/>
              <w:t>yatt</w:t>
            </w:r>
            <w:r w:rsidRPr="007B33AE">
              <w:rPr>
                <w:rFonts w:ascii="Segoe UI" w:hAnsi="Segoe UI" w:cs="Segoe UI"/>
                <w:b/>
                <w:lang w:eastAsia="tr-TR"/>
              </w:rPr>
              <w:t>a kadın - erkek eşitliği sağlanm</w:t>
            </w:r>
            <w:r w:rsidRPr="00FD112C">
              <w:rPr>
                <w:rFonts w:ascii="Segoe UI" w:hAnsi="Segoe UI" w:cs="Segoe UI"/>
                <w:b/>
                <w:lang w:eastAsia="tr-TR"/>
              </w:rPr>
              <w:t>ı</w:t>
            </w:r>
            <w:r w:rsidRPr="007B33AE">
              <w:rPr>
                <w:rFonts w:ascii="Segoe UI" w:hAnsi="Segoe UI" w:cs="Segoe UI"/>
                <w:b/>
                <w:lang w:eastAsia="tr-TR"/>
              </w:rPr>
              <w:t>ştır</w:t>
            </w:r>
            <w:r w:rsidRPr="00FD112C">
              <w:rPr>
                <w:rFonts w:ascii="Segoe UI" w:hAnsi="Segoe UI" w:cs="Segoe UI"/>
                <w:b/>
                <w:lang w:eastAsia="tr-TR"/>
              </w:rPr>
              <w:t>?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A) Kabotaj Kanunu</w:t>
            </w:r>
            <w:r w:rsidRPr="00FD112C">
              <w:rPr>
                <w:rFonts w:ascii="Segoe UI" w:hAnsi="Segoe UI" w:cs="Segoe UI"/>
                <w:lang w:eastAsia="tr-TR"/>
              </w:rPr>
              <w:tab/>
              <w:t xml:space="preserve">    B) Türk Medeni Kanunu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lang w:eastAsia="tr-TR"/>
              </w:rPr>
            </w:pPr>
            <w:r w:rsidRPr="00FD112C">
              <w:rPr>
                <w:rFonts w:ascii="Segoe UI" w:hAnsi="Segoe UI" w:cs="Segoe UI"/>
                <w:lang w:eastAsia="tr-TR"/>
              </w:rPr>
              <w:t>C) Soyadı Kanunu</w:t>
            </w:r>
            <w:r w:rsidRPr="00FD112C">
              <w:rPr>
                <w:rFonts w:ascii="Segoe UI" w:hAnsi="Segoe UI" w:cs="Segoe UI"/>
                <w:lang w:eastAsia="tr-TR"/>
              </w:rPr>
              <w:tab/>
              <w:t xml:space="preserve">    D) Türk Ceza Kanunu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hAnsi="Segoe UI" w:cs="Segoe UI"/>
                <w:lang w:eastAsia="tr-TR"/>
              </w:rPr>
            </w:pP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eastAsia="Batang" w:hAnsi="Segoe UI" w:cs="Segoe UI"/>
                <w:b/>
                <w:color w:val="000000"/>
                <w:lang w:eastAsia="tr-TR"/>
              </w:rPr>
            </w:pPr>
            <w:r w:rsidRPr="00FD112C">
              <w:rPr>
                <w:rFonts w:ascii="Segoe UI" w:eastAsia="Batang" w:hAnsi="Segoe UI" w:cs="Segoe UI"/>
                <w:b/>
                <w:color w:val="000000"/>
                <w:lang w:eastAsia="tr-TR"/>
              </w:rPr>
              <w:t>25-  “</w:t>
            </w:r>
            <w:r w:rsidRPr="00FD112C">
              <w:rPr>
                <w:rFonts w:ascii="Segoe UI" w:eastAsia="Batang" w:hAnsi="Segoe UI" w:cs="Segoe UI"/>
                <w:color w:val="000000"/>
                <w:lang w:eastAsia="tr-TR"/>
              </w:rPr>
              <w:t>El dokuması halılar, yöresel kıyafetler, yemekler, düğünler …….. örnektir.</w:t>
            </w:r>
            <w:r w:rsidRPr="00FD112C">
              <w:rPr>
                <w:rFonts w:ascii="Segoe UI" w:eastAsia="Batang" w:hAnsi="Segoe UI" w:cs="Segoe UI"/>
                <w:b/>
                <w:color w:val="000000"/>
                <w:lang w:eastAsia="tr-TR"/>
              </w:rPr>
              <w:t xml:space="preserve">” ifadesini aşağıdakilerden hangisi </w:t>
            </w:r>
            <w:r w:rsidRPr="00FD112C">
              <w:rPr>
                <w:rFonts w:ascii="Segoe UI" w:eastAsia="Batang" w:hAnsi="Segoe UI" w:cs="Segoe UI"/>
                <w:b/>
                <w:color w:val="000000"/>
                <w:u w:val="single"/>
                <w:lang w:eastAsia="tr-TR"/>
              </w:rPr>
              <w:t>tamamlar?</w:t>
            </w:r>
          </w:p>
          <w:p w:rsidR="000705E5" w:rsidRPr="00FD112C" w:rsidRDefault="000705E5" w:rsidP="00FD112C">
            <w:pPr>
              <w:spacing w:after="0" w:line="240" w:lineRule="auto"/>
              <w:rPr>
                <w:rFonts w:ascii="Segoe UI" w:eastAsia="Batang" w:hAnsi="Segoe UI" w:cs="Segoe UI"/>
                <w:color w:val="000000"/>
                <w:lang w:eastAsia="tr-TR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tr-TR"/>
              </w:rPr>
              <w:t>A)  Tarihî eserlere                   B) Millî bayramlara</w:t>
            </w:r>
          </w:p>
          <w:p w:rsidR="000705E5" w:rsidRPr="007B33AE" w:rsidRDefault="000705E5" w:rsidP="00FD112C">
            <w:pPr>
              <w:spacing w:after="0" w:line="240" w:lineRule="auto"/>
              <w:rPr>
                <w:rFonts w:ascii="Segoe UI" w:eastAsia="Batang" w:hAnsi="Segoe UI" w:cs="Segoe UI"/>
                <w:color w:val="000000"/>
                <w:lang w:eastAsia="tr-TR"/>
              </w:rPr>
            </w:pPr>
            <w:r w:rsidRPr="00FD112C">
              <w:rPr>
                <w:rFonts w:ascii="Segoe UI" w:eastAsia="Batang" w:hAnsi="Segoe UI" w:cs="Segoe UI"/>
                <w:color w:val="000000"/>
                <w:lang w:eastAsia="tr-TR"/>
              </w:rPr>
              <w:t>C)   Kişisel özelliklere              D) Kültürel özelliklere</w:t>
            </w:r>
          </w:p>
          <w:p w:rsidR="000705E5" w:rsidRPr="007B33AE" w:rsidRDefault="000705E5" w:rsidP="00FD112C">
            <w:pPr>
              <w:spacing w:after="0" w:line="240" w:lineRule="auto"/>
              <w:rPr>
                <w:rFonts w:ascii="Segoe UI" w:eastAsia="Batang" w:hAnsi="Segoe UI" w:cs="Segoe UI"/>
                <w:color w:val="000000"/>
                <w:lang w:eastAsia="tr-TR"/>
              </w:rPr>
            </w:pPr>
            <w:r>
              <w:rPr>
                <w:noProof/>
                <w:lang w:eastAsia="tr-TR"/>
              </w:rPr>
              <w:pict>
                <v:roundrect id="Yuvarlatılmış Dikdörtgen 2" o:spid="_x0000_s1029" style="position:absolute;margin-left:10.6pt;margin-top:5.55pt;width:242.25pt;height:108.7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" fillcolor="#cf9" strokecolor="#9bbb59" strokeweight="2pt">
                  <v:textbox>
                    <w:txbxContent>
                      <w:p w:rsidR="000705E5" w:rsidRPr="007B33AE" w:rsidRDefault="000705E5" w:rsidP="007B33AE">
                        <w:pPr>
                          <w:spacing w:after="0" w:line="240" w:lineRule="auto"/>
                          <w:jc w:val="center"/>
                          <w:rPr>
                            <w:rFonts w:ascii="Segoe UI" w:eastAsia="Batang" w:hAnsi="Segoe UI" w:cs="Segoe UI"/>
                            <w:b/>
                            <w:color w:val="000000"/>
                            <w:lang w:eastAsia="tr-TR"/>
                          </w:rPr>
                        </w:pPr>
                        <w:r w:rsidRPr="007B33AE">
                          <w:rPr>
                            <w:rFonts w:ascii="Segoe UI" w:eastAsia="Batang" w:hAnsi="Segoe UI" w:cs="Segoe UI"/>
                            <w:b/>
                            <w:color w:val="000000"/>
                            <w:lang w:eastAsia="tr-TR"/>
                          </w:rPr>
                          <w:t>JOKER SORU</w:t>
                        </w:r>
                      </w:p>
                      <w:p w:rsidR="000705E5" w:rsidRPr="007B33AE" w:rsidRDefault="000705E5" w:rsidP="007B33AE">
                        <w:pPr>
                          <w:spacing w:after="0" w:line="240" w:lineRule="auto"/>
                          <w:rPr>
                            <w:rFonts w:ascii="Segoe UI" w:eastAsia="Batang" w:hAnsi="Segoe UI" w:cs="Segoe UI"/>
                            <w:color w:val="000000"/>
                            <w:lang w:eastAsia="tr-TR"/>
                          </w:rPr>
                        </w:pPr>
                        <w:r w:rsidRPr="007B33AE">
                          <w:rPr>
                            <w:rFonts w:ascii="Segoe UI" w:eastAsia="Batang" w:hAnsi="Segoe UI" w:cs="Segoe UI"/>
                            <w:b/>
                            <w:color w:val="000000"/>
                            <w:lang w:eastAsia="tr-TR"/>
                          </w:rPr>
                          <w:t xml:space="preserve">26- Aşağıdakilerden hangisi Atatürk’ün ilklerinden biri </w:t>
                        </w:r>
                        <w:r w:rsidRPr="007B33AE">
                          <w:rPr>
                            <w:rFonts w:ascii="Segoe UI" w:eastAsia="Batang" w:hAnsi="Segoe UI" w:cs="Segoe UI"/>
                            <w:b/>
                            <w:color w:val="000000"/>
                            <w:u w:val="single"/>
                            <w:lang w:eastAsia="tr-TR"/>
                          </w:rPr>
                          <w:t>değildir?</w:t>
                        </w:r>
                        <w:r w:rsidRPr="007B33AE">
                          <w:rPr>
                            <w:rFonts w:ascii="Segoe UI" w:eastAsia="Batang" w:hAnsi="Segoe UI" w:cs="Segoe UI"/>
                            <w:b/>
                            <w:color w:val="000000"/>
                            <w:u w:val="single"/>
                            <w:lang w:eastAsia="tr-TR"/>
                          </w:rPr>
                          <w:br/>
                        </w:r>
                        <w:r w:rsidRPr="007B33AE">
                          <w:rPr>
                            <w:rFonts w:ascii="Segoe UI" w:eastAsia="Batang" w:hAnsi="Segoe UI" w:cs="Segoe UI"/>
                            <w:color w:val="000000"/>
                            <w:lang w:eastAsia="tr-TR"/>
                          </w:rPr>
                          <w:t>A) Bağımsızlık        B) Laiklik</w:t>
                        </w:r>
                      </w:p>
                      <w:p w:rsidR="000705E5" w:rsidRPr="00FD112C" w:rsidRDefault="000705E5" w:rsidP="007B33AE">
                        <w:pPr>
                          <w:spacing w:after="0" w:line="240" w:lineRule="auto"/>
                          <w:rPr>
                            <w:rFonts w:ascii="Segoe UI" w:eastAsia="Batang" w:hAnsi="Segoe UI" w:cs="Segoe UI"/>
                            <w:color w:val="000000"/>
                            <w:lang w:eastAsia="tr-TR"/>
                          </w:rPr>
                        </w:pPr>
                        <w:r w:rsidRPr="007B33AE">
                          <w:rPr>
                            <w:rFonts w:ascii="Segoe UI" w:eastAsia="Batang" w:hAnsi="Segoe UI" w:cs="Segoe UI"/>
                            <w:color w:val="000000"/>
                            <w:lang w:eastAsia="tr-TR"/>
                          </w:rPr>
                          <w:t>C) Devletçilik         D) Cumhuriyetçilik</w:t>
                        </w:r>
                      </w:p>
                      <w:p w:rsidR="000705E5" w:rsidRPr="00FD112C" w:rsidRDefault="000705E5" w:rsidP="007B33AE">
                        <w:pPr>
                          <w:spacing w:after="0" w:line="240" w:lineRule="auto"/>
                          <w:rPr>
                            <w:rFonts w:ascii="Segoe UI" w:eastAsia="Batang" w:hAnsi="Segoe UI" w:cs="Segoe UI"/>
                            <w:color w:val="000000"/>
                            <w:lang w:eastAsia="tr-TR"/>
                          </w:rPr>
                        </w:pPr>
                      </w:p>
                      <w:p w:rsidR="000705E5" w:rsidRDefault="000705E5" w:rsidP="007B33AE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0705E5" w:rsidRPr="000D6624" w:rsidRDefault="000705E5" w:rsidP="007B33AE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:rsidR="000705E5" w:rsidRPr="00A95731" w:rsidRDefault="000705E5" w:rsidP="00FD112C">
      <w:pPr>
        <w:pStyle w:val="NoSpacing"/>
        <w:rPr>
          <w:rFonts w:ascii="Segoe UI" w:hAnsi="Segoe UI" w:cs="Segoe UI"/>
          <w:sz w:val="20"/>
          <w:szCs w:val="20"/>
        </w:rPr>
      </w:pPr>
    </w:p>
    <w:sectPr w:rsidR="000705E5" w:rsidRPr="00A95731" w:rsidSect="004A5B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81"/>
    <w:multiLevelType w:val="hybridMultilevel"/>
    <w:tmpl w:val="80B88CEC"/>
    <w:lvl w:ilvl="0" w:tplc="9188A1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94309F"/>
    <w:multiLevelType w:val="hybridMultilevel"/>
    <w:tmpl w:val="1792AA22"/>
    <w:lvl w:ilvl="0" w:tplc="DBE44BE0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5E4CF2"/>
    <w:multiLevelType w:val="hybridMultilevel"/>
    <w:tmpl w:val="86165E2E"/>
    <w:lvl w:ilvl="0" w:tplc="DBE44BE0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B63"/>
    <w:rsid w:val="000705E5"/>
    <w:rsid w:val="000D6624"/>
    <w:rsid w:val="002060FF"/>
    <w:rsid w:val="00364EA8"/>
    <w:rsid w:val="003C7A8E"/>
    <w:rsid w:val="00430030"/>
    <w:rsid w:val="004A5B63"/>
    <w:rsid w:val="005C4BBE"/>
    <w:rsid w:val="005D022F"/>
    <w:rsid w:val="007A5912"/>
    <w:rsid w:val="007B33AE"/>
    <w:rsid w:val="007C0ED7"/>
    <w:rsid w:val="008910CF"/>
    <w:rsid w:val="008A1707"/>
    <w:rsid w:val="008C08C2"/>
    <w:rsid w:val="00990A10"/>
    <w:rsid w:val="00A95731"/>
    <w:rsid w:val="00C4772D"/>
    <w:rsid w:val="00FD1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A8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5B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5B6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4A5B63"/>
    <w:rPr>
      <w:lang w:eastAsia="en-US"/>
    </w:rPr>
  </w:style>
  <w:style w:type="character" w:styleId="Hyperlink">
    <w:name w:val="Hyperlink"/>
    <w:basedOn w:val="DefaultParagraphFont"/>
    <w:uiPriority w:val="99"/>
    <w:rsid w:val="00990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ganzeki.wordpress.com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610</Words>
  <Characters>3482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Zeki</dc:creator>
  <cp:keywords/>
  <dc:description/>
  <cp:lastModifiedBy>edanur</cp:lastModifiedBy>
  <cp:revision>6</cp:revision>
  <dcterms:created xsi:type="dcterms:W3CDTF">2014-11-01T11:09:00Z</dcterms:created>
  <dcterms:modified xsi:type="dcterms:W3CDTF">2014-11-10T17:39:00Z</dcterms:modified>
</cp:coreProperties>
</file>