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E7A" w:rsidRDefault="00EC1E7A">
      <w:r>
        <w:rPr>
          <w:noProof/>
        </w:rPr>
        <w:pict>
          <v:roundrect id="Yuvarlatılmış Dikdörtgen 2" o:spid="_x0000_s1026" style="position:absolute;margin-left:-.95pt;margin-top:-20.95pt;width:535.3pt;height:48.2pt;z-index:2516587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EC1E7A" w:rsidRPr="00AA6530" w:rsidRDefault="00EC1E7A" w:rsidP="00AA6530">
                  <w:pPr>
                    <w:pStyle w:val="NoSpacing"/>
                    <w:rPr>
                      <w:rFonts w:ascii="Segoe UI" w:hAnsi="Segoe UI" w:cs="Segoe UI"/>
                      <w:b/>
                    </w:rPr>
                  </w:pPr>
                  <w:r w:rsidRPr="00AA6530">
                    <w:rPr>
                      <w:rFonts w:ascii="Segoe UI" w:hAnsi="Segoe UI" w:cs="Segoe UI"/>
                    </w:rPr>
                    <w:t>ADI:</w:t>
                  </w:r>
                  <w:r w:rsidRPr="00AA6530">
                    <w:rPr>
                      <w:rFonts w:ascii="Segoe UI" w:hAnsi="Segoe UI" w:cs="Segoe UI"/>
                      <w:b/>
                    </w:rPr>
                    <w:t xml:space="preserve">                  </w:t>
                  </w:r>
                  <w:r>
                    <w:rPr>
                      <w:rFonts w:ascii="Segoe UI" w:hAnsi="Segoe UI" w:cs="Segoe UI"/>
                      <w:b/>
                    </w:rPr>
                    <w:t xml:space="preserve">                 2014-2015 </w:t>
                  </w:r>
                  <w:r w:rsidRPr="00AA6530">
                    <w:rPr>
                      <w:rFonts w:ascii="Segoe UI" w:hAnsi="Segoe UI" w:cs="Segoe UI"/>
                      <w:b/>
                    </w:rPr>
                    <w:t xml:space="preserve"> EĞİTİM ÖĞRETİM YILI </w:t>
                  </w:r>
                  <w:r>
                    <w:rPr>
                      <w:rFonts w:ascii="Segoe UI" w:hAnsi="Segoe UI" w:cs="Segoe UI"/>
                      <w:b/>
                    </w:rPr>
                    <w:t xml:space="preserve">ATATÜRK ORTAOKULU           </w:t>
                  </w:r>
                  <w:r w:rsidRPr="00AA6530">
                    <w:rPr>
                      <w:rFonts w:ascii="Segoe UI" w:hAnsi="Segoe UI" w:cs="Segoe UI"/>
                    </w:rPr>
                    <w:t>SINIF:</w:t>
                  </w:r>
                  <w:r w:rsidRPr="00AA6530">
                    <w:rPr>
                      <w:rFonts w:ascii="Segoe UI" w:hAnsi="Segoe UI" w:cs="Segoe UI"/>
                    </w:rPr>
                    <w:br/>
                    <w:t>SOYADI:</w:t>
                  </w:r>
                  <w:r w:rsidRPr="00AA6530">
                    <w:rPr>
                      <w:rFonts w:ascii="Segoe UI" w:hAnsi="Segoe UI" w:cs="Segoe UI"/>
                      <w:b/>
                    </w:rPr>
                    <w:t xml:space="preserve">              </w:t>
                  </w:r>
                  <w:r>
                    <w:rPr>
                      <w:rFonts w:ascii="Segoe UI" w:hAnsi="Segoe UI" w:cs="Segoe UI"/>
                      <w:b/>
                    </w:rPr>
                    <w:t xml:space="preserve">                        </w:t>
                  </w:r>
                  <w:r w:rsidRPr="00AA6530">
                    <w:rPr>
                      <w:rFonts w:ascii="Segoe UI" w:hAnsi="Segoe UI" w:cs="Segoe UI"/>
                      <w:b/>
                    </w:rPr>
                    <w:t xml:space="preserve">5.SINIF SOSYAL BİLGİLER 1.DÖNEM 3.YAZILI                       </w:t>
                  </w:r>
                  <w:r w:rsidRPr="00AA6530">
                    <w:rPr>
                      <w:rFonts w:ascii="Segoe UI" w:hAnsi="Segoe UI" w:cs="Segoe UI"/>
                    </w:rPr>
                    <w:t>NO:</w:t>
                  </w:r>
                </w:p>
              </w:txbxContent>
            </v:textbox>
          </v:roundrect>
        </w:pict>
      </w:r>
    </w:p>
    <w:tbl>
      <w:tblPr>
        <w:tblW w:w="10694" w:type="dxa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397"/>
        <w:gridCol w:w="5297"/>
      </w:tblGrid>
      <w:tr w:rsidR="00EC1E7A" w:rsidTr="0082664C">
        <w:trPr>
          <w:trHeight w:val="15009"/>
        </w:trPr>
        <w:tc>
          <w:tcPr>
            <w:tcW w:w="5397" w:type="dxa"/>
          </w:tcPr>
          <w:p w:rsidR="00EC1E7A" w:rsidRDefault="00EC1E7A" w:rsidP="00CB2844">
            <w:pPr>
              <w:pStyle w:val="ListParagraph"/>
              <w:rPr>
                <w:rFonts w:ascii="Cambria" w:hAnsi="Cambria" w:cs="Arial"/>
                <w:sz w:val="20"/>
                <w:szCs w:val="20"/>
              </w:rPr>
            </w:pPr>
          </w:p>
          <w:p w:rsidR="00EC1E7A" w:rsidRDefault="00EC1E7A" w:rsidP="0075013D">
            <w:pPr>
              <w:rPr>
                <w:rFonts w:ascii="Segoe UI" w:hAnsi="Segoe UI" w:cs="Segoe UI"/>
                <w:b/>
                <w:sz w:val="18"/>
                <w:szCs w:val="18"/>
              </w:rPr>
            </w:pPr>
          </w:p>
          <w:p w:rsidR="00EC1E7A" w:rsidRDefault="00EC1E7A" w:rsidP="0075013D">
            <w:pPr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noProof/>
              </w:rPr>
              <w:pict>
                <v:roundrect id="Yuvarlatılmış Dikdörtgen 1" o:spid="_x0000_s1027" style="position:absolute;margin-left:14.65pt;margin-top:-.15pt;width:228.5pt;height:49.45pt;z-index:2516567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" fillcolor="#a7bfde" strokecolor="#4579b8">
                  <v:fill color2="#e4ecf5" rotate="t" angle="180" colors="0 #a3c4ff;22938f #bfd5ff;1 #e5eeff" focus="100%" type="gradient"/>
                  <v:shadow on="t" color="black" opacity="24903f" origin=",.5" offset="0,.55556mm"/>
                  <v:textbox>
                    <w:txbxContent>
                      <w:p w:rsidR="00EC1E7A" w:rsidRDefault="00EC1E7A" w:rsidP="00CB2844">
                        <w:pPr>
                          <w:pStyle w:val="ListParagraph"/>
                          <w:numPr>
                            <w:ilvl w:val="0"/>
                            <w:numId w:val="5"/>
                          </w:numPr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</w:pPr>
                        <w:r w:rsidRPr="00CB2844"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  <w:t>Yazları sıcak ve kurak geçer.</w:t>
                        </w:r>
                      </w:p>
                      <w:p w:rsidR="00EC1E7A" w:rsidRDefault="00EC1E7A" w:rsidP="00CB2844">
                        <w:pPr>
                          <w:pStyle w:val="ListParagraph"/>
                          <w:numPr>
                            <w:ilvl w:val="0"/>
                            <w:numId w:val="5"/>
                          </w:numPr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</w:pPr>
                        <w:r w:rsidRPr="00CB2844"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  <w:t>Kışları ılık ve yağışlıdır.</w:t>
                        </w:r>
                      </w:p>
                      <w:p w:rsidR="00EC1E7A" w:rsidRPr="00CB2844" w:rsidRDefault="00EC1E7A" w:rsidP="00CB2844">
                        <w:pPr>
                          <w:pStyle w:val="ListParagraph"/>
                          <w:numPr>
                            <w:ilvl w:val="0"/>
                            <w:numId w:val="5"/>
                          </w:numPr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</w:pPr>
                        <w:r w:rsidRPr="00CB2844"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  <w:t>Bitki örtüsü makidir.</w:t>
                        </w:r>
                      </w:p>
                      <w:p w:rsidR="00EC1E7A" w:rsidRDefault="00EC1E7A" w:rsidP="00CB2844">
                        <w:pPr>
                          <w:jc w:val="center"/>
                        </w:pPr>
                      </w:p>
                    </w:txbxContent>
                  </v:textbox>
                </v:roundrect>
              </w:pict>
            </w:r>
          </w:p>
          <w:p w:rsidR="00EC1E7A" w:rsidRDefault="00EC1E7A" w:rsidP="0075013D">
            <w:pPr>
              <w:rPr>
                <w:rFonts w:ascii="Segoe UI" w:hAnsi="Segoe UI" w:cs="Segoe UI"/>
                <w:b/>
                <w:sz w:val="18"/>
                <w:szCs w:val="18"/>
              </w:rPr>
            </w:pPr>
          </w:p>
          <w:p w:rsidR="00EC1E7A" w:rsidRDefault="00EC1E7A" w:rsidP="0075013D">
            <w:pPr>
              <w:rPr>
                <w:rFonts w:ascii="Segoe UI" w:hAnsi="Segoe UI" w:cs="Segoe UI"/>
                <w:b/>
                <w:sz w:val="18"/>
                <w:szCs w:val="18"/>
              </w:rPr>
            </w:pPr>
          </w:p>
          <w:p w:rsidR="00EC1E7A" w:rsidRDefault="00EC1E7A" w:rsidP="0075013D">
            <w:pPr>
              <w:rPr>
                <w:rFonts w:ascii="Segoe UI" w:hAnsi="Segoe UI" w:cs="Segoe UI"/>
                <w:b/>
                <w:sz w:val="18"/>
                <w:szCs w:val="18"/>
              </w:rPr>
            </w:pPr>
          </w:p>
          <w:p w:rsidR="00EC1E7A" w:rsidRDefault="00EC1E7A" w:rsidP="0075013D">
            <w:pPr>
              <w:rPr>
                <w:rFonts w:ascii="Segoe UI" w:hAnsi="Segoe UI" w:cs="Segoe UI"/>
                <w:b/>
                <w:sz w:val="18"/>
                <w:szCs w:val="18"/>
              </w:rPr>
            </w:pPr>
          </w:p>
          <w:p w:rsidR="00EC1E7A" w:rsidRPr="00D14FDB" w:rsidRDefault="00EC1E7A" w:rsidP="0075013D">
            <w:pPr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t xml:space="preserve">1- </w:t>
            </w:r>
            <w:r w:rsidRPr="00D14FDB">
              <w:rPr>
                <w:rFonts w:ascii="Segoe UI" w:hAnsi="Segoe UI" w:cs="Segoe UI"/>
                <w:b/>
                <w:sz w:val="18"/>
                <w:szCs w:val="18"/>
              </w:rPr>
              <w:t>Yukarıda özellikleri belirtilen iklim tipi aşağıdakilerden hangisidir?</w:t>
            </w:r>
          </w:p>
          <w:p w:rsidR="00EC1E7A" w:rsidRPr="00D14FDB" w:rsidRDefault="00EC1E7A" w:rsidP="0075013D">
            <w:pPr>
              <w:rPr>
                <w:rFonts w:ascii="Segoe UI" w:hAnsi="Segoe UI" w:cs="Segoe UI"/>
                <w:sz w:val="18"/>
                <w:szCs w:val="18"/>
              </w:rPr>
            </w:pP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 xml:space="preserve">A) Akdeniz iklimi           </w:t>
            </w:r>
            <w:r>
              <w:rPr>
                <w:rFonts w:ascii="Segoe UI" w:hAnsi="Segoe UI" w:cs="Segoe UI"/>
                <w:sz w:val="18"/>
                <w:szCs w:val="18"/>
              </w:rPr>
              <w:t>B</w:t>
            </w:r>
            <w:r w:rsidRPr="00D14FDB">
              <w:rPr>
                <w:rFonts w:ascii="Segoe UI" w:hAnsi="Segoe UI" w:cs="Segoe UI"/>
                <w:sz w:val="18"/>
                <w:szCs w:val="18"/>
              </w:rPr>
              <w:t xml:space="preserve">) Karadeniz iklimi            </w:t>
            </w:r>
          </w:p>
          <w:p w:rsidR="00EC1E7A" w:rsidRPr="00D14FDB" w:rsidRDefault="00EC1E7A" w:rsidP="0075013D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C</w:t>
            </w:r>
            <w:r w:rsidRPr="00D14FDB">
              <w:rPr>
                <w:rFonts w:ascii="Segoe UI" w:hAnsi="Segoe UI" w:cs="Segoe UI"/>
                <w:sz w:val="18"/>
                <w:szCs w:val="18"/>
              </w:rPr>
              <w:t xml:space="preserve">) Karasal iklim 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           D</w:t>
            </w:r>
            <w:r w:rsidRPr="00D14FDB">
              <w:rPr>
                <w:rFonts w:ascii="Segoe UI" w:hAnsi="Segoe UI" w:cs="Segoe UI"/>
                <w:sz w:val="18"/>
                <w:szCs w:val="18"/>
              </w:rPr>
              <w:t>) Çöl iklimi</w:t>
            </w:r>
          </w:p>
          <w:p w:rsidR="00EC1E7A" w:rsidRPr="00D14FDB" w:rsidRDefault="00EC1E7A" w:rsidP="0075013D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EC1E7A" w:rsidRPr="00D14FDB" w:rsidRDefault="00EC1E7A" w:rsidP="0075013D">
            <w:pPr>
              <w:rPr>
                <w:rFonts w:ascii="Segoe UI" w:hAnsi="Segoe UI" w:cs="Segoe UI"/>
                <w:b/>
                <w:sz w:val="18"/>
                <w:szCs w:val="18"/>
              </w:rPr>
            </w:pPr>
            <w:r w:rsidRPr="00591A9A">
              <w:rPr>
                <w:rFonts w:ascii="Segoe UI" w:hAnsi="Segoe UI" w:cs="Segoe UI"/>
                <w:b/>
                <w:sz w:val="18"/>
                <w:szCs w:val="18"/>
              </w:rPr>
              <w:t>2-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D14FDB">
              <w:rPr>
                <w:rFonts w:ascii="Segoe UI" w:hAnsi="Segoe UI" w:cs="Segoe UI"/>
                <w:b/>
                <w:sz w:val="18"/>
                <w:szCs w:val="18"/>
              </w:rPr>
              <w:t xml:space="preserve">Bir şehrin göç almasında ve nüfusunun artmasında aşağıdakilerden hangisi </w:t>
            </w:r>
            <w:r w:rsidRPr="00D14FDB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etkili değildir</w:t>
            </w:r>
            <w:r w:rsidRPr="00D14FDB">
              <w:rPr>
                <w:rFonts w:ascii="Segoe UI" w:hAnsi="Segoe UI" w:cs="Segoe UI"/>
                <w:b/>
                <w:sz w:val="18"/>
                <w:szCs w:val="18"/>
              </w:rPr>
              <w:t>?</w:t>
            </w:r>
          </w:p>
          <w:p w:rsidR="00EC1E7A" w:rsidRPr="00D14FDB" w:rsidRDefault="00EC1E7A" w:rsidP="0075013D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</w:t>
            </w:r>
            <w:r w:rsidRPr="00D14FDB">
              <w:rPr>
                <w:rFonts w:ascii="Segoe UI" w:hAnsi="Segoe UI" w:cs="Segoe UI"/>
                <w:sz w:val="18"/>
                <w:szCs w:val="18"/>
              </w:rPr>
              <w:t xml:space="preserve">) Sanayinin gelişmiş olması.                            </w:t>
            </w:r>
          </w:p>
          <w:p w:rsidR="00EC1E7A" w:rsidRPr="006726BE" w:rsidRDefault="00EC1E7A" w:rsidP="0075013D">
            <w:pPr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>B) Dağlık ve engebeli olması.</w:t>
            </w:r>
          </w:p>
          <w:p w:rsidR="00EC1E7A" w:rsidRPr="00D14FDB" w:rsidRDefault="00EC1E7A" w:rsidP="0075013D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C</w:t>
            </w:r>
            <w:r w:rsidRPr="00D14FDB">
              <w:rPr>
                <w:rFonts w:ascii="Segoe UI" w:hAnsi="Segoe UI" w:cs="Segoe UI"/>
                <w:sz w:val="18"/>
                <w:szCs w:val="18"/>
              </w:rPr>
              <w:t xml:space="preserve">) Turizmin gelişmiş olması.                              </w:t>
            </w:r>
          </w:p>
          <w:p w:rsidR="00EC1E7A" w:rsidRPr="00D14FDB" w:rsidRDefault="00EC1E7A" w:rsidP="0075013D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D</w:t>
            </w:r>
            <w:r w:rsidRPr="00D14FDB">
              <w:rPr>
                <w:rFonts w:ascii="Segoe UI" w:hAnsi="Segoe UI" w:cs="Segoe UI"/>
                <w:sz w:val="18"/>
                <w:szCs w:val="18"/>
              </w:rPr>
              <w:t>) Uygun iklim koşullarına sahip olması.</w:t>
            </w:r>
          </w:p>
          <w:p w:rsidR="00EC1E7A" w:rsidRPr="00D14FDB" w:rsidRDefault="00EC1E7A" w:rsidP="0075013D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EC1E7A" w:rsidRPr="00D14FDB" w:rsidRDefault="00EC1E7A" w:rsidP="0075013D">
            <w:pPr>
              <w:spacing w:after="40"/>
              <w:rPr>
                <w:rFonts w:ascii="Segoe UI" w:hAnsi="Segoe UI" w:cs="Segoe UI"/>
                <w:sz w:val="18"/>
                <w:szCs w:val="18"/>
              </w:rPr>
            </w:pPr>
            <w:r w:rsidRPr="00591A9A">
              <w:rPr>
                <w:rFonts w:ascii="Segoe UI" w:hAnsi="Segoe UI" w:cs="Segoe UI"/>
                <w:b/>
                <w:sz w:val="18"/>
                <w:szCs w:val="18"/>
              </w:rPr>
              <w:t>3-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D14FDB">
              <w:rPr>
                <w:rFonts w:ascii="Segoe UI" w:hAnsi="Segoe UI" w:cs="Segoe UI"/>
                <w:sz w:val="18"/>
                <w:szCs w:val="18"/>
              </w:rPr>
              <w:t>Karadeniz iklimi her mevsim yağışlı olan bir iklimdir.</w:t>
            </w:r>
          </w:p>
          <w:p w:rsidR="00EC1E7A" w:rsidRPr="00D14FDB" w:rsidRDefault="00EC1E7A" w:rsidP="0075013D">
            <w:pPr>
              <w:spacing w:after="40"/>
              <w:rPr>
                <w:rFonts w:ascii="Segoe UI" w:hAnsi="Segoe UI" w:cs="Segoe UI"/>
                <w:b/>
                <w:sz w:val="18"/>
                <w:szCs w:val="18"/>
              </w:rPr>
            </w:pPr>
            <w:r w:rsidRPr="00D14FDB">
              <w:rPr>
                <w:rFonts w:ascii="Segoe UI" w:hAnsi="Segoe UI" w:cs="Segoe UI"/>
                <w:b/>
                <w:sz w:val="18"/>
                <w:szCs w:val="18"/>
              </w:rPr>
              <w:t xml:space="preserve">Buna göre, aşağıdaki bitkilerden hangisi </w:t>
            </w:r>
            <w:r w:rsidRPr="00D14FDB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yalnızca</w:t>
            </w:r>
            <w:r w:rsidRPr="00D14FDB">
              <w:rPr>
                <w:rFonts w:ascii="Segoe UI" w:hAnsi="Segoe UI" w:cs="Segoe UI"/>
                <w:b/>
                <w:sz w:val="18"/>
                <w:szCs w:val="18"/>
              </w:rPr>
              <w:t xml:space="preserve"> Karadeniz ikliminde olur?</w:t>
            </w:r>
          </w:p>
          <w:p w:rsidR="00EC1E7A" w:rsidRPr="00D14FDB" w:rsidRDefault="00EC1E7A" w:rsidP="0075013D">
            <w:pPr>
              <w:spacing w:after="4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</w:t>
            </w:r>
            <w:r w:rsidRPr="00D14FDB">
              <w:rPr>
                <w:rFonts w:ascii="Segoe UI" w:hAnsi="Segoe UI" w:cs="Segoe UI"/>
                <w:sz w:val="18"/>
                <w:szCs w:val="18"/>
              </w:rPr>
              <w:t>)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Pamuk                        </w:t>
            </w: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 xml:space="preserve">B) Çay                </w:t>
            </w:r>
            <w:r w:rsidRPr="006726BE">
              <w:rPr>
                <w:rFonts w:ascii="Segoe UI" w:hAnsi="Segoe UI" w:cs="Segoe UI"/>
                <w:sz w:val="18"/>
                <w:szCs w:val="18"/>
              </w:rPr>
              <w:t xml:space="preserve">           </w:t>
            </w:r>
          </w:p>
          <w:p w:rsidR="00EC1E7A" w:rsidRPr="00D14FDB" w:rsidRDefault="00EC1E7A" w:rsidP="0075013D">
            <w:pPr>
              <w:spacing w:after="4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C</w:t>
            </w:r>
            <w:r w:rsidRPr="00D14FDB">
              <w:rPr>
                <w:rFonts w:ascii="Segoe UI" w:hAnsi="Segoe UI" w:cs="Segoe UI"/>
                <w:sz w:val="18"/>
                <w:szCs w:val="18"/>
              </w:rPr>
              <w:t xml:space="preserve">) </w:t>
            </w:r>
            <w:r>
              <w:rPr>
                <w:rFonts w:ascii="Segoe UI" w:hAnsi="Segoe UI" w:cs="Segoe UI"/>
                <w:sz w:val="18"/>
                <w:szCs w:val="18"/>
              </w:rPr>
              <w:t>B</w:t>
            </w:r>
            <w:r w:rsidRPr="00D14FDB">
              <w:rPr>
                <w:rFonts w:ascii="Segoe UI" w:hAnsi="Segoe UI" w:cs="Segoe UI"/>
                <w:sz w:val="18"/>
                <w:szCs w:val="18"/>
              </w:rPr>
              <w:t>uğda</w:t>
            </w:r>
            <w:r>
              <w:rPr>
                <w:rFonts w:ascii="Segoe UI" w:hAnsi="Segoe UI" w:cs="Segoe UI"/>
                <w:sz w:val="18"/>
                <w:szCs w:val="18"/>
              </w:rPr>
              <w:t>y                       D) M</w:t>
            </w:r>
            <w:r w:rsidRPr="00D14FDB">
              <w:rPr>
                <w:rFonts w:ascii="Segoe UI" w:hAnsi="Segoe UI" w:cs="Segoe UI"/>
                <w:sz w:val="18"/>
                <w:szCs w:val="18"/>
              </w:rPr>
              <w:t xml:space="preserve">uz   </w:t>
            </w:r>
          </w:p>
          <w:p w:rsidR="00EC1E7A" w:rsidRPr="00D14FDB" w:rsidRDefault="00EC1E7A" w:rsidP="0075013D">
            <w:pPr>
              <w:spacing w:after="40"/>
              <w:rPr>
                <w:rFonts w:ascii="Segoe UI" w:hAnsi="Segoe UI" w:cs="Segoe UI"/>
                <w:sz w:val="18"/>
                <w:szCs w:val="18"/>
              </w:rPr>
            </w:pPr>
          </w:p>
          <w:p w:rsidR="00EC1E7A" w:rsidRPr="00D14FDB" w:rsidRDefault="00EC1E7A" w:rsidP="0075013D">
            <w:pPr>
              <w:rPr>
                <w:rFonts w:ascii="Segoe UI" w:hAnsi="Segoe UI" w:cs="Segoe UI"/>
                <w:b/>
                <w:sz w:val="18"/>
                <w:szCs w:val="18"/>
              </w:rPr>
            </w:pPr>
            <w:r w:rsidRPr="00591A9A">
              <w:rPr>
                <w:rFonts w:ascii="Segoe UI" w:hAnsi="Segoe UI" w:cs="Segoe UI"/>
                <w:b/>
                <w:sz w:val="18"/>
                <w:szCs w:val="18"/>
              </w:rPr>
              <w:t>4-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D14FDB">
              <w:rPr>
                <w:rFonts w:ascii="Segoe UI" w:hAnsi="Segoe UI" w:cs="Segoe UI"/>
                <w:b/>
                <w:sz w:val="18"/>
                <w:szCs w:val="18"/>
              </w:rPr>
              <w:t xml:space="preserve">İnsanların yaşadığı yeri seçmesinde aşağıdakilerden hangisi etkili </w:t>
            </w:r>
            <w:r w:rsidRPr="00D14FDB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değildir?</w:t>
            </w:r>
          </w:p>
          <w:p w:rsidR="00EC1E7A" w:rsidRPr="00D14FDB" w:rsidRDefault="00EC1E7A" w:rsidP="0075013D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</w:t>
            </w:r>
            <w:r w:rsidRPr="00D14FDB">
              <w:rPr>
                <w:rFonts w:ascii="Segoe UI" w:hAnsi="Segoe UI" w:cs="Segoe UI"/>
                <w:sz w:val="18"/>
                <w:szCs w:val="18"/>
              </w:rPr>
              <w:t xml:space="preserve">) İklimin elverişli olması.                                                  </w:t>
            </w:r>
          </w:p>
          <w:p w:rsidR="00EC1E7A" w:rsidRPr="00D14FDB" w:rsidRDefault="00EC1E7A" w:rsidP="0075013D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B</w:t>
            </w:r>
            <w:r w:rsidRPr="00D14FDB">
              <w:rPr>
                <w:rFonts w:ascii="Segoe UI" w:hAnsi="Segoe UI" w:cs="Segoe UI"/>
                <w:sz w:val="18"/>
                <w:szCs w:val="18"/>
              </w:rPr>
              <w:t>) İş imkânlarının iyi olması.</w:t>
            </w:r>
          </w:p>
          <w:p w:rsidR="00EC1E7A" w:rsidRPr="006726BE" w:rsidRDefault="00EC1E7A" w:rsidP="0075013D">
            <w:pPr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 xml:space="preserve">C) Yerleşim yerinin fay hattı üstünde olması.               </w:t>
            </w:r>
          </w:p>
          <w:p w:rsidR="00EC1E7A" w:rsidRPr="00D14FDB" w:rsidRDefault="00EC1E7A" w:rsidP="0075013D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D</w:t>
            </w:r>
            <w:r w:rsidRPr="00D14FDB">
              <w:rPr>
                <w:rFonts w:ascii="Segoe UI" w:hAnsi="Segoe UI" w:cs="Segoe UI"/>
                <w:sz w:val="18"/>
                <w:szCs w:val="18"/>
              </w:rPr>
              <w:t>) Yeryüzü şekillerinin uygun olması.</w:t>
            </w:r>
          </w:p>
          <w:p w:rsidR="00EC1E7A" w:rsidRPr="00D14FDB" w:rsidRDefault="00EC1E7A" w:rsidP="0075013D">
            <w:pPr>
              <w:spacing w:after="40"/>
              <w:rPr>
                <w:rFonts w:ascii="Segoe UI" w:hAnsi="Segoe UI" w:cs="Segoe UI"/>
                <w:sz w:val="18"/>
                <w:szCs w:val="18"/>
              </w:rPr>
            </w:pPr>
          </w:p>
          <w:p w:rsidR="00EC1E7A" w:rsidRPr="00D14FDB" w:rsidRDefault="00EC1E7A" w:rsidP="0075013D">
            <w:pPr>
              <w:rPr>
                <w:rFonts w:ascii="Segoe UI" w:hAnsi="Segoe UI" w:cs="Segoe UI"/>
                <w:b/>
                <w:sz w:val="18"/>
                <w:szCs w:val="18"/>
              </w:rPr>
            </w:pPr>
            <w:r w:rsidRPr="00591A9A">
              <w:rPr>
                <w:rFonts w:ascii="Segoe UI" w:hAnsi="Segoe UI" w:cs="Segoe UI"/>
                <w:b/>
                <w:sz w:val="18"/>
                <w:szCs w:val="18"/>
              </w:rPr>
              <w:t>5-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D14FDB">
              <w:rPr>
                <w:rFonts w:ascii="Segoe UI" w:hAnsi="Segoe UI" w:cs="Segoe UI"/>
                <w:b/>
                <w:sz w:val="18"/>
                <w:szCs w:val="18"/>
              </w:rPr>
              <w:t>Ü</w:t>
            </w:r>
            <w:r>
              <w:rPr>
                <w:rFonts w:ascii="Segoe UI" w:hAnsi="Segoe UI" w:cs="Segoe UI"/>
                <w:b/>
                <w:sz w:val="18"/>
                <w:szCs w:val="18"/>
              </w:rPr>
              <w:t>lkemizde Karadeniz, Akdeniz ve K</w:t>
            </w:r>
            <w:r w:rsidRPr="00D14FDB">
              <w:rPr>
                <w:rFonts w:ascii="Segoe UI" w:hAnsi="Segoe UI" w:cs="Segoe UI"/>
                <w:b/>
                <w:sz w:val="18"/>
                <w:szCs w:val="18"/>
              </w:rPr>
              <w:t xml:space="preserve">arasal iklimin birlikte yaşandığı bölge aşağıdakilerden hangisidir? </w:t>
            </w:r>
          </w:p>
          <w:p w:rsidR="00EC1E7A" w:rsidRPr="00D14FDB" w:rsidRDefault="00EC1E7A" w:rsidP="0075013D">
            <w:pPr>
              <w:rPr>
                <w:rFonts w:ascii="Segoe UI" w:hAnsi="Segoe UI" w:cs="Segoe UI"/>
                <w:sz w:val="18"/>
                <w:szCs w:val="18"/>
              </w:rPr>
            </w:pP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 xml:space="preserve">A) Marmara </w:t>
            </w:r>
            <w:r>
              <w:rPr>
                <w:rFonts w:ascii="Segoe UI" w:hAnsi="Segoe UI" w:cs="Segoe UI"/>
                <w:sz w:val="18"/>
                <w:szCs w:val="18"/>
              </w:rPr>
              <w:tab/>
            </w:r>
            <w:r>
              <w:rPr>
                <w:rFonts w:ascii="Segoe UI" w:hAnsi="Segoe UI" w:cs="Segoe UI"/>
                <w:sz w:val="18"/>
                <w:szCs w:val="18"/>
              </w:rPr>
              <w:tab/>
              <w:t>B</w:t>
            </w:r>
            <w:r w:rsidRPr="00D14FDB">
              <w:rPr>
                <w:rFonts w:ascii="Segoe UI" w:hAnsi="Segoe UI" w:cs="Segoe UI"/>
                <w:sz w:val="18"/>
                <w:szCs w:val="18"/>
              </w:rPr>
              <w:t xml:space="preserve">) Akdeniz </w:t>
            </w:r>
            <w:r w:rsidRPr="00D14FDB">
              <w:rPr>
                <w:rFonts w:ascii="Segoe UI" w:hAnsi="Segoe UI" w:cs="Segoe UI"/>
                <w:sz w:val="18"/>
                <w:szCs w:val="18"/>
              </w:rPr>
              <w:tab/>
            </w:r>
            <w:r w:rsidRPr="00D14FDB">
              <w:rPr>
                <w:rFonts w:ascii="Segoe UI" w:hAnsi="Segoe UI" w:cs="Segoe UI"/>
                <w:sz w:val="18"/>
                <w:szCs w:val="18"/>
              </w:rPr>
              <w:tab/>
              <w:t xml:space="preserve"> </w:t>
            </w:r>
          </w:p>
          <w:p w:rsidR="00EC1E7A" w:rsidRPr="00D14FDB" w:rsidRDefault="00EC1E7A" w:rsidP="0075013D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C) İç Anadolu</w:t>
            </w:r>
            <w:r>
              <w:rPr>
                <w:rFonts w:ascii="Segoe UI" w:hAnsi="Segoe UI" w:cs="Segoe UI"/>
                <w:sz w:val="18"/>
                <w:szCs w:val="18"/>
              </w:rPr>
              <w:tab/>
            </w:r>
            <w:r>
              <w:rPr>
                <w:rFonts w:ascii="Segoe UI" w:hAnsi="Segoe UI" w:cs="Segoe UI"/>
                <w:sz w:val="18"/>
                <w:szCs w:val="18"/>
              </w:rPr>
              <w:tab/>
              <w:t>D</w:t>
            </w:r>
            <w:r w:rsidRPr="00D14FDB">
              <w:rPr>
                <w:rFonts w:ascii="Segoe UI" w:hAnsi="Segoe UI" w:cs="Segoe UI"/>
                <w:sz w:val="18"/>
                <w:szCs w:val="18"/>
              </w:rPr>
              <w:t xml:space="preserve">) Karadeniz </w:t>
            </w:r>
          </w:p>
          <w:p w:rsidR="00EC1E7A" w:rsidRPr="00D14FDB" w:rsidRDefault="00EC1E7A" w:rsidP="0075013D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EC1E7A" w:rsidRPr="00D14FDB" w:rsidRDefault="00EC1E7A" w:rsidP="0075013D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sz w:val="18"/>
                <w:szCs w:val="18"/>
              </w:rPr>
            </w:pPr>
            <w:r w:rsidRPr="00591A9A">
              <w:rPr>
                <w:rFonts w:ascii="Segoe UI" w:hAnsi="Segoe UI" w:cs="Segoe UI"/>
                <w:b/>
                <w:sz w:val="18"/>
                <w:szCs w:val="18"/>
              </w:rPr>
              <w:t>6-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D14FDB">
              <w:rPr>
                <w:rFonts w:ascii="Segoe UI" w:hAnsi="Segoe UI" w:cs="Segoe UI"/>
                <w:sz w:val="18"/>
                <w:szCs w:val="18"/>
              </w:rPr>
              <w:t xml:space="preserve">Ülkemizde görülen iklim tipleri 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yaşantımızı ve faaliyetlerimizi </w:t>
            </w:r>
            <w:r w:rsidRPr="00D14FDB">
              <w:rPr>
                <w:rFonts w:ascii="Segoe UI" w:hAnsi="Segoe UI" w:cs="Segoe UI"/>
                <w:sz w:val="18"/>
                <w:szCs w:val="18"/>
              </w:rPr>
              <w:t>etkiler.</w:t>
            </w:r>
          </w:p>
          <w:p w:rsidR="00EC1E7A" w:rsidRPr="00D14FDB" w:rsidRDefault="00EC1E7A" w:rsidP="0075013D">
            <w:pPr>
              <w:shd w:val="clear" w:color="auto" w:fill="FFFFFF"/>
              <w:spacing w:line="276" w:lineRule="auto"/>
              <w:rPr>
                <w:rFonts w:ascii="Segoe UI" w:hAnsi="Segoe UI" w:cs="Segoe UI"/>
                <w:b/>
                <w:sz w:val="18"/>
                <w:szCs w:val="18"/>
                <w:u w:val="single"/>
              </w:rPr>
            </w:pPr>
            <w:r w:rsidRPr="00D14FDB">
              <w:rPr>
                <w:rFonts w:ascii="Segoe UI" w:hAnsi="Segoe UI" w:cs="Segoe UI"/>
                <w:b/>
                <w:sz w:val="18"/>
                <w:szCs w:val="18"/>
              </w:rPr>
              <w:t xml:space="preserve">  Aşağıdakilerden hangisi iklimin insan faaliyetlerine etkisine örnek </w:t>
            </w:r>
            <w:r w:rsidRPr="00D14FDB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gösterilemez?</w:t>
            </w:r>
          </w:p>
          <w:p w:rsidR="00EC1E7A" w:rsidRPr="00D14FDB" w:rsidRDefault="00EC1E7A" w:rsidP="00D14FDB">
            <w:pPr>
              <w:shd w:val="clear" w:color="auto" w:fill="FFFFFF"/>
              <w:spacing w:line="276" w:lineRule="auto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A) </w:t>
            </w:r>
            <w:r w:rsidRPr="00D14FDB">
              <w:rPr>
                <w:rFonts w:ascii="Segoe UI" w:hAnsi="Segoe UI" w:cs="Segoe UI"/>
                <w:sz w:val="18"/>
                <w:szCs w:val="18"/>
              </w:rPr>
              <w:t>İklime göre giyinmeyi</w:t>
            </w:r>
          </w:p>
          <w:p w:rsidR="00EC1E7A" w:rsidRPr="00D14FDB" w:rsidRDefault="00EC1E7A" w:rsidP="00D14FDB">
            <w:pPr>
              <w:shd w:val="clear" w:color="auto" w:fill="FFFFFF"/>
              <w:spacing w:line="276" w:lineRule="auto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B) </w:t>
            </w:r>
            <w:r w:rsidRPr="00D14FDB">
              <w:rPr>
                <w:rFonts w:ascii="Segoe UI" w:hAnsi="Segoe UI" w:cs="Segoe UI"/>
                <w:sz w:val="18"/>
                <w:szCs w:val="18"/>
              </w:rPr>
              <w:t xml:space="preserve">İnsanların konut tipini </w:t>
            </w:r>
          </w:p>
          <w:p w:rsidR="00EC1E7A" w:rsidRPr="006726BE" w:rsidRDefault="00EC1E7A" w:rsidP="00D14FDB">
            <w:pPr>
              <w:shd w:val="clear" w:color="auto" w:fill="FFFFFF"/>
              <w:spacing w:line="276" w:lineRule="auto"/>
              <w:jc w:val="both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>C) İnsanların okuduğu kitapları</w:t>
            </w:r>
          </w:p>
          <w:p w:rsidR="00EC1E7A" w:rsidRPr="00D14FDB" w:rsidRDefault="00EC1E7A" w:rsidP="00D14FDB">
            <w:pPr>
              <w:shd w:val="clear" w:color="auto" w:fill="FFFFFF"/>
              <w:spacing w:line="276" w:lineRule="auto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D) </w:t>
            </w:r>
            <w:r w:rsidRPr="00D14FDB">
              <w:rPr>
                <w:rFonts w:ascii="Segoe UI" w:hAnsi="Segoe UI" w:cs="Segoe UI"/>
                <w:sz w:val="18"/>
                <w:szCs w:val="18"/>
              </w:rPr>
              <w:t>Kara, hava ve deniz ulaşımını</w:t>
            </w:r>
          </w:p>
          <w:p w:rsidR="00EC1E7A" w:rsidRPr="00D14FDB" w:rsidRDefault="00EC1E7A" w:rsidP="0075013D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EC1E7A" w:rsidRPr="00D14FDB" w:rsidRDefault="00EC1E7A" w:rsidP="0075013D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b/>
                <w:sz w:val="18"/>
                <w:szCs w:val="18"/>
              </w:rPr>
            </w:pPr>
            <w:r w:rsidRPr="00591A9A">
              <w:rPr>
                <w:rFonts w:ascii="Segoe UI" w:hAnsi="Segoe UI" w:cs="Segoe UI"/>
                <w:b/>
                <w:sz w:val="18"/>
                <w:szCs w:val="18"/>
              </w:rPr>
              <w:t>7-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D14FDB">
              <w:rPr>
                <w:rFonts w:ascii="Segoe UI" w:hAnsi="Segoe UI" w:cs="Segoe UI"/>
                <w:sz w:val="18"/>
                <w:szCs w:val="18"/>
              </w:rPr>
              <w:t>Nüfusu en fazla olan bölgemizdir. Sürekli göç almaktadır.</w:t>
            </w:r>
          </w:p>
          <w:p w:rsidR="00EC1E7A" w:rsidRPr="00D14FDB" w:rsidRDefault="00EC1E7A" w:rsidP="0075013D">
            <w:pPr>
              <w:shd w:val="clear" w:color="auto" w:fill="FFFFFF"/>
              <w:spacing w:line="276" w:lineRule="auto"/>
              <w:rPr>
                <w:rFonts w:ascii="Segoe UI" w:hAnsi="Segoe UI" w:cs="Segoe UI"/>
                <w:b/>
                <w:sz w:val="18"/>
                <w:szCs w:val="18"/>
              </w:rPr>
            </w:pPr>
            <w:r w:rsidRPr="00D14FDB">
              <w:rPr>
                <w:rFonts w:ascii="Segoe UI" w:hAnsi="Segoe UI" w:cs="Segoe UI"/>
                <w:b/>
                <w:sz w:val="18"/>
                <w:szCs w:val="18"/>
              </w:rPr>
              <w:t xml:space="preserve">  Açıklamada sözü edilen bölgemiz ve </w:t>
            </w:r>
            <w:r w:rsidRPr="003B74A0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göç alma nedeni</w:t>
            </w:r>
            <w:r w:rsidRPr="00D14FDB">
              <w:rPr>
                <w:rFonts w:ascii="Segoe UI" w:hAnsi="Segoe UI" w:cs="Segoe UI"/>
                <w:b/>
                <w:sz w:val="18"/>
                <w:szCs w:val="18"/>
              </w:rPr>
              <w:t xml:space="preserve"> hangi seçenekte doğru verilmiştir?</w:t>
            </w:r>
          </w:p>
          <w:p w:rsidR="00EC1E7A" w:rsidRPr="00D14FDB" w:rsidRDefault="00EC1E7A" w:rsidP="0075013D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b/>
                <w:sz w:val="18"/>
                <w:szCs w:val="18"/>
              </w:rPr>
            </w:pPr>
          </w:p>
          <w:tbl>
            <w:tblPr>
              <w:tblW w:w="5070" w:type="dxa"/>
              <w:tblBorders>
                <w:top w:val="single" w:sz="8" w:space="0" w:color="9BBB59"/>
                <w:left w:val="single" w:sz="8" w:space="0" w:color="9BBB59"/>
                <w:bottom w:val="single" w:sz="8" w:space="0" w:color="9BBB59"/>
                <w:right w:val="single" w:sz="8" w:space="0" w:color="9BBB59"/>
                <w:insideH w:val="single" w:sz="8" w:space="0" w:color="9BBB59"/>
                <w:insideV w:val="single" w:sz="8" w:space="0" w:color="9BBB59"/>
              </w:tblBorders>
              <w:tblLook w:val="00A0"/>
            </w:tblPr>
            <w:tblGrid>
              <w:gridCol w:w="489"/>
              <w:gridCol w:w="1935"/>
              <w:gridCol w:w="12"/>
              <w:gridCol w:w="2634"/>
            </w:tblGrid>
            <w:tr w:rsidR="00EC1E7A" w:rsidRPr="00D14FDB" w:rsidTr="001A13A3">
              <w:trPr>
                <w:gridBefore w:val="1"/>
                <w:trHeight w:val="255"/>
              </w:trPr>
              <w:tc>
                <w:tcPr>
                  <w:tcW w:w="1935" w:type="dxa"/>
                  <w:tcBorders>
                    <w:top w:val="single" w:sz="8" w:space="0" w:color="9BBB59"/>
                    <w:left w:val="single" w:sz="8" w:space="0" w:color="9BBB59"/>
                    <w:bottom w:val="single" w:sz="18" w:space="0" w:color="9BBB59"/>
                    <w:right w:val="single" w:sz="8" w:space="0" w:color="9BBB59"/>
                  </w:tcBorders>
                </w:tcPr>
                <w:p w:rsidR="00EC1E7A" w:rsidRPr="001A13A3" w:rsidRDefault="00EC1E7A" w:rsidP="001A13A3">
                  <w:pPr>
                    <w:shd w:val="clear" w:color="auto" w:fill="FFFFFF"/>
                    <w:spacing w:line="276" w:lineRule="auto"/>
                    <w:ind w:left="284" w:hanging="284"/>
                    <w:jc w:val="center"/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  <w:lang w:eastAsia="en-US"/>
                    </w:rPr>
                  </w:pPr>
                  <w:r w:rsidRPr="001A13A3"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  <w:lang w:eastAsia="en-US"/>
                    </w:rPr>
                    <w:t>BÖLGE</w:t>
                  </w:r>
                </w:p>
              </w:tc>
              <w:tc>
                <w:tcPr>
                  <w:tcW w:w="2646" w:type="dxa"/>
                  <w:gridSpan w:val="2"/>
                  <w:tcBorders>
                    <w:top w:val="single" w:sz="8" w:space="0" w:color="9BBB59"/>
                    <w:left w:val="single" w:sz="8" w:space="0" w:color="9BBB59"/>
                    <w:bottom w:val="single" w:sz="18" w:space="0" w:color="9BBB59"/>
                    <w:right w:val="single" w:sz="8" w:space="0" w:color="9BBB59"/>
                  </w:tcBorders>
                </w:tcPr>
                <w:p w:rsidR="00EC1E7A" w:rsidRPr="001A13A3" w:rsidRDefault="00EC1E7A" w:rsidP="001A13A3">
                  <w:pPr>
                    <w:shd w:val="clear" w:color="auto" w:fill="FFFFFF"/>
                    <w:spacing w:line="276" w:lineRule="auto"/>
                    <w:ind w:left="284" w:hanging="284"/>
                    <w:jc w:val="center"/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  <w:lang w:eastAsia="en-US"/>
                    </w:rPr>
                  </w:pPr>
                  <w:r w:rsidRPr="001A13A3"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  <w:lang w:eastAsia="en-US"/>
                    </w:rPr>
                    <w:t>GÖÇ</w:t>
                  </w:r>
                  <w:r w:rsidRPr="001A13A3">
                    <w:rPr>
                      <w:rFonts w:ascii="Segoe UI" w:hAnsi="Segoe UI" w:cs="Segoe UI"/>
                      <w:bCs/>
                      <w:sz w:val="18"/>
                      <w:szCs w:val="18"/>
                      <w:lang w:eastAsia="en-US"/>
                    </w:rPr>
                    <w:t xml:space="preserve"> </w:t>
                  </w:r>
                  <w:r w:rsidRPr="001A13A3"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  <w:lang w:eastAsia="en-US"/>
                    </w:rPr>
                    <w:t>ALMA NEDENİ</w:t>
                  </w:r>
                </w:p>
              </w:tc>
            </w:tr>
            <w:tr w:rsidR="00EC1E7A" w:rsidRPr="00D14FDB" w:rsidTr="001A13A3">
              <w:tc>
                <w:tcPr>
                  <w:tcW w:w="489" w:type="dxa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  <w:right w:val="single" w:sz="8" w:space="0" w:color="9BBB59"/>
                  </w:tcBorders>
                  <w:shd w:val="clear" w:color="auto" w:fill="E6EED5"/>
                </w:tcPr>
                <w:p w:rsidR="00EC1E7A" w:rsidRPr="001A13A3" w:rsidRDefault="00EC1E7A" w:rsidP="001A13A3">
                  <w:pPr>
                    <w:spacing w:line="276" w:lineRule="auto"/>
                    <w:jc w:val="both"/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  <w:lang w:eastAsia="en-US"/>
                    </w:rPr>
                  </w:pPr>
                  <w:r w:rsidRPr="001A13A3">
                    <w:rPr>
                      <w:rFonts w:ascii="Segoe UI" w:hAnsi="Segoe UI" w:cs="Segoe UI"/>
                      <w:bCs/>
                      <w:sz w:val="18"/>
                      <w:szCs w:val="18"/>
                      <w:lang w:eastAsia="en-US"/>
                    </w:rPr>
                    <w:t>A)</w:t>
                  </w:r>
                </w:p>
              </w:tc>
              <w:tc>
                <w:tcPr>
                  <w:tcW w:w="1947" w:type="dxa"/>
                  <w:gridSpan w:val="2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  <w:right w:val="single" w:sz="8" w:space="0" w:color="9BBB59"/>
                  </w:tcBorders>
                  <w:shd w:val="clear" w:color="auto" w:fill="E6EED5"/>
                </w:tcPr>
                <w:p w:rsidR="00EC1E7A" w:rsidRPr="001A13A3" w:rsidRDefault="00EC1E7A" w:rsidP="001A13A3">
                  <w:pPr>
                    <w:spacing w:line="276" w:lineRule="auto"/>
                    <w:jc w:val="both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1A13A3"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Ege Bölgesi</w:t>
                  </w:r>
                </w:p>
              </w:tc>
              <w:tc>
                <w:tcPr>
                  <w:tcW w:w="2634" w:type="dxa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  <w:right w:val="single" w:sz="8" w:space="0" w:color="9BBB59"/>
                  </w:tcBorders>
                  <w:shd w:val="clear" w:color="auto" w:fill="E6EED5"/>
                </w:tcPr>
                <w:p w:rsidR="00EC1E7A" w:rsidRPr="001A13A3" w:rsidRDefault="00EC1E7A" w:rsidP="001A13A3">
                  <w:pPr>
                    <w:spacing w:line="276" w:lineRule="auto"/>
                    <w:jc w:val="both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1A13A3"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Turizmin gelişmesi</w:t>
                  </w:r>
                </w:p>
              </w:tc>
            </w:tr>
            <w:tr w:rsidR="00EC1E7A" w:rsidRPr="00D14FDB" w:rsidTr="001A13A3">
              <w:tc>
                <w:tcPr>
                  <w:tcW w:w="489" w:type="dxa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  <w:right w:val="single" w:sz="8" w:space="0" w:color="9BBB59"/>
                  </w:tcBorders>
                </w:tcPr>
                <w:p w:rsidR="00EC1E7A" w:rsidRPr="001A13A3" w:rsidRDefault="00EC1E7A" w:rsidP="001A13A3">
                  <w:pPr>
                    <w:spacing w:line="276" w:lineRule="auto"/>
                    <w:jc w:val="both"/>
                    <w:rPr>
                      <w:rFonts w:ascii="Segoe UI" w:hAnsi="Segoe UI" w:cs="Segoe UI"/>
                      <w:b/>
                      <w:bCs/>
                      <w:color w:val="FF0000"/>
                      <w:sz w:val="18"/>
                      <w:szCs w:val="18"/>
                      <w:lang w:eastAsia="en-US"/>
                    </w:rPr>
                  </w:pPr>
                  <w:r w:rsidRPr="001A13A3">
                    <w:rPr>
                      <w:rFonts w:ascii="Segoe UI" w:hAnsi="Segoe UI" w:cs="Segoe UI"/>
                      <w:bCs/>
                      <w:color w:val="FF0000"/>
                      <w:sz w:val="18"/>
                      <w:szCs w:val="18"/>
                      <w:lang w:eastAsia="en-US"/>
                    </w:rPr>
                    <w:t>B)</w:t>
                  </w:r>
                </w:p>
              </w:tc>
              <w:tc>
                <w:tcPr>
                  <w:tcW w:w="1947" w:type="dxa"/>
                  <w:gridSpan w:val="2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  <w:right w:val="single" w:sz="8" w:space="0" w:color="9BBB59"/>
                  </w:tcBorders>
                </w:tcPr>
                <w:p w:rsidR="00EC1E7A" w:rsidRPr="001A13A3" w:rsidRDefault="00EC1E7A" w:rsidP="001A13A3">
                  <w:pPr>
                    <w:spacing w:line="276" w:lineRule="auto"/>
                    <w:jc w:val="both"/>
                    <w:rPr>
                      <w:rFonts w:ascii="Segoe UI" w:hAnsi="Segoe UI" w:cs="Segoe UI"/>
                      <w:color w:val="FF0000"/>
                      <w:sz w:val="18"/>
                      <w:szCs w:val="18"/>
                      <w:lang w:eastAsia="en-US"/>
                    </w:rPr>
                  </w:pPr>
                  <w:r w:rsidRPr="001A13A3">
                    <w:rPr>
                      <w:rFonts w:ascii="Segoe UI" w:hAnsi="Segoe UI" w:cs="Segoe UI"/>
                      <w:color w:val="FF0000"/>
                      <w:sz w:val="18"/>
                      <w:szCs w:val="18"/>
                      <w:lang w:eastAsia="en-US"/>
                    </w:rPr>
                    <w:t>Marmara Bölgesi</w:t>
                  </w:r>
                </w:p>
              </w:tc>
              <w:tc>
                <w:tcPr>
                  <w:tcW w:w="2634" w:type="dxa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  <w:right w:val="single" w:sz="8" w:space="0" w:color="9BBB59"/>
                  </w:tcBorders>
                </w:tcPr>
                <w:p w:rsidR="00EC1E7A" w:rsidRPr="001A13A3" w:rsidRDefault="00EC1E7A" w:rsidP="001A13A3">
                  <w:pPr>
                    <w:spacing w:line="276" w:lineRule="auto"/>
                    <w:jc w:val="both"/>
                    <w:rPr>
                      <w:rFonts w:ascii="Segoe UI" w:hAnsi="Segoe UI" w:cs="Segoe UI"/>
                      <w:color w:val="FF0000"/>
                      <w:sz w:val="18"/>
                      <w:szCs w:val="18"/>
                      <w:lang w:eastAsia="en-US"/>
                    </w:rPr>
                  </w:pPr>
                  <w:r w:rsidRPr="001A13A3">
                    <w:rPr>
                      <w:rFonts w:ascii="Segoe UI" w:hAnsi="Segoe UI" w:cs="Segoe UI"/>
                      <w:color w:val="FF0000"/>
                      <w:sz w:val="18"/>
                      <w:szCs w:val="18"/>
                      <w:lang w:eastAsia="en-US"/>
                    </w:rPr>
                    <w:t>Sanayinin gelişmesi</w:t>
                  </w:r>
                </w:p>
              </w:tc>
            </w:tr>
            <w:tr w:rsidR="00EC1E7A" w:rsidRPr="00D14FDB" w:rsidTr="001A13A3">
              <w:tc>
                <w:tcPr>
                  <w:tcW w:w="489" w:type="dxa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  <w:right w:val="single" w:sz="8" w:space="0" w:color="9BBB59"/>
                  </w:tcBorders>
                  <w:shd w:val="clear" w:color="auto" w:fill="E6EED5"/>
                </w:tcPr>
                <w:p w:rsidR="00EC1E7A" w:rsidRPr="001A13A3" w:rsidRDefault="00EC1E7A" w:rsidP="001A13A3">
                  <w:pPr>
                    <w:spacing w:line="276" w:lineRule="auto"/>
                    <w:jc w:val="both"/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  <w:lang w:eastAsia="en-US"/>
                    </w:rPr>
                  </w:pPr>
                  <w:r w:rsidRPr="001A13A3">
                    <w:rPr>
                      <w:rFonts w:ascii="Segoe UI" w:hAnsi="Segoe UI" w:cs="Segoe UI"/>
                      <w:bCs/>
                      <w:sz w:val="18"/>
                      <w:szCs w:val="18"/>
                      <w:lang w:eastAsia="en-US"/>
                    </w:rPr>
                    <w:t>C)</w:t>
                  </w:r>
                </w:p>
              </w:tc>
              <w:tc>
                <w:tcPr>
                  <w:tcW w:w="1947" w:type="dxa"/>
                  <w:gridSpan w:val="2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  <w:right w:val="single" w:sz="8" w:space="0" w:color="9BBB59"/>
                  </w:tcBorders>
                  <w:shd w:val="clear" w:color="auto" w:fill="E6EED5"/>
                </w:tcPr>
                <w:p w:rsidR="00EC1E7A" w:rsidRPr="001A13A3" w:rsidRDefault="00EC1E7A" w:rsidP="001A13A3">
                  <w:pPr>
                    <w:spacing w:line="276" w:lineRule="auto"/>
                    <w:jc w:val="both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1A13A3"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Karadeniz Bölgesi</w:t>
                  </w:r>
                </w:p>
              </w:tc>
              <w:tc>
                <w:tcPr>
                  <w:tcW w:w="2634" w:type="dxa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  <w:right w:val="single" w:sz="8" w:space="0" w:color="9BBB59"/>
                  </w:tcBorders>
                  <w:shd w:val="clear" w:color="auto" w:fill="E6EED5"/>
                </w:tcPr>
                <w:p w:rsidR="00EC1E7A" w:rsidRPr="001A13A3" w:rsidRDefault="00EC1E7A" w:rsidP="001A13A3">
                  <w:pPr>
                    <w:spacing w:line="276" w:lineRule="auto"/>
                    <w:jc w:val="both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1A13A3"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Balıkçılığın gelişmesi</w:t>
                  </w:r>
                </w:p>
              </w:tc>
            </w:tr>
            <w:tr w:rsidR="00EC1E7A" w:rsidRPr="00D14FDB" w:rsidTr="001A13A3">
              <w:tc>
                <w:tcPr>
                  <w:tcW w:w="489" w:type="dxa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  <w:right w:val="single" w:sz="8" w:space="0" w:color="9BBB59"/>
                  </w:tcBorders>
                </w:tcPr>
                <w:p w:rsidR="00EC1E7A" w:rsidRPr="001A13A3" w:rsidRDefault="00EC1E7A" w:rsidP="001A13A3">
                  <w:pPr>
                    <w:spacing w:line="276" w:lineRule="auto"/>
                    <w:jc w:val="both"/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  <w:lang w:eastAsia="en-US"/>
                    </w:rPr>
                  </w:pPr>
                  <w:r w:rsidRPr="001A13A3">
                    <w:rPr>
                      <w:rFonts w:ascii="Segoe UI" w:hAnsi="Segoe UI" w:cs="Segoe UI"/>
                      <w:bCs/>
                      <w:sz w:val="18"/>
                      <w:szCs w:val="18"/>
                      <w:lang w:eastAsia="en-US"/>
                    </w:rPr>
                    <w:t>D)</w:t>
                  </w:r>
                </w:p>
              </w:tc>
              <w:tc>
                <w:tcPr>
                  <w:tcW w:w="1947" w:type="dxa"/>
                  <w:gridSpan w:val="2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  <w:right w:val="single" w:sz="8" w:space="0" w:color="9BBB59"/>
                  </w:tcBorders>
                </w:tcPr>
                <w:p w:rsidR="00EC1E7A" w:rsidRPr="001A13A3" w:rsidRDefault="00EC1E7A" w:rsidP="001A13A3">
                  <w:pPr>
                    <w:spacing w:line="276" w:lineRule="auto"/>
                    <w:jc w:val="both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1A13A3"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Akdeniz Bölgesi</w:t>
                  </w:r>
                </w:p>
              </w:tc>
              <w:tc>
                <w:tcPr>
                  <w:tcW w:w="2634" w:type="dxa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  <w:right w:val="single" w:sz="8" w:space="0" w:color="9BBB59"/>
                  </w:tcBorders>
                </w:tcPr>
                <w:p w:rsidR="00EC1E7A" w:rsidRPr="001A13A3" w:rsidRDefault="00EC1E7A" w:rsidP="001A13A3">
                  <w:pPr>
                    <w:spacing w:line="276" w:lineRule="auto"/>
                    <w:jc w:val="both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1A13A3"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Tarımın gelişmesi</w:t>
                  </w:r>
                </w:p>
              </w:tc>
            </w:tr>
          </w:tbl>
          <w:p w:rsidR="00EC1E7A" w:rsidRPr="00D14FDB" w:rsidRDefault="00EC1E7A" w:rsidP="0075013D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EC1E7A" w:rsidRPr="00D14FDB" w:rsidRDefault="00EC1E7A" w:rsidP="0075013D">
            <w:pPr>
              <w:spacing w:after="40"/>
              <w:rPr>
                <w:rFonts w:ascii="Segoe UI" w:hAnsi="Segoe UI" w:cs="Segoe UI"/>
                <w:sz w:val="18"/>
                <w:szCs w:val="18"/>
              </w:rPr>
            </w:pPr>
          </w:p>
          <w:p w:rsidR="00EC1E7A" w:rsidRDefault="00EC1E7A" w:rsidP="0075013D">
            <w:pPr>
              <w:rPr>
                <w:rFonts w:ascii="Cambria" w:hAnsi="Cambria" w:cs="Arial"/>
                <w:sz w:val="20"/>
                <w:szCs w:val="20"/>
              </w:rPr>
            </w:pPr>
          </w:p>
          <w:p w:rsidR="00EC1E7A" w:rsidRPr="001A13A3" w:rsidRDefault="00EC1E7A" w:rsidP="00D3555C">
            <w:pPr>
              <w:pStyle w:val="NoSpacing"/>
              <w:rPr>
                <w:rFonts w:ascii="Comic Sans MS" w:hAnsi="Comic Sans MS" w:cs="Tahoma"/>
                <w:bCs/>
                <w:sz w:val="20"/>
                <w:szCs w:val="20"/>
              </w:rPr>
            </w:pPr>
          </w:p>
          <w:p w:rsidR="00EC1E7A" w:rsidRPr="001A13A3" w:rsidRDefault="00EC1E7A" w:rsidP="00D3555C">
            <w:pPr>
              <w:pStyle w:val="NoSpacing"/>
              <w:rPr>
                <w:rFonts w:ascii="Segoe UI" w:hAnsi="Segoe UI" w:cs="Segoe UI"/>
                <w:bCs/>
                <w:sz w:val="18"/>
                <w:szCs w:val="18"/>
              </w:rPr>
            </w:pPr>
            <w:r w:rsidRPr="001A13A3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14- </w:t>
            </w:r>
            <w:r w:rsidRPr="001A13A3">
              <w:rPr>
                <w:rFonts w:ascii="Segoe UI" w:hAnsi="Segoe UI" w:cs="Segoe UI"/>
                <w:bCs/>
                <w:sz w:val="18"/>
                <w:szCs w:val="18"/>
              </w:rPr>
              <w:t xml:space="preserve">Elif’in oturduğu Akdeniz kıyısında yer alan köyünün ekonomik yapısı son yıllarda değişmiştir.  Portakal, limon ağaçlarının bulunduğu tarım alanlarında bugün dev oteller yükselmektedir. </w:t>
            </w:r>
          </w:p>
          <w:p w:rsidR="00EC1E7A" w:rsidRPr="001A13A3" w:rsidRDefault="00EC1E7A" w:rsidP="00D3555C">
            <w:pPr>
              <w:pStyle w:val="NoSpacing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1A13A3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Buna göre Elif’in köyünde </w:t>
            </w:r>
            <w:r w:rsidRPr="001A13A3"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  <w:t>hangi ekonomik faaliyetin</w:t>
            </w:r>
            <w:r w:rsidRPr="001A13A3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önemi </w:t>
            </w:r>
            <w:r w:rsidRPr="001A13A3"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  <w:t>artmıştır?</w:t>
            </w:r>
          </w:p>
          <w:p w:rsidR="00EC1E7A" w:rsidRPr="001A13A3" w:rsidRDefault="00EC1E7A" w:rsidP="00D3555C">
            <w:pPr>
              <w:pStyle w:val="NoSpacing"/>
              <w:rPr>
                <w:rFonts w:ascii="Segoe UI" w:hAnsi="Segoe UI" w:cs="Segoe UI"/>
                <w:bCs/>
                <w:sz w:val="18"/>
                <w:szCs w:val="18"/>
              </w:rPr>
            </w:pPr>
            <w:r w:rsidRPr="001A13A3">
              <w:rPr>
                <w:rFonts w:ascii="Segoe UI" w:hAnsi="Segoe UI" w:cs="Segoe UI"/>
                <w:bCs/>
                <w:sz w:val="18"/>
                <w:szCs w:val="18"/>
              </w:rPr>
              <w:t xml:space="preserve">A) Sanayinin                    </w:t>
            </w:r>
          </w:p>
          <w:p w:rsidR="00EC1E7A" w:rsidRPr="001A13A3" w:rsidRDefault="00EC1E7A" w:rsidP="00D3555C">
            <w:pPr>
              <w:pStyle w:val="NoSpacing"/>
              <w:rPr>
                <w:rFonts w:ascii="Segoe UI" w:hAnsi="Segoe UI" w:cs="Segoe UI"/>
                <w:bCs/>
                <w:sz w:val="18"/>
                <w:szCs w:val="18"/>
              </w:rPr>
            </w:pPr>
            <w:r w:rsidRPr="001A13A3">
              <w:rPr>
                <w:rFonts w:ascii="Segoe UI" w:hAnsi="Segoe UI" w:cs="Segoe UI"/>
                <w:bCs/>
                <w:sz w:val="18"/>
                <w:szCs w:val="18"/>
              </w:rPr>
              <w:t>B) Madenciliğin</w:t>
            </w:r>
          </w:p>
          <w:p w:rsidR="00EC1E7A" w:rsidRPr="001A13A3" w:rsidRDefault="00EC1E7A" w:rsidP="00D3555C">
            <w:pPr>
              <w:pStyle w:val="NoSpacing"/>
              <w:rPr>
                <w:rFonts w:ascii="Segoe UI" w:hAnsi="Segoe UI" w:cs="Segoe UI"/>
                <w:bCs/>
                <w:color w:val="FF0000"/>
                <w:sz w:val="18"/>
                <w:szCs w:val="18"/>
              </w:rPr>
            </w:pPr>
            <w:r w:rsidRPr="001A13A3">
              <w:rPr>
                <w:rFonts w:ascii="Segoe UI" w:hAnsi="Segoe UI" w:cs="Segoe UI"/>
                <w:bCs/>
                <w:color w:val="FF0000"/>
                <w:sz w:val="18"/>
                <w:szCs w:val="18"/>
              </w:rPr>
              <w:t xml:space="preserve">C) Turizmin  </w:t>
            </w:r>
          </w:p>
          <w:p w:rsidR="00EC1E7A" w:rsidRPr="00B346A1" w:rsidRDefault="00EC1E7A" w:rsidP="00D3555C">
            <w:pPr>
              <w:rPr>
                <w:rFonts w:ascii="Segoe UI" w:hAnsi="Segoe UI" w:cs="Segoe UI"/>
                <w:bCs/>
                <w:sz w:val="18"/>
                <w:szCs w:val="18"/>
              </w:rPr>
            </w:pPr>
            <w:r w:rsidRPr="00B346A1">
              <w:rPr>
                <w:rFonts w:ascii="Segoe UI" w:hAnsi="Segoe UI" w:cs="Segoe UI"/>
                <w:bCs/>
                <w:sz w:val="18"/>
                <w:szCs w:val="18"/>
              </w:rPr>
              <w:t>D) Balıkçılığın</w:t>
            </w:r>
          </w:p>
          <w:p w:rsidR="00EC1E7A" w:rsidRPr="00B346A1" w:rsidRDefault="00EC1E7A" w:rsidP="00D3555C">
            <w:pPr>
              <w:rPr>
                <w:rFonts w:ascii="Segoe UI" w:hAnsi="Segoe UI" w:cs="Segoe UI"/>
                <w:bCs/>
                <w:sz w:val="18"/>
                <w:szCs w:val="18"/>
              </w:rPr>
            </w:pPr>
          </w:p>
          <w:p w:rsidR="00EC1E7A" w:rsidRPr="001A13A3" w:rsidRDefault="00EC1E7A" w:rsidP="00D3555C">
            <w:pPr>
              <w:pStyle w:val="NoSpacing"/>
              <w:rPr>
                <w:rFonts w:ascii="Segoe UI" w:hAnsi="Segoe UI" w:cs="Segoe UI"/>
                <w:sz w:val="18"/>
                <w:szCs w:val="18"/>
              </w:rPr>
            </w:pPr>
            <w:r w:rsidRPr="001A13A3">
              <w:rPr>
                <w:rFonts w:ascii="Segoe UI" w:hAnsi="Segoe UI" w:cs="Segoe UI"/>
                <w:b/>
                <w:sz w:val="18"/>
                <w:szCs w:val="18"/>
              </w:rPr>
              <w:t>15-</w:t>
            </w:r>
            <w:r w:rsidRPr="001A13A3">
              <w:rPr>
                <w:rFonts w:ascii="Segoe UI" w:hAnsi="Segoe UI" w:cs="Segoe UI"/>
                <w:sz w:val="18"/>
                <w:szCs w:val="18"/>
              </w:rPr>
              <w:t xml:space="preserve"> Gülnisa ailesiyle birlikte Türkiye gezisine çıkmıştır.</w:t>
            </w:r>
          </w:p>
          <w:p w:rsidR="00EC1E7A" w:rsidRPr="001A13A3" w:rsidRDefault="00EC1E7A" w:rsidP="00D3555C">
            <w:pPr>
              <w:pStyle w:val="NoSpacing"/>
              <w:numPr>
                <w:ilvl w:val="0"/>
                <w:numId w:val="7"/>
              </w:numPr>
              <w:rPr>
                <w:rFonts w:ascii="Segoe UI" w:hAnsi="Segoe UI" w:cs="Segoe UI"/>
                <w:sz w:val="18"/>
                <w:szCs w:val="18"/>
              </w:rPr>
            </w:pPr>
            <w:r w:rsidRPr="001A13A3">
              <w:rPr>
                <w:rFonts w:ascii="Segoe UI" w:hAnsi="Segoe UI" w:cs="Segoe UI"/>
                <w:sz w:val="18"/>
                <w:szCs w:val="18"/>
              </w:rPr>
              <w:t>Karadeniz Bölgesi’nde ahşap,</w:t>
            </w:r>
          </w:p>
          <w:p w:rsidR="00EC1E7A" w:rsidRPr="001A13A3" w:rsidRDefault="00EC1E7A" w:rsidP="00D3555C">
            <w:pPr>
              <w:pStyle w:val="NoSpacing"/>
              <w:numPr>
                <w:ilvl w:val="0"/>
                <w:numId w:val="7"/>
              </w:numPr>
              <w:rPr>
                <w:rFonts w:ascii="Segoe UI" w:hAnsi="Segoe UI" w:cs="Segoe UI"/>
                <w:sz w:val="18"/>
                <w:szCs w:val="18"/>
              </w:rPr>
            </w:pPr>
            <w:r w:rsidRPr="001A13A3">
              <w:rPr>
                <w:rFonts w:ascii="Segoe UI" w:hAnsi="Segoe UI" w:cs="Segoe UI"/>
                <w:sz w:val="18"/>
                <w:szCs w:val="18"/>
              </w:rPr>
              <w:t>Akdeniz Bölgesi’nde taş</w:t>
            </w:r>
          </w:p>
          <w:p w:rsidR="00EC1E7A" w:rsidRPr="001A13A3" w:rsidRDefault="00EC1E7A" w:rsidP="00D3555C">
            <w:pPr>
              <w:pStyle w:val="NoSpacing"/>
              <w:numPr>
                <w:ilvl w:val="0"/>
                <w:numId w:val="7"/>
              </w:numPr>
              <w:rPr>
                <w:rFonts w:ascii="Segoe UI" w:hAnsi="Segoe UI" w:cs="Segoe UI"/>
                <w:sz w:val="18"/>
                <w:szCs w:val="18"/>
              </w:rPr>
            </w:pPr>
            <w:r w:rsidRPr="001A13A3">
              <w:rPr>
                <w:rFonts w:ascii="Segoe UI" w:hAnsi="Segoe UI" w:cs="Segoe UI"/>
                <w:sz w:val="18"/>
                <w:szCs w:val="18"/>
              </w:rPr>
              <w:t>İç ve Güneydoğu Anadolu Bölgesi’nde toprak evlerin ağırlıkta olduğunu görmüştür.</w:t>
            </w:r>
          </w:p>
          <w:p w:rsidR="00EC1E7A" w:rsidRPr="001A13A3" w:rsidRDefault="00EC1E7A" w:rsidP="00D3555C">
            <w:pPr>
              <w:pStyle w:val="NoSpacing"/>
              <w:rPr>
                <w:rFonts w:ascii="Segoe UI" w:hAnsi="Segoe UI" w:cs="Segoe UI"/>
                <w:b/>
                <w:sz w:val="18"/>
                <w:szCs w:val="18"/>
              </w:rPr>
            </w:pPr>
            <w:r w:rsidRPr="001A13A3">
              <w:rPr>
                <w:rFonts w:ascii="Segoe UI" w:hAnsi="Segoe UI" w:cs="Segoe UI"/>
                <w:b/>
                <w:sz w:val="18"/>
                <w:szCs w:val="18"/>
              </w:rPr>
              <w:t xml:space="preserve">Buna göre bu evlerin yapılış biçimiyle ilgili aşağıdakilerden hangisi </w:t>
            </w:r>
            <w:r w:rsidRPr="001A13A3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söylenebilir?</w:t>
            </w:r>
            <w:r w:rsidRPr="001A13A3">
              <w:rPr>
                <w:rFonts w:ascii="Segoe UI" w:hAnsi="Segoe UI" w:cs="Segoe UI"/>
                <w:b/>
                <w:sz w:val="18"/>
                <w:szCs w:val="18"/>
              </w:rPr>
              <w:t xml:space="preserve"> </w:t>
            </w:r>
          </w:p>
          <w:p w:rsidR="00EC1E7A" w:rsidRPr="001A13A3" w:rsidRDefault="00EC1E7A" w:rsidP="00D3555C">
            <w:pPr>
              <w:pStyle w:val="NoSpacing"/>
              <w:rPr>
                <w:rFonts w:ascii="Segoe UI" w:hAnsi="Segoe UI" w:cs="Segoe UI"/>
                <w:sz w:val="18"/>
                <w:szCs w:val="18"/>
              </w:rPr>
            </w:pPr>
            <w:r w:rsidRPr="001A13A3">
              <w:rPr>
                <w:rFonts w:ascii="Segoe UI" w:hAnsi="Segoe UI" w:cs="Segoe UI"/>
                <w:sz w:val="18"/>
                <w:szCs w:val="18"/>
              </w:rPr>
              <w:t>A) Evler turistik amaçlı yapılmıştır</w:t>
            </w:r>
          </w:p>
          <w:p w:rsidR="00EC1E7A" w:rsidRPr="001A13A3" w:rsidRDefault="00EC1E7A" w:rsidP="00D3555C">
            <w:pPr>
              <w:pStyle w:val="NoSpacing"/>
              <w:rPr>
                <w:rFonts w:ascii="Segoe UI" w:hAnsi="Segoe UI" w:cs="Segoe UI"/>
                <w:sz w:val="18"/>
                <w:szCs w:val="18"/>
              </w:rPr>
            </w:pPr>
            <w:r w:rsidRPr="001A13A3">
              <w:rPr>
                <w:rFonts w:ascii="Segoe UI" w:hAnsi="Segoe UI" w:cs="Segoe UI"/>
                <w:sz w:val="18"/>
                <w:szCs w:val="18"/>
              </w:rPr>
              <w:t>B) Ülkemizde tüm evler birbirine benzemektedir</w:t>
            </w:r>
          </w:p>
          <w:p w:rsidR="00EC1E7A" w:rsidRPr="001A13A3" w:rsidRDefault="00EC1E7A" w:rsidP="00D3555C">
            <w:pPr>
              <w:pStyle w:val="NoSpacing"/>
              <w:rPr>
                <w:rFonts w:ascii="Segoe UI" w:hAnsi="Segoe UI" w:cs="Segoe UI"/>
                <w:sz w:val="18"/>
                <w:szCs w:val="18"/>
              </w:rPr>
            </w:pPr>
            <w:r w:rsidRPr="001A13A3">
              <w:rPr>
                <w:rFonts w:ascii="Segoe UI" w:hAnsi="Segoe UI" w:cs="Segoe UI"/>
                <w:sz w:val="18"/>
                <w:szCs w:val="18"/>
              </w:rPr>
              <w:t>C) En güzel evler ülkemizde inşa edilmektedir.</w:t>
            </w:r>
          </w:p>
          <w:p w:rsidR="00EC1E7A" w:rsidRPr="001A13A3" w:rsidRDefault="00EC1E7A" w:rsidP="00D3555C">
            <w:pPr>
              <w:pStyle w:val="NoSpacing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1A13A3">
              <w:rPr>
                <w:rFonts w:ascii="Segoe UI" w:hAnsi="Segoe UI" w:cs="Segoe UI"/>
                <w:color w:val="FF0000"/>
                <w:sz w:val="18"/>
                <w:szCs w:val="18"/>
              </w:rPr>
              <w:t>D)</w:t>
            </w:r>
            <w:r w:rsidRPr="001A13A3">
              <w:rPr>
                <w:rFonts w:ascii="Segoe UI" w:hAnsi="Segoe UI" w:cs="Segoe UI"/>
                <w:b/>
                <w:color w:val="FF0000"/>
                <w:sz w:val="18"/>
                <w:szCs w:val="18"/>
              </w:rPr>
              <w:t xml:space="preserve"> </w:t>
            </w:r>
            <w:r w:rsidRPr="001A13A3">
              <w:rPr>
                <w:rFonts w:ascii="Segoe UI" w:hAnsi="Segoe UI" w:cs="Segoe UI"/>
                <w:color w:val="FF0000"/>
                <w:sz w:val="18"/>
                <w:szCs w:val="18"/>
              </w:rPr>
              <w:t>Evler bölgenin iklim ve bitki örtüsünden etkilenir</w:t>
            </w:r>
          </w:p>
          <w:p w:rsidR="00EC1E7A" w:rsidRDefault="00EC1E7A" w:rsidP="00D3555C"/>
          <w:p w:rsidR="00EC1E7A" w:rsidRPr="003B74A0" w:rsidRDefault="00EC1E7A" w:rsidP="00D3555C">
            <w:pPr>
              <w:rPr>
                <w:rFonts w:ascii="Segoe UI" w:hAnsi="Segoe UI" w:cs="Segoe UI"/>
                <w:sz w:val="18"/>
                <w:szCs w:val="18"/>
              </w:rPr>
            </w:pPr>
            <w:r w:rsidRPr="003B74A0">
              <w:rPr>
                <w:rFonts w:ascii="Segoe UI" w:hAnsi="Segoe UI" w:cs="Segoe UI"/>
                <w:b/>
                <w:sz w:val="18"/>
                <w:szCs w:val="18"/>
              </w:rPr>
              <w:t>16-</w:t>
            </w:r>
            <w:r>
              <w:rPr>
                <w:rFonts w:ascii="Segoe UI" w:hAnsi="Segoe UI" w:cs="Segoe UI"/>
                <w:b/>
                <w:sz w:val="18"/>
                <w:szCs w:val="18"/>
              </w:rPr>
              <w:t xml:space="preserve"> </w:t>
            </w:r>
            <w:r w:rsidRPr="00B13677">
              <w:rPr>
                <w:rFonts w:ascii="Segoe UI" w:hAnsi="Segoe UI" w:cs="Segoe UI"/>
                <w:b/>
                <w:sz w:val="18"/>
                <w:szCs w:val="18"/>
              </w:rPr>
              <w:t xml:space="preserve">Aşağıdakilerden hangisi yerleşmeyi etkileyen </w:t>
            </w:r>
            <w:r w:rsidRPr="00B13677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 xml:space="preserve">beşerî </w:t>
            </w:r>
            <w:r w:rsidRPr="00B13677">
              <w:rPr>
                <w:rFonts w:ascii="Segoe UI" w:hAnsi="Segoe UI" w:cs="Segoe UI"/>
                <w:b/>
                <w:sz w:val="18"/>
                <w:szCs w:val="18"/>
              </w:rPr>
              <w:t xml:space="preserve">faktörlerden </w:t>
            </w:r>
            <w:r w:rsidRPr="00AA6530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biridir?</w:t>
            </w:r>
            <w:r w:rsidRPr="00B13677">
              <w:rPr>
                <w:rFonts w:ascii="Segoe UI" w:hAnsi="Segoe UI" w:cs="Segoe UI"/>
                <w:b/>
                <w:sz w:val="18"/>
                <w:szCs w:val="18"/>
              </w:rPr>
              <w:br/>
            </w:r>
            <w:r w:rsidRPr="003B74A0">
              <w:rPr>
                <w:rFonts w:ascii="Segoe UI" w:hAnsi="Segoe UI" w:cs="Segoe UI"/>
                <w:sz w:val="18"/>
                <w:szCs w:val="18"/>
              </w:rPr>
              <w:t>A)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3B74A0">
              <w:rPr>
                <w:rFonts w:ascii="Segoe UI" w:hAnsi="Segoe UI" w:cs="Segoe UI"/>
                <w:sz w:val="18"/>
                <w:szCs w:val="18"/>
              </w:rPr>
              <w:t>Yer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3B74A0">
              <w:rPr>
                <w:rFonts w:ascii="Segoe UI" w:hAnsi="Segoe UI" w:cs="Segoe UI"/>
                <w:sz w:val="18"/>
                <w:szCs w:val="18"/>
              </w:rPr>
              <w:t xml:space="preserve">şekilleri    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3B74A0">
              <w:rPr>
                <w:rFonts w:ascii="Segoe UI" w:hAnsi="Segoe UI" w:cs="Segoe UI"/>
                <w:sz w:val="18"/>
                <w:szCs w:val="18"/>
              </w:rPr>
              <w:t>B) İklim</w:t>
            </w:r>
          </w:p>
          <w:p w:rsidR="00EC1E7A" w:rsidRDefault="00EC1E7A" w:rsidP="00D3555C">
            <w:pPr>
              <w:rPr>
                <w:rFonts w:ascii="Segoe UI" w:hAnsi="Segoe UI" w:cs="Segoe UI"/>
                <w:sz w:val="18"/>
                <w:szCs w:val="18"/>
              </w:rPr>
            </w:pP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 xml:space="preserve">C) Sanayi            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3B74A0">
              <w:rPr>
                <w:rFonts w:ascii="Segoe UI" w:hAnsi="Segoe UI" w:cs="Segoe UI"/>
                <w:sz w:val="18"/>
                <w:szCs w:val="18"/>
              </w:rPr>
              <w:t>D)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3B74A0">
              <w:rPr>
                <w:rFonts w:ascii="Segoe UI" w:hAnsi="Segoe UI" w:cs="Segoe UI"/>
                <w:sz w:val="18"/>
                <w:szCs w:val="18"/>
              </w:rPr>
              <w:t>Bitki örtüsü</w:t>
            </w:r>
          </w:p>
          <w:p w:rsidR="00EC1E7A" w:rsidRDefault="00EC1E7A" w:rsidP="00D3555C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EC1E7A" w:rsidRDefault="00EC1E7A" w:rsidP="00D3555C">
            <w:pPr>
              <w:rPr>
                <w:rFonts w:ascii="Segoe UI" w:hAnsi="Segoe UI" w:cs="Segoe UI"/>
                <w:sz w:val="18"/>
                <w:szCs w:val="18"/>
              </w:rPr>
            </w:pPr>
            <w:r w:rsidRPr="00B13677">
              <w:rPr>
                <w:rFonts w:ascii="Segoe UI" w:hAnsi="Segoe UI" w:cs="Segoe UI"/>
                <w:b/>
                <w:sz w:val="18"/>
                <w:szCs w:val="18"/>
              </w:rPr>
              <w:t>17-</w:t>
            </w:r>
            <w:r>
              <w:rPr>
                <w:rFonts w:ascii="Segoe UI" w:hAnsi="Segoe UI" w:cs="Segoe UI"/>
                <w:b/>
                <w:sz w:val="18"/>
                <w:szCs w:val="18"/>
              </w:rPr>
              <w:t xml:space="preserve"> </w:t>
            </w:r>
            <w:r w:rsidRPr="00B13677">
              <w:rPr>
                <w:rFonts w:ascii="Segoe UI" w:hAnsi="Segoe UI" w:cs="Segoe UI"/>
                <w:b/>
                <w:sz w:val="18"/>
                <w:szCs w:val="18"/>
              </w:rPr>
              <w:t xml:space="preserve">Aşağıdakilerden hangisi </w:t>
            </w:r>
            <w:r w:rsidRPr="00AA6530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aynı ülkede yaşayan</w:t>
            </w:r>
            <w:r w:rsidRPr="00B13677">
              <w:rPr>
                <w:rFonts w:ascii="Segoe UI" w:hAnsi="Segoe UI" w:cs="Segoe UI"/>
                <w:b/>
                <w:sz w:val="18"/>
                <w:szCs w:val="18"/>
              </w:rPr>
              <w:t xml:space="preserve"> bireylerin </w:t>
            </w:r>
            <w:r w:rsidRPr="00AA6530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genel olarak</w:t>
            </w:r>
            <w:r w:rsidRPr="00B13677">
              <w:rPr>
                <w:rFonts w:ascii="Segoe UI" w:hAnsi="Segoe UI" w:cs="Segoe UI"/>
                <w:b/>
                <w:sz w:val="18"/>
                <w:szCs w:val="18"/>
              </w:rPr>
              <w:t xml:space="preserve"> üstlendikleri rolü ifade eder?</w:t>
            </w:r>
            <w:r w:rsidRPr="00B13677">
              <w:rPr>
                <w:rFonts w:ascii="Segoe UI" w:hAnsi="Segoe UI" w:cs="Segoe UI"/>
                <w:b/>
                <w:sz w:val="18"/>
                <w:szCs w:val="18"/>
              </w:rPr>
              <w:br/>
            </w: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 xml:space="preserve">A) Vatandaşlık      </w:t>
            </w:r>
            <w:r>
              <w:rPr>
                <w:rFonts w:ascii="Segoe UI" w:hAnsi="Segoe UI" w:cs="Segoe UI"/>
                <w:sz w:val="18"/>
                <w:szCs w:val="18"/>
              </w:rPr>
              <w:br/>
              <w:t>B) Öğrencilik</w:t>
            </w:r>
          </w:p>
          <w:p w:rsidR="00EC1E7A" w:rsidRDefault="00EC1E7A" w:rsidP="00D3555C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C) Yöneticilik         </w:t>
            </w:r>
            <w:r>
              <w:rPr>
                <w:rFonts w:ascii="Segoe UI" w:hAnsi="Segoe UI" w:cs="Segoe UI"/>
                <w:sz w:val="18"/>
                <w:szCs w:val="18"/>
              </w:rPr>
              <w:br/>
              <w:t>D) İnsanlık</w:t>
            </w:r>
          </w:p>
          <w:p w:rsidR="00EC1E7A" w:rsidRDefault="00EC1E7A" w:rsidP="00D3555C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EC1E7A" w:rsidRDefault="00EC1E7A" w:rsidP="00D3555C">
            <w:pPr>
              <w:rPr>
                <w:rFonts w:ascii="Segoe UI" w:hAnsi="Segoe UI" w:cs="Segoe UI"/>
                <w:sz w:val="18"/>
                <w:szCs w:val="18"/>
              </w:rPr>
            </w:pPr>
            <w:r w:rsidRPr="00B13677">
              <w:rPr>
                <w:rFonts w:ascii="Segoe UI" w:hAnsi="Segoe UI" w:cs="Segoe UI"/>
                <w:b/>
                <w:sz w:val="18"/>
                <w:szCs w:val="18"/>
              </w:rPr>
              <w:t>18-</w:t>
            </w:r>
            <w:r>
              <w:rPr>
                <w:rFonts w:ascii="Segoe UI" w:hAnsi="Segoe UI" w:cs="Segoe UI"/>
                <w:b/>
                <w:sz w:val="18"/>
                <w:szCs w:val="18"/>
              </w:rPr>
              <w:t xml:space="preserve"> </w:t>
            </w:r>
            <w:r w:rsidRPr="00B13677">
              <w:rPr>
                <w:rFonts w:ascii="Segoe UI" w:hAnsi="Segoe UI" w:cs="Segoe UI"/>
                <w:b/>
                <w:sz w:val="18"/>
                <w:szCs w:val="18"/>
              </w:rPr>
              <w:t xml:space="preserve">Aşağıdakilerden hangisi çocukların ruh ve beden sağlığını korumaya yönelik önlemlerden biri </w:t>
            </w:r>
            <w:r w:rsidRPr="00B13677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değildir?</w:t>
            </w:r>
            <w:r w:rsidRPr="00B13677">
              <w:rPr>
                <w:rFonts w:ascii="Segoe UI" w:hAnsi="Segoe UI" w:cs="Segoe UI"/>
                <w:sz w:val="18"/>
                <w:szCs w:val="18"/>
                <w:u w:val="single"/>
              </w:rPr>
              <w:br/>
            </w:r>
            <w:r>
              <w:rPr>
                <w:rFonts w:ascii="Segoe UI" w:hAnsi="Segoe UI" w:cs="Segoe UI"/>
                <w:sz w:val="18"/>
                <w:szCs w:val="18"/>
              </w:rPr>
              <w:t>A) Şiddet içeren filmlerin çocuklara izletilmesinin yasaklanması</w:t>
            </w:r>
          </w:p>
          <w:p w:rsidR="00EC1E7A" w:rsidRDefault="00EC1E7A" w:rsidP="00D3555C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B) Çocuklara sigara ve alkol satışının yasaklanması</w:t>
            </w:r>
          </w:p>
          <w:p w:rsidR="00EC1E7A" w:rsidRDefault="00EC1E7A" w:rsidP="00D3555C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C) Çocukların 16 yaşına kadar çalıştırılmalarının yasaklanması</w:t>
            </w:r>
          </w:p>
          <w:p w:rsidR="00EC1E7A" w:rsidRPr="006726BE" w:rsidRDefault="00EC1E7A" w:rsidP="00D3555C">
            <w:pPr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>D) Yöneticilerini seçme hakkının verilmesi</w:t>
            </w:r>
          </w:p>
          <w:p w:rsidR="00EC1E7A" w:rsidRDefault="00EC1E7A" w:rsidP="00D3555C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noProof/>
              </w:rPr>
              <w:pict>
                <v:roundrect id="Yuvarlatılmış Dikdörtgen 4" o:spid="_x0000_s1028" style="position:absolute;margin-left:22.8pt;margin-top:10.6pt;width:192.2pt;height:55.1pt;z-index:2516577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" fillcolor="#fbcaa2" strokecolor="#f68c36">
                  <v:fill color2="#fdefe3" rotate="t" angle="180" colors="0 #ffbe86;22938f #ffd0aa;1 #ffebdb" focus="100%" type="gradient"/>
                  <v:shadow on="t" color="black" opacity="24903f" origin=",.5" offset="0,.55556mm"/>
                  <v:textbox>
                    <w:txbxContent>
                      <w:p w:rsidR="00EC1E7A" w:rsidRDefault="00EC1E7A" w:rsidP="0082664C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</w:pPr>
                        <w:r w:rsidRPr="0082664C"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  <w:t>Kaçkar, Küre ve Ilgaz dağları</w:t>
                        </w:r>
                      </w:p>
                      <w:p w:rsidR="00EC1E7A" w:rsidRDefault="00EC1E7A" w:rsidP="0082664C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</w:pPr>
                        <w:r w:rsidRPr="0082664C"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  <w:t>Çarşamba ve Bafra ovaları</w:t>
                        </w:r>
                      </w:p>
                      <w:p w:rsidR="00EC1E7A" w:rsidRPr="0082664C" w:rsidRDefault="00EC1E7A" w:rsidP="0082664C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</w:pPr>
                        <w:r w:rsidRPr="0082664C"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  <w:t>Yeşilırmak nehri ve Abant gölü</w:t>
                        </w:r>
                      </w:p>
                    </w:txbxContent>
                  </v:textbox>
                </v:roundrect>
              </w:pict>
            </w:r>
          </w:p>
          <w:p w:rsidR="00EC1E7A" w:rsidRPr="0082664C" w:rsidRDefault="00EC1E7A" w:rsidP="0082664C">
            <w:pPr>
              <w:rPr>
                <w:rFonts w:ascii="Segoe UI" w:hAnsi="Segoe UI" w:cs="Segoe UI"/>
                <w:b/>
                <w:sz w:val="18"/>
                <w:szCs w:val="18"/>
              </w:rPr>
            </w:pPr>
            <w:r w:rsidRPr="0082664C">
              <w:rPr>
                <w:rFonts w:ascii="Segoe UI" w:hAnsi="Segoe UI" w:cs="Segoe UI"/>
                <w:b/>
                <w:sz w:val="18"/>
                <w:szCs w:val="18"/>
              </w:rPr>
              <w:t xml:space="preserve">19-  </w:t>
            </w:r>
          </w:p>
          <w:p w:rsidR="00EC1E7A" w:rsidRDefault="00EC1E7A" w:rsidP="00D3555C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br/>
            </w:r>
          </w:p>
          <w:p w:rsidR="00EC1E7A" w:rsidRDefault="00EC1E7A" w:rsidP="00D3555C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EC1E7A" w:rsidRDefault="00EC1E7A" w:rsidP="00D3555C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EC1E7A" w:rsidRPr="0082664C" w:rsidRDefault="00EC1E7A" w:rsidP="00D3555C">
            <w:pPr>
              <w:rPr>
                <w:rFonts w:ascii="Segoe UI" w:hAnsi="Segoe UI" w:cs="Segoe UI"/>
                <w:b/>
                <w:sz w:val="18"/>
                <w:szCs w:val="18"/>
              </w:rPr>
            </w:pPr>
            <w:r w:rsidRPr="0082664C">
              <w:rPr>
                <w:rFonts w:ascii="Segoe UI" w:hAnsi="Segoe UI" w:cs="Segoe UI"/>
                <w:b/>
                <w:sz w:val="18"/>
                <w:szCs w:val="18"/>
              </w:rPr>
              <w:t>Yukarıda verilen yer şekillerimiz hangi bölgemizde yer alır?</w:t>
            </w:r>
          </w:p>
          <w:p w:rsidR="00EC1E7A" w:rsidRDefault="00EC1E7A" w:rsidP="00D3555C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A) Marmara        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 xml:space="preserve">B) Karadeniz   </w:t>
            </w:r>
          </w:p>
          <w:p w:rsidR="00EC1E7A" w:rsidRDefault="00EC1E7A" w:rsidP="00D3555C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C) Ege                </w:t>
            </w:r>
            <w:r>
              <w:rPr>
                <w:rFonts w:ascii="Segoe UI" w:hAnsi="Segoe UI" w:cs="Segoe UI"/>
                <w:sz w:val="18"/>
                <w:szCs w:val="18"/>
              </w:rPr>
              <w:br/>
              <w:t>D) Doğu Anadolu</w:t>
            </w:r>
          </w:p>
          <w:p w:rsidR="00EC1E7A" w:rsidRDefault="00EC1E7A" w:rsidP="00D3555C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EC1E7A" w:rsidRPr="00B13677" w:rsidRDefault="00EC1E7A" w:rsidP="00D3555C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noProof/>
              </w:rPr>
              <w:pict>
                <v:roundrect id="Yuvarlatılmış Dikdörtgen 5" o:spid="_x0000_s1029" style="position:absolute;margin-left:-4.1pt;margin-top:20.2pt;width:535.3pt;height:87pt;z-index:2516597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" fillcolor="#ffa2a1" strokecolor="#be4b48">
                  <v:fill color2="#ffe5e5" rotate="t" angle="180" colors="0 #ffa2a1;22938f #ffbebd;1 #ffe5e5" focus="100%" type="gradient"/>
                  <v:shadow on="t" color="black" opacity="24903f" origin=",.5" offset="0,.55556mm"/>
                  <v:textbox>
                    <w:txbxContent>
                      <w:p w:rsidR="00EC1E7A" w:rsidRPr="005F27EC" w:rsidRDefault="00EC1E7A" w:rsidP="00AA6530">
                        <w:pPr>
                          <w:jc w:val="center"/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 w:rsidRPr="005F27EC"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  <w:t>Her soru 4 puandır. Süre 40 dakikadır. Başarılar Dilerim.</w:t>
                        </w:r>
                        <w:r w:rsidRPr="005F27EC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br/>
                          <w:t>Zeki DOĞAN</w:t>
                        </w:r>
                        <w:r w:rsidRPr="005F27EC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br/>
                          <w:t>Sosyal Bilgiler Öğretmeni</w:t>
                        </w:r>
                      </w:p>
                    </w:txbxContent>
                  </v:textbox>
                </v:roundrect>
              </w:pict>
            </w:r>
          </w:p>
        </w:tc>
        <w:tc>
          <w:tcPr>
            <w:tcW w:w="5297" w:type="dxa"/>
          </w:tcPr>
          <w:p w:rsidR="00EC1E7A" w:rsidRDefault="00EC1E7A" w:rsidP="0075013D">
            <w:pPr>
              <w:shd w:val="clear" w:color="auto" w:fill="FFFFFF"/>
              <w:spacing w:line="276" w:lineRule="auto"/>
              <w:ind w:left="284" w:hanging="284"/>
              <w:rPr>
                <w:rFonts w:ascii="Garamond" w:hAnsi="Garamond"/>
                <w:b/>
              </w:rPr>
            </w:pPr>
          </w:p>
          <w:p w:rsidR="00EC1E7A" w:rsidRDefault="00EC1E7A" w:rsidP="00B346A1">
            <w:pPr>
              <w:shd w:val="clear" w:color="auto" w:fill="FFFFFF"/>
              <w:spacing w:line="276" w:lineRule="auto"/>
              <w:ind w:left="284" w:hanging="284"/>
              <w:rPr>
                <w:rFonts w:ascii="Garamond" w:hAnsi="Garamond"/>
                <w:b/>
                <w:noProof/>
              </w:rPr>
            </w:pPr>
            <w:r>
              <w:rPr>
                <w:noProof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Köşeleri Yuvarlanmış Dikdörtgen Belirtme Çizgisi 246" o:spid="_x0000_s1030" type="#_x0000_t62" style="position:absolute;left:0;text-align:left;margin-left:42.2pt;margin-top:8pt;width:197.8pt;height:35.65pt;z-index:251655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" adj="-1295,25193" fillcolor="#ff9" strokecolor="#4f81bd" strokeweight="2pt">
                  <v:textbox>
                    <w:txbxContent>
                      <w:p w:rsidR="00EC1E7A" w:rsidRPr="00D14FDB" w:rsidRDefault="00EC1E7A" w:rsidP="0075013D">
                        <w:pPr>
                          <w:jc w:val="center"/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</w:pPr>
                        <w:r w:rsidRPr="00D14FDB"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  <w:t>Öyle bir yere gitmek istiyorum ki her mevsim yağış görülsün.</w:t>
                        </w:r>
                      </w:p>
                    </w:txbxContent>
                  </v:textbox>
                </v:shape>
              </w:pict>
            </w:r>
          </w:p>
          <w:p w:rsidR="00EC1E7A" w:rsidRDefault="00EC1E7A" w:rsidP="00B346A1">
            <w:pPr>
              <w:shd w:val="clear" w:color="auto" w:fill="FFFFFF"/>
              <w:spacing w:line="276" w:lineRule="auto"/>
              <w:ind w:left="284" w:hanging="284"/>
              <w:rPr>
                <w:rFonts w:ascii="Garamond" w:hAnsi="Garamond"/>
                <w:b/>
                <w:noProof/>
              </w:rPr>
            </w:pPr>
          </w:p>
          <w:p w:rsidR="00EC1E7A" w:rsidRDefault="00EC1E7A" w:rsidP="0082664C">
            <w:pPr>
              <w:shd w:val="clear" w:color="auto" w:fill="FFFFFF"/>
              <w:spacing w:line="276" w:lineRule="auto"/>
              <w:rPr>
                <w:rFonts w:ascii="Segoe UI" w:hAnsi="Segoe UI" w:cs="Segoe UI"/>
                <w:b/>
                <w:sz w:val="18"/>
                <w:szCs w:val="18"/>
              </w:rPr>
            </w:pPr>
          </w:p>
          <w:p w:rsidR="00EC1E7A" w:rsidRDefault="00EC1E7A" w:rsidP="0082664C">
            <w:pPr>
              <w:shd w:val="clear" w:color="auto" w:fill="FFFFFF"/>
              <w:spacing w:line="276" w:lineRule="auto"/>
              <w:rPr>
                <w:rFonts w:ascii="Segoe UI" w:hAnsi="Segoe UI" w:cs="Segoe UI"/>
                <w:b/>
                <w:sz w:val="18"/>
                <w:szCs w:val="18"/>
              </w:rPr>
            </w:pPr>
          </w:p>
          <w:p w:rsidR="00EC1E7A" w:rsidRPr="00B346A1" w:rsidRDefault="00EC1E7A" w:rsidP="0082664C">
            <w:pPr>
              <w:shd w:val="clear" w:color="auto" w:fill="FFFFFF"/>
              <w:spacing w:line="276" w:lineRule="auto"/>
              <w:rPr>
                <w:rFonts w:ascii="Garamond" w:hAnsi="Garamond"/>
                <w:b/>
              </w:rPr>
            </w:pPr>
            <w:r w:rsidRPr="0082664C">
              <w:rPr>
                <w:rFonts w:ascii="Segoe UI" w:hAnsi="Segoe UI" w:cs="Segoe UI"/>
                <w:b/>
                <w:sz w:val="18"/>
                <w:szCs w:val="18"/>
              </w:rPr>
              <w:t>8-</w:t>
            </w:r>
            <w:r>
              <w:rPr>
                <w:rFonts w:ascii="Garamond" w:hAnsi="Garamond"/>
                <w:b/>
              </w:rPr>
              <w:t xml:space="preserve"> </w:t>
            </w:r>
            <w:r>
              <w:rPr>
                <w:rFonts w:ascii="Segoe UI" w:hAnsi="Segoe UI" w:cs="Segoe UI"/>
                <w:b/>
                <w:sz w:val="18"/>
                <w:szCs w:val="18"/>
              </w:rPr>
              <w:t>Büşra Sıla</w:t>
            </w:r>
            <w:r w:rsidRPr="00CB2844">
              <w:rPr>
                <w:rFonts w:ascii="Segoe UI" w:hAnsi="Segoe UI" w:cs="Segoe UI"/>
                <w:b/>
                <w:sz w:val="18"/>
                <w:szCs w:val="18"/>
              </w:rPr>
              <w:t xml:space="preserve">, aşağıdaki bölgelerden hangisine giderse söylediği özellikleri görebilir? </w:t>
            </w:r>
          </w:p>
          <w:p w:rsidR="00EC1E7A" w:rsidRPr="00CB2844" w:rsidRDefault="00EC1E7A" w:rsidP="00CB2844">
            <w:pPr>
              <w:shd w:val="clear" w:color="auto" w:fill="FFFFFF"/>
              <w:spacing w:line="276" w:lineRule="auto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A) </w:t>
            </w:r>
            <w:r w:rsidRPr="00CB2844">
              <w:rPr>
                <w:rFonts w:ascii="Segoe UI" w:hAnsi="Segoe UI" w:cs="Segoe UI"/>
                <w:sz w:val="18"/>
                <w:szCs w:val="18"/>
              </w:rPr>
              <w:t>Güneydoğu Anadolu Bölgesi</w:t>
            </w:r>
            <w:r w:rsidRPr="00CB2844">
              <w:rPr>
                <w:rFonts w:ascii="Segoe UI" w:hAnsi="Segoe UI" w:cs="Segoe UI"/>
                <w:sz w:val="18"/>
                <w:szCs w:val="18"/>
              </w:rPr>
              <w:tab/>
            </w:r>
            <w:r w:rsidRPr="00CB2844">
              <w:rPr>
                <w:rFonts w:ascii="Segoe UI" w:hAnsi="Segoe UI" w:cs="Segoe UI"/>
                <w:sz w:val="18"/>
                <w:szCs w:val="18"/>
              </w:rPr>
              <w:tab/>
            </w:r>
          </w:p>
          <w:p w:rsidR="00EC1E7A" w:rsidRPr="00CB2844" w:rsidRDefault="00EC1E7A" w:rsidP="0075013D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B) </w:t>
            </w:r>
            <w:r w:rsidRPr="00CB2844">
              <w:rPr>
                <w:rFonts w:ascii="Segoe UI" w:hAnsi="Segoe UI" w:cs="Segoe UI"/>
                <w:sz w:val="18"/>
                <w:szCs w:val="18"/>
              </w:rPr>
              <w:t>Akdeniz Bölgesi</w:t>
            </w:r>
          </w:p>
          <w:p w:rsidR="00EC1E7A" w:rsidRPr="00CB2844" w:rsidRDefault="00EC1E7A" w:rsidP="0075013D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C) </w:t>
            </w:r>
            <w:r w:rsidRPr="00CB2844">
              <w:rPr>
                <w:rFonts w:ascii="Segoe UI" w:hAnsi="Segoe UI" w:cs="Segoe UI"/>
                <w:sz w:val="18"/>
                <w:szCs w:val="18"/>
              </w:rPr>
              <w:t>Doğu Anadolu Bölgesi</w:t>
            </w:r>
            <w:r w:rsidRPr="00CB2844">
              <w:rPr>
                <w:rFonts w:ascii="Segoe UI" w:hAnsi="Segoe UI" w:cs="Segoe UI"/>
                <w:sz w:val="18"/>
                <w:szCs w:val="18"/>
              </w:rPr>
              <w:tab/>
            </w:r>
            <w:r w:rsidRPr="00CB2844">
              <w:rPr>
                <w:rFonts w:ascii="Segoe UI" w:hAnsi="Segoe UI" w:cs="Segoe UI"/>
                <w:sz w:val="18"/>
                <w:szCs w:val="18"/>
              </w:rPr>
              <w:tab/>
            </w:r>
            <w:r w:rsidRPr="00CB2844">
              <w:rPr>
                <w:rFonts w:ascii="Segoe UI" w:hAnsi="Segoe UI" w:cs="Segoe UI"/>
                <w:sz w:val="18"/>
                <w:szCs w:val="18"/>
              </w:rPr>
              <w:tab/>
            </w:r>
          </w:p>
          <w:p w:rsidR="00EC1E7A" w:rsidRPr="006726BE" w:rsidRDefault="00EC1E7A" w:rsidP="0075013D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>D) Karadeniz Bölgesi</w:t>
            </w:r>
          </w:p>
          <w:p w:rsidR="00EC1E7A" w:rsidRPr="00CB2844" w:rsidRDefault="00EC1E7A" w:rsidP="0075013D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sz w:val="18"/>
                <w:szCs w:val="18"/>
              </w:rPr>
            </w:pPr>
          </w:p>
          <w:p w:rsidR="00EC1E7A" w:rsidRPr="00CB2844" w:rsidRDefault="00EC1E7A" w:rsidP="00C808BC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sz w:val="18"/>
                <w:szCs w:val="18"/>
              </w:rPr>
            </w:pPr>
            <w:r w:rsidRPr="00946B64">
              <w:rPr>
                <w:rFonts w:ascii="Segoe UI" w:hAnsi="Segoe UI" w:cs="Segoe UI"/>
                <w:b/>
                <w:sz w:val="18"/>
                <w:szCs w:val="18"/>
              </w:rPr>
              <w:t>9-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CB2844">
              <w:rPr>
                <w:rFonts w:ascii="Segoe UI" w:hAnsi="Segoe UI" w:cs="Segoe UI"/>
                <w:sz w:val="18"/>
                <w:szCs w:val="18"/>
              </w:rPr>
              <w:t xml:space="preserve">Ülkemiz, iklim, nüfus ve coğrafi 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özellikler gibi birçok özelliği </w:t>
            </w:r>
            <w:r w:rsidRPr="00CB2844">
              <w:rPr>
                <w:rFonts w:ascii="Segoe UI" w:hAnsi="Segoe UI" w:cs="Segoe UI"/>
                <w:sz w:val="18"/>
                <w:szCs w:val="18"/>
              </w:rPr>
              <w:t>nedeniyle yedi coğrafi bölgeye ayrılmıştır</w:t>
            </w:r>
          </w:p>
          <w:p w:rsidR="00EC1E7A" w:rsidRPr="00CB2844" w:rsidRDefault="00EC1E7A" w:rsidP="00C808BC">
            <w:pPr>
              <w:shd w:val="clear" w:color="auto" w:fill="FFFFFF"/>
              <w:spacing w:line="276" w:lineRule="auto"/>
              <w:rPr>
                <w:rFonts w:ascii="Segoe UI" w:hAnsi="Segoe UI" w:cs="Segoe UI"/>
                <w:b/>
                <w:sz w:val="18"/>
                <w:szCs w:val="18"/>
              </w:rPr>
            </w:pPr>
            <w:r w:rsidRPr="00CB2844">
              <w:rPr>
                <w:rFonts w:ascii="Segoe UI" w:hAnsi="Segoe UI" w:cs="Segoe UI"/>
                <w:b/>
                <w:sz w:val="18"/>
                <w:szCs w:val="18"/>
              </w:rPr>
              <w:t xml:space="preserve">   Buna göre, aşağıdakilerden hangisi denize kıyısı olan coğrafi bölgelerimizden biri </w:t>
            </w:r>
            <w:r w:rsidRPr="00CB2844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değildir?</w:t>
            </w:r>
          </w:p>
          <w:p w:rsidR="00EC1E7A" w:rsidRDefault="00EC1E7A" w:rsidP="00CB2844">
            <w:pPr>
              <w:shd w:val="clear" w:color="auto" w:fill="FFFFFF"/>
              <w:spacing w:line="276" w:lineRule="auto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A) </w:t>
            </w:r>
            <w:r w:rsidRPr="00CB2844">
              <w:rPr>
                <w:rFonts w:ascii="Segoe UI" w:hAnsi="Segoe UI" w:cs="Segoe UI"/>
                <w:sz w:val="18"/>
                <w:szCs w:val="18"/>
              </w:rPr>
              <w:t>Ege bölgesi</w:t>
            </w:r>
          </w:p>
          <w:p w:rsidR="00EC1E7A" w:rsidRPr="00CB2844" w:rsidRDefault="00EC1E7A" w:rsidP="00CB2844">
            <w:pPr>
              <w:shd w:val="clear" w:color="auto" w:fill="FFFFFF"/>
              <w:spacing w:line="276" w:lineRule="auto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B) </w:t>
            </w:r>
            <w:r w:rsidRPr="00CB2844">
              <w:rPr>
                <w:rFonts w:ascii="Segoe UI" w:hAnsi="Segoe UI" w:cs="Segoe UI"/>
                <w:sz w:val="18"/>
                <w:szCs w:val="18"/>
              </w:rPr>
              <w:t>Marmara Bölgesi</w:t>
            </w:r>
          </w:p>
          <w:p w:rsidR="00EC1E7A" w:rsidRPr="006726BE" w:rsidRDefault="00EC1E7A" w:rsidP="00CB2844">
            <w:pPr>
              <w:shd w:val="clear" w:color="auto" w:fill="FFFFFF"/>
              <w:spacing w:line="276" w:lineRule="auto"/>
              <w:jc w:val="both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>C) Doğu Anadolu Bölgesi</w:t>
            </w:r>
          </w:p>
          <w:p w:rsidR="00EC1E7A" w:rsidRPr="00CB2844" w:rsidRDefault="00EC1E7A" w:rsidP="00CB2844">
            <w:pPr>
              <w:shd w:val="clear" w:color="auto" w:fill="FFFFFF"/>
              <w:spacing w:line="276" w:lineRule="auto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D) </w:t>
            </w:r>
            <w:r w:rsidRPr="00CB2844">
              <w:rPr>
                <w:rFonts w:ascii="Segoe UI" w:hAnsi="Segoe UI" w:cs="Segoe UI"/>
                <w:sz w:val="18"/>
                <w:szCs w:val="18"/>
              </w:rPr>
              <w:t>Karadeniz Bölgesi</w:t>
            </w:r>
          </w:p>
          <w:p w:rsidR="00EC1E7A" w:rsidRPr="00CB2844" w:rsidRDefault="00EC1E7A" w:rsidP="00C808BC">
            <w:pPr>
              <w:pStyle w:val="ListParagraph"/>
              <w:shd w:val="clear" w:color="auto" w:fill="FFFFFF"/>
              <w:spacing w:line="276" w:lineRule="auto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  <w:p w:rsidR="00EC1E7A" w:rsidRPr="00CB2844" w:rsidRDefault="00EC1E7A" w:rsidP="00C808BC">
            <w:pPr>
              <w:pStyle w:val="ListeParagraf1"/>
              <w:shd w:val="clear" w:color="auto" w:fill="FFFFFF"/>
              <w:spacing w:line="240" w:lineRule="auto"/>
              <w:ind w:left="0"/>
              <w:rPr>
                <w:rFonts w:ascii="Segoe UI" w:hAnsi="Segoe UI" w:cs="Segoe UI"/>
                <w:sz w:val="18"/>
                <w:szCs w:val="18"/>
              </w:rPr>
            </w:pPr>
            <w:r w:rsidRPr="00CB2844">
              <w:rPr>
                <w:rFonts w:ascii="Segoe UI" w:hAnsi="Segoe UI" w:cs="Segoe UI"/>
                <w:sz w:val="18"/>
                <w:szCs w:val="18"/>
              </w:rPr>
              <w:t xml:space="preserve">    I – Toplumda herkes eşit olmalı, ayrıcalık olmamalı</w:t>
            </w:r>
          </w:p>
          <w:p w:rsidR="00EC1E7A" w:rsidRPr="00CB2844" w:rsidRDefault="00EC1E7A" w:rsidP="00C808BC">
            <w:pPr>
              <w:pStyle w:val="ListeParagraf1"/>
              <w:shd w:val="clear" w:color="auto" w:fill="FFFFFF"/>
              <w:spacing w:line="240" w:lineRule="auto"/>
              <w:ind w:left="0"/>
              <w:rPr>
                <w:rFonts w:ascii="Segoe UI" w:hAnsi="Segoe UI" w:cs="Segoe UI"/>
                <w:sz w:val="18"/>
                <w:szCs w:val="18"/>
              </w:rPr>
            </w:pPr>
            <w:r w:rsidRPr="00CB2844">
              <w:rPr>
                <w:rFonts w:ascii="Segoe UI" w:hAnsi="Segoe UI" w:cs="Segoe UI"/>
                <w:sz w:val="18"/>
                <w:szCs w:val="18"/>
              </w:rPr>
              <w:t xml:space="preserve">    II – Din ve devlet işi ayrılmalı, din özgürlüğü olmalı</w:t>
            </w:r>
          </w:p>
          <w:p w:rsidR="00EC1E7A" w:rsidRPr="00CB2844" w:rsidRDefault="00EC1E7A" w:rsidP="00C808BC">
            <w:pPr>
              <w:pStyle w:val="ListeParagraf1"/>
              <w:shd w:val="clear" w:color="auto" w:fill="FFFFFF"/>
              <w:spacing w:line="240" w:lineRule="auto"/>
              <w:ind w:left="0"/>
              <w:rPr>
                <w:rFonts w:ascii="Segoe UI" w:hAnsi="Segoe UI" w:cs="Segoe UI"/>
                <w:sz w:val="18"/>
                <w:szCs w:val="18"/>
              </w:rPr>
            </w:pPr>
            <w:r w:rsidRPr="00CB2844">
              <w:rPr>
                <w:rFonts w:ascii="Segoe UI" w:hAnsi="Segoe UI" w:cs="Segoe UI"/>
                <w:sz w:val="18"/>
                <w:szCs w:val="18"/>
              </w:rPr>
              <w:t xml:space="preserve">    III- Ekonomik kalkınma sağlanmalı</w:t>
            </w:r>
          </w:p>
          <w:p w:rsidR="00EC1E7A" w:rsidRPr="00CB2844" w:rsidRDefault="00EC1E7A" w:rsidP="00C808BC">
            <w:pPr>
              <w:pStyle w:val="ListeParagraf1"/>
              <w:shd w:val="clear" w:color="auto" w:fill="FFFFFF"/>
              <w:spacing w:line="240" w:lineRule="auto"/>
              <w:ind w:left="0"/>
              <w:rPr>
                <w:rFonts w:ascii="Segoe UI" w:hAnsi="Segoe UI" w:cs="Segoe UI"/>
                <w:b/>
                <w:sz w:val="18"/>
                <w:szCs w:val="18"/>
              </w:rPr>
            </w:pPr>
            <w:r w:rsidRPr="00CB2844">
              <w:rPr>
                <w:rFonts w:ascii="Segoe UI" w:hAnsi="Segoe UI" w:cs="Segoe UI"/>
                <w:b/>
                <w:sz w:val="18"/>
                <w:szCs w:val="18"/>
              </w:rPr>
              <w:t>10- Yukarıdaki açıklamalar hangi ilkeler ile ilgilidir?</w:t>
            </w:r>
          </w:p>
          <w:p w:rsidR="00EC1E7A" w:rsidRPr="00CB2844" w:rsidRDefault="00EC1E7A" w:rsidP="00C808BC">
            <w:pPr>
              <w:pStyle w:val="ListeParagraf1"/>
              <w:shd w:val="clear" w:color="auto" w:fill="FFFFFF"/>
              <w:spacing w:line="240" w:lineRule="auto"/>
              <w:ind w:left="0"/>
              <w:rPr>
                <w:rFonts w:ascii="Segoe UI" w:hAnsi="Segoe UI" w:cs="Segoe UI"/>
                <w:b/>
                <w:sz w:val="18"/>
                <w:szCs w:val="18"/>
                <w:u w:val="single"/>
              </w:rPr>
            </w:pPr>
            <w:r w:rsidRPr="00CB2844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 xml:space="preserve">             I       </w:t>
            </w:r>
            <w:r w:rsidRPr="00CB2844">
              <w:rPr>
                <w:rFonts w:ascii="Segoe UI" w:hAnsi="Segoe UI" w:cs="Segoe UI"/>
                <w:b/>
                <w:sz w:val="18"/>
                <w:szCs w:val="18"/>
              </w:rPr>
              <w:t xml:space="preserve"> </w:t>
            </w:r>
            <w:r w:rsidRPr="00CB2844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 xml:space="preserve">            II      </w:t>
            </w:r>
            <w:r w:rsidRPr="00CB2844">
              <w:rPr>
                <w:rFonts w:ascii="Segoe UI" w:hAnsi="Segoe UI" w:cs="Segoe UI"/>
                <w:b/>
                <w:sz w:val="18"/>
                <w:szCs w:val="18"/>
              </w:rPr>
              <w:t xml:space="preserve">  </w:t>
            </w:r>
            <w:r w:rsidRPr="00CB2844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 xml:space="preserve">         III         </w:t>
            </w:r>
            <w:r w:rsidRPr="00CB2844">
              <w:rPr>
                <w:rFonts w:ascii="Segoe UI" w:hAnsi="Segoe UI" w:cs="Segoe UI"/>
                <w:b/>
                <w:sz w:val="18"/>
                <w:szCs w:val="18"/>
              </w:rPr>
              <w:t xml:space="preserve">  </w:t>
            </w:r>
            <w:r w:rsidRPr="00CB2844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 xml:space="preserve">       </w:t>
            </w:r>
          </w:p>
          <w:p w:rsidR="00EC1E7A" w:rsidRPr="006726BE" w:rsidRDefault="00EC1E7A" w:rsidP="00C808BC">
            <w:pPr>
              <w:pStyle w:val="ListeParagraf1"/>
              <w:shd w:val="clear" w:color="auto" w:fill="FFFFFF"/>
              <w:spacing w:line="240" w:lineRule="auto"/>
              <w:ind w:left="0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 xml:space="preserve">A) Halkçılık         Laiklik         Devletçilik       </w:t>
            </w:r>
          </w:p>
          <w:p w:rsidR="00EC1E7A" w:rsidRPr="00CB2844" w:rsidRDefault="00EC1E7A" w:rsidP="00C808BC">
            <w:pPr>
              <w:pStyle w:val="ListeParagraf1"/>
              <w:shd w:val="clear" w:color="auto" w:fill="FFFFFF"/>
              <w:spacing w:line="240" w:lineRule="auto"/>
              <w:ind w:left="0"/>
              <w:rPr>
                <w:rFonts w:ascii="Segoe UI" w:hAnsi="Segoe UI" w:cs="Segoe UI"/>
                <w:sz w:val="18"/>
                <w:szCs w:val="18"/>
              </w:rPr>
            </w:pPr>
            <w:r w:rsidRPr="00CB2844">
              <w:rPr>
                <w:rFonts w:ascii="Segoe UI" w:hAnsi="Segoe UI" w:cs="Segoe UI"/>
                <w:sz w:val="18"/>
                <w:szCs w:val="18"/>
              </w:rPr>
              <w:t>B) Halkçılık       Milliye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tçilik      Laiklik          </w:t>
            </w:r>
          </w:p>
          <w:p w:rsidR="00EC1E7A" w:rsidRPr="00CB2844" w:rsidRDefault="00EC1E7A" w:rsidP="00C808BC">
            <w:pPr>
              <w:pStyle w:val="ListeParagraf1"/>
              <w:shd w:val="clear" w:color="auto" w:fill="FFFFFF"/>
              <w:spacing w:line="240" w:lineRule="auto"/>
              <w:ind w:left="0"/>
              <w:rPr>
                <w:rFonts w:ascii="Segoe UI" w:hAnsi="Segoe UI" w:cs="Segoe UI"/>
                <w:sz w:val="18"/>
                <w:szCs w:val="18"/>
              </w:rPr>
            </w:pPr>
            <w:r w:rsidRPr="00CB2844">
              <w:rPr>
                <w:rFonts w:ascii="Segoe UI" w:hAnsi="Segoe UI" w:cs="Segoe UI"/>
                <w:sz w:val="18"/>
                <w:szCs w:val="18"/>
              </w:rPr>
              <w:t>C) Laiklik          Devl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etçilik     İnkılapçılık     </w:t>
            </w:r>
          </w:p>
          <w:p w:rsidR="00EC1E7A" w:rsidRPr="00CB2844" w:rsidRDefault="00EC1E7A" w:rsidP="00C808BC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18"/>
                <w:szCs w:val="18"/>
              </w:rPr>
            </w:pPr>
            <w:r w:rsidRPr="00CB2844">
              <w:rPr>
                <w:rFonts w:ascii="Segoe UI" w:hAnsi="Segoe UI" w:cs="Segoe UI"/>
                <w:sz w:val="18"/>
                <w:szCs w:val="18"/>
              </w:rPr>
              <w:t xml:space="preserve">D) Devletçilik    Laiklik  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         Halkçılık           </w:t>
            </w:r>
            <w:r w:rsidRPr="00CB2844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  <w:p w:rsidR="00EC1E7A" w:rsidRPr="00CB2844" w:rsidRDefault="00EC1E7A" w:rsidP="00C808BC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18"/>
                <w:szCs w:val="18"/>
              </w:rPr>
            </w:pPr>
          </w:p>
          <w:p w:rsidR="00EC1E7A" w:rsidRPr="00CB2844" w:rsidRDefault="00EC1E7A" w:rsidP="00C808BC">
            <w:pPr>
              <w:autoSpaceDE w:val="0"/>
              <w:autoSpaceDN w:val="0"/>
              <w:adjustRightInd w:val="0"/>
              <w:rPr>
                <w:rFonts w:ascii="Segoe UI" w:hAnsi="Segoe UI" w:cs="Segoe UI"/>
                <w:b/>
                <w:sz w:val="18"/>
                <w:szCs w:val="18"/>
              </w:rPr>
            </w:pPr>
          </w:p>
          <w:p w:rsidR="00EC1E7A" w:rsidRPr="00CB2844" w:rsidRDefault="00EC1E7A" w:rsidP="00C808BC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346A1">
              <w:rPr>
                <w:rFonts w:ascii="Segoe UI" w:hAnsi="Segoe UI" w:cs="Segoe UI"/>
                <w:b/>
                <w:sz w:val="18"/>
                <w:szCs w:val="18"/>
              </w:rPr>
              <w:t xml:space="preserve">11- </w:t>
            </w:r>
            <w:r w:rsidRPr="00CB2844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Fiziki haritalarda gösterilen </w:t>
            </w:r>
            <w:r w:rsidRPr="00CB2844"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  <w:t xml:space="preserve">yeşil </w:t>
            </w:r>
            <w:r w:rsidRPr="00CB2844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ve </w:t>
            </w:r>
            <w:r w:rsidRPr="00CB2844"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  <w:t>kahverengi</w:t>
            </w:r>
            <w:r w:rsidRPr="00CB2844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renkler aşağıdakilerden hangisini gösterir?</w:t>
            </w:r>
          </w:p>
          <w:p w:rsidR="00EC1E7A" w:rsidRPr="006726BE" w:rsidRDefault="00EC1E7A" w:rsidP="00C808BC">
            <w:pPr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CB2844">
              <w:rPr>
                <w:rFonts w:ascii="Segoe UI" w:hAnsi="Segoe UI" w:cs="Segoe UI"/>
                <w:sz w:val="18"/>
                <w:szCs w:val="18"/>
              </w:rPr>
              <w:t>A)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CB2844">
              <w:rPr>
                <w:rFonts w:ascii="Segoe UI" w:hAnsi="Segoe UI" w:cs="Segoe UI"/>
                <w:sz w:val="18"/>
                <w:szCs w:val="18"/>
              </w:rPr>
              <w:t xml:space="preserve">Dağ ve platoları                </w:t>
            </w: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>B) Ova ve dağları</w:t>
            </w:r>
          </w:p>
          <w:p w:rsidR="00EC1E7A" w:rsidRPr="00CB2844" w:rsidRDefault="00EC1E7A" w:rsidP="00C808BC">
            <w:pPr>
              <w:rPr>
                <w:rFonts w:ascii="Segoe UI" w:hAnsi="Segoe UI" w:cs="Segoe UI"/>
                <w:sz w:val="18"/>
                <w:szCs w:val="18"/>
              </w:rPr>
            </w:pPr>
            <w:r w:rsidRPr="00CB2844">
              <w:rPr>
                <w:rFonts w:ascii="Segoe UI" w:hAnsi="Segoe UI" w:cs="Segoe UI"/>
                <w:sz w:val="18"/>
                <w:szCs w:val="18"/>
              </w:rPr>
              <w:t>C)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CB2844">
              <w:rPr>
                <w:rFonts w:ascii="Segoe UI" w:hAnsi="Segoe UI" w:cs="Segoe UI"/>
                <w:sz w:val="18"/>
                <w:szCs w:val="18"/>
              </w:rPr>
              <w:t xml:space="preserve">Deniz ve dağları               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CB2844">
              <w:rPr>
                <w:rFonts w:ascii="Segoe UI" w:hAnsi="Segoe UI" w:cs="Segoe UI"/>
                <w:sz w:val="18"/>
                <w:szCs w:val="18"/>
              </w:rPr>
              <w:t>D)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CB2844">
              <w:rPr>
                <w:rFonts w:ascii="Segoe UI" w:hAnsi="Segoe UI" w:cs="Segoe UI"/>
                <w:sz w:val="18"/>
                <w:szCs w:val="18"/>
              </w:rPr>
              <w:t>Ova ve denizleri</w:t>
            </w:r>
          </w:p>
          <w:p w:rsidR="00EC1E7A" w:rsidRPr="00CB2844" w:rsidRDefault="00EC1E7A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EC1E7A" w:rsidRPr="00CB2844" w:rsidRDefault="00EC1E7A" w:rsidP="00C808BC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18"/>
                <w:szCs w:val="18"/>
              </w:rPr>
            </w:pPr>
            <w:r w:rsidRPr="001A13A3">
              <w:rPr>
                <w:rFonts w:ascii="Segoe UI" w:hAnsi="Segoe UI" w:cs="Segoe UI"/>
                <w:noProof/>
                <w:sz w:val="18"/>
                <w:szCs w:val="1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3" o:spid="_x0000_i1025" type="#_x0000_t75" style="width:199.5pt;height:78pt;visibility:visible">
                  <v:imagedata r:id="rId5" o:title=""/>
                </v:shape>
              </w:pict>
            </w:r>
          </w:p>
          <w:p w:rsidR="00EC1E7A" w:rsidRDefault="00EC1E7A" w:rsidP="00C808BC">
            <w:pPr>
              <w:autoSpaceDE w:val="0"/>
              <w:autoSpaceDN w:val="0"/>
              <w:adjustRightInd w:val="0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t xml:space="preserve">             Portakal                            Pamuk</w:t>
            </w:r>
          </w:p>
          <w:p w:rsidR="00EC1E7A" w:rsidRPr="00CB2844" w:rsidRDefault="00EC1E7A" w:rsidP="00C808BC">
            <w:pPr>
              <w:autoSpaceDE w:val="0"/>
              <w:autoSpaceDN w:val="0"/>
              <w:adjustRightInd w:val="0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t xml:space="preserve">12- Yukarıda verilen </w:t>
            </w:r>
            <w:r w:rsidRPr="00CB2844">
              <w:rPr>
                <w:rFonts w:ascii="Segoe UI" w:hAnsi="Segoe UI" w:cs="Segoe UI"/>
                <w:b/>
                <w:sz w:val="18"/>
                <w:szCs w:val="18"/>
              </w:rPr>
              <w:t xml:space="preserve">ürünler </w:t>
            </w:r>
            <w:r w:rsidRPr="003B74A0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hangi bölgemizde</w:t>
            </w:r>
            <w:r w:rsidRPr="00CB2844">
              <w:rPr>
                <w:rFonts w:ascii="Segoe UI" w:hAnsi="Segoe UI" w:cs="Segoe UI"/>
                <w:b/>
                <w:sz w:val="18"/>
                <w:szCs w:val="18"/>
              </w:rPr>
              <w:t xml:space="preserve"> yetiştirilir?</w:t>
            </w:r>
          </w:p>
          <w:p w:rsidR="00EC1E7A" w:rsidRPr="00CB2844" w:rsidRDefault="00EC1E7A" w:rsidP="00C808BC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18"/>
                <w:szCs w:val="18"/>
              </w:rPr>
            </w:pPr>
            <w:r w:rsidRPr="00CB2844">
              <w:rPr>
                <w:rFonts w:ascii="Segoe UI" w:hAnsi="Segoe UI" w:cs="Segoe UI"/>
                <w:sz w:val="18"/>
                <w:szCs w:val="18"/>
              </w:rPr>
              <w:t>A) Karadeniz Bölgesi</w:t>
            </w:r>
            <w:r w:rsidRPr="00CB2844">
              <w:rPr>
                <w:rFonts w:ascii="Segoe UI" w:hAnsi="Segoe UI" w:cs="Segoe UI"/>
                <w:sz w:val="18"/>
                <w:szCs w:val="18"/>
              </w:rPr>
              <w:tab/>
            </w:r>
            <w:r w:rsidRPr="00CB2844">
              <w:rPr>
                <w:rFonts w:ascii="Segoe UI" w:hAnsi="Segoe UI" w:cs="Segoe UI"/>
                <w:sz w:val="18"/>
                <w:szCs w:val="18"/>
              </w:rPr>
              <w:tab/>
              <w:t>B) Marmara Bölgesi</w:t>
            </w:r>
          </w:p>
          <w:p w:rsidR="00EC1E7A" w:rsidRPr="006726BE" w:rsidRDefault="00EC1E7A" w:rsidP="00C808BC">
            <w:pPr>
              <w:autoSpaceDE w:val="0"/>
              <w:autoSpaceDN w:val="0"/>
              <w:adjustRightInd w:val="0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C) Doğu Anadolu Bölgesi</w:t>
            </w:r>
            <w:r w:rsidRPr="00CB2844">
              <w:rPr>
                <w:rFonts w:ascii="Segoe UI" w:hAnsi="Segoe UI" w:cs="Segoe UI"/>
                <w:sz w:val="18"/>
                <w:szCs w:val="18"/>
              </w:rPr>
              <w:tab/>
            </w:r>
            <w:r w:rsidRPr="00CB2844">
              <w:rPr>
                <w:rFonts w:ascii="Segoe UI" w:hAnsi="Segoe UI" w:cs="Segoe UI"/>
                <w:sz w:val="18"/>
                <w:szCs w:val="18"/>
              </w:rPr>
              <w:tab/>
            </w: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>D) Akdeniz Bölgesi</w:t>
            </w:r>
          </w:p>
          <w:p w:rsidR="00EC1E7A" w:rsidRPr="00CB2844" w:rsidRDefault="00EC1E7A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EC1E7A" w:rsidRDefault="00EC1E7A" w:rsidP="00B346A1">
            <w:pPr>
              <w:pStyle w:val="ListParagraph"/>
              <w:numPr>
                <w:ilvl w:val="0"/>
                <w:numId w:val="6"/>
              </w:numPr>
              <w:rPr>
                <w:rFonts w:ascii="Segoe UI" w:hAnsi="Segoe UI" w:cs="Segoe UI"/>
                <w:sz w:val="18"/>
                <w:szCs w:val="18"/>
              </w:rPr>
            </w:pPr>
            <w:r w:rsidRPr="00B346A1">
              <w:rPr>
                <w:rFonts w:ascii="Segoe UI" w:hAnsi="Segoe UI" w:cs="Segoe UI"/>
                <w:sz w:val="18"/>
                <w:szCs w:val="18"/>
              </w:rPr>
              <w:t>TBMM’</w:t>
            </w:r>
            <w:r>
              <w:rPr>
                <w:rFonts w:ascii="Segoe UI" w:hAnsi="Segoe UI" w:cs="Segoe UI"/>
                <w:sz w:val="18"/>
                <w:szCs w:val="18"/>
              </w:rPr>
              <w:t>nin Açılması</w:t>
            </w:r>
          </w:p>
          <w:p w:rsidR="00EC1E7A" w:rsidRDefault="00EC1E7A" w:rsidP="00B346A1">
            <w:pPr>
              <w:pStyle w:val="ListParagraph"/>
              <w:numPr>
                <w:ilvl w:val="0"/>
                <w:numId w:val="6"/>
              </w:numPr>
              <w:rPr>
                <w:rFonts w:ascii="Segoe UI" w:hAnsi="Segoe UI" w:cs="Segoe UI"/>
                <w:sz w:val="18"/>
                <w:szCs w:val="18"/>
              </w:rPr>
            </w:pPr>
            <w:r w:rsidRPr="00B346A1">
              <w:rPr>
                <w:rFonts w:ascii="Segoe UI" w:hAnsi="Segoe UI" w:cs="Segoe UI"/>
                <w:sz w:val="18"/>
                <w:szCs w:val="18"/>
              </w:rPr>
              <w:t>Saltanatın Kaldırılması</w:t>
            </w:r>
          </w:p>
          <w:p w:rsidR="00EC1E7A" w:rsidRPr="00B346A1" w:rsidRDefault="00EC1E7A" w:rsidP="00B346A1">
            <w:pPr>
              <w:pStyle w:val="ListParagraph"/>
              <w:numPr>
                <w:ilvl w:val="0"/>
                <w:numId w:val="6"/>
              </w:numPr>
              <w:rPr>
                <w:rFonts w:ascii="Segoe UI" w:hAnsi="Segoe UI" w:cs="Segoe UI"/>
                <w:sz w:val="18"/>
                <w:szCs w:val="18"/>
              </w:rPr>
            </w:pPr>
            <w:r w:rsidRPr="00B346A1">
              <w:rPr>
                <w:rFonts w:ascii="Segoe UI" w:hAnsi="Segoe UI" w:cs="Segoe UI"/>
                <w:sz w:val="18"/>
                <w:szCs w:val="18"/>
              </w:rPr>
              <w:t>Kadınlara seçme ve seçilme hakkının verilmesi</w:t>
            </w:r>
          </w:p>
          <w:p w:rsidR="00EC1E7A" w:rsidRPr="00CB2844" w:rsidRDefault="00EC1E7A" w:rsidP="00D3555C">
            <w:pPr>
              <w:autoSpaceDE w:val="0"/>
              <w:autoSpaceDN w:val="0"/>
              <w:adjustRightInd w:val="0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t>13- Yukarıda verilen i</w:t>
            </w:r>
            <w:r w:rsidRPr="00CB2844">
              <w:rPr>
                <w:rFonts w:ascii="Segoe UI" w:hAnsi="Segoe UI" w:cs="Segoe UI"/>
                <w:b/>
                <w:sz w:val="18"/>
                <w:szCs w:val="18"/>
              </w:rPr>
              <w:t>nkılaplar Atatürk</w:t>
            </w:r>
            <w:r>
              <w:rPr>
                <w:rFonts w:ascii="Segoe UI" w:hAnsi="Segoe UI" w:cs="Segoe UI"/>
                <w:b/>
                <w:sz w:val="18"/>
                <w:szCs w:val="18"/>
              </w:rPr>
              <w:t xml:space="preserve">’ün </w:t>
            </w:r>
            <w:r w:rsidRPr="00CB2844">
              <w:rPr>
                <w:rFonts w:ascii="Segoe UI" w:hAnsi="Segoe UI" w:cs="Segoe UI"/>
                <w:b/>
                <w:sz w:val="18"/>
                <w:szCs w:val="18"/>
              </w:rPr>
              <w:t xml:space="preserve">hangi ilkesi ile </w:t>
            </w:r>
            <w:r w:rsidRPr="003B74A0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ilgilidir?</w:t>
            </w:r>
          </w:p>
          <w:p w:rsidR="00EC1E7A" w:rsidRPr="00CB2844" w:rsidRDefault="00EC1E7A" w:rsidP="00D3555C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A) Devletçilik        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>B) Cumhuriyetçilik</w:t>
            </w:r>
          </w:p>
          <w:p w:rsidR="00EC1E7A" w:rsidRPr="00CB2844" w:rsidRDefault="00EC1E7A" w:rsidP="00D3555C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18"/>
                <w:szCs w:val="18"/>
              </w:rPr>
            </w:pPr>
            <w:r w:rsidRPr="00CB2844">
              <w:rPr>
                <w:rFonts w:ascii="Segoe UI" w:hAnsi="Segoe UI" w:cs="Segoe UI"/>
                <w:sz w:val="18"/>
                <w:szCs w:val="18"/>
              </w:rPr>
              <w:t>C) Laiklik</w:t>
            </w:r>
            <w:r w:rsidRPr="00CB2844">
              <w:rPr>
                <w:rFonts w:ascii="Segoe UI" w:hAnsi="Segoe UI" w:cs="Segoe UI"/>
                <w:sz w:val="18"/>
                <w:szCs w:val="18"/>
              </w:rPr>
              <w:tab/>
            </w:r>
            <w:r w:rsidRPr="00CB2844">
              <w:rPr>
                <w:rFonts w:ascii="Segoe UI" w:hAnsi="Segoe UI" w:cs="Segoe UI"/>
                <w:sz w:val="18"/>
                <w:szCs w:val="18"/>
              </w:rPr>
              <w:tab/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CB2844">
              <w:rPr>
                <w:rFonts w:ascii="Segoe UI" w:hAnsi="Segoe UI" w:cs="Segoe UI"/>
                <w:sz w:val="18"/>
                <w:szCs w:val="18"/>
              </w:rPr>
              <w:t>D) Halkçılık</w:t>
            </w:r>
          </w:p>
          <w:p w:rsidR="00EC1E7A" w:rsidRDefault="00EC1E7A" w:rsidP="00D3555C"/>
          <w:p w:rsidR="00EC1E7A" w:rsidRDefault="00EC1E7A" w:rsidP="00AA6530">
            <w:pPr>
              <w:rPr>
                <w:rFonts w:ascii="Segoe UI" w:hAnsi="Segoe UI" w:cs="Segoe UI"/>
                <w:b/>
                <w:sz w:val="18"/>
                <w:szCs w:val="18"/>
              </w:rPr>
            </w:pPr>
          </w:p>
          <w:p w:rsidR="00EC1E7A" w:rsidRPr="0082664C" w:rsidRDefault="00EC1E7A" w:rsidP="00AA6530">
            <w:pPr>
              <w:rPr>
                <w:rFonts w:ascii="Segoe UI" w:hAnsi="Segoe UI" w:cs="Segoe UI"/>
                <w:b/>
                <w:sz w:val="18"/>
                <w:szCs w:val="18"/>
                <w:u w:val="single"/>
              </w:rPr>
            </w:pPr>
            <w:r w:rsidRPr="0082664C">
              <w:rPr>
                <w:rFonts w:ascii="Segoe UI" w:hAnsi="Segoe UI" w:cs="Segoe UI"/>
                <w:b/>
                <w:sz w:val="18"/>
                <w:szCs w:val="18"/>
              </w:rPr>
              <w:t xml:space="preserve">20- Aşağıdakilerden hangisi Atatürk ilkelerinden biri </w:t>
            </w:r>
            <w:r w:rsidRPr="0082664C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değildir?</w:t>
            </w:r>
          </w:p>
          <w:p w:rsidR="00EC1E7A" w:rsidRDefault="00EC1E7A" w:rsidP="00AA6530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A) Cumhuriyetçilik     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>B) Bağımsızlık</w:t>
            </w:r>
          </w:p>
          <w:p w:rsidR="00EC1E7A" w:rsidRDefault="00EC1E7A" w:rsidP="00AA6530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C) Laiklik                    </w:t>
            </w:r>
            <w:r>
              <w:rPr>
                <w:rFonts w:ascii="Segoe UI" w:hAnsi="Segoe UI" w:cs="Segoe UI"/>
                <w:sz w:val="18"/>
                <w:szCs w:val="18"/>
              </w:rPr>
              <w:br/>
              <w:t>D) Halkçılık</w:t>
            </w:r>
          </w:p>
          <w:p w:rsidR="00EC1E7A" w:rsidRDefault="00EC1E7A" w:rsidP="00AA6530"/>
          <w:p w:rsidR="00EC1E7A" w:rsidRPr="0082664C" w:rsidRDefault="00EC1E7A" w:rsidP="00D3555C">
            <w:pPr>
              <w:rPr>
                <w:rFonts w:ascii="Segoe UI" w:hAnsi="Segoe UI" w:cs="Segoe UI"/>
                <w:b/>
                <w:sz w:val="18"/>
                <w:szCs w:val="18"/>
              </w:rPr>
            </w:pPr>
            <w:r w:rsidRPr="0082664C">
              <w:rPr>
                <w:rFonts w:ascii="Segoe UI" w:hAnsi="Segoe UI" w:cs="Segoe UI"/>
                <w:b/>
                <w:sz w:val="18"/>
                <w:szCs w:val="18"/>
              </w:rPr>
              <w:t>21-Balıklı Göl ve Harran Evleri’ni ziyaret etmek isteyen bir öğrenci hangi bölgemizi ve hangi ilimizi ziyaret etmek zorundadır?</w:t>
            </w:r>
          </w:p>
          <w:tbl>
            <w:tblPr>
              <w:tblW w:w="5070" w:type="dxa"/>
              <w:tblBorders>
                <w:top w:val="single" w:sz="8" w:space="0" w:color="9BBB59"/>
                <w:left w:val="single" w:sz="8" w:space="0" w:color="9BBB59"/>
                <w:bottom w:val="single" w:sz="8" w:space="0" w:color="9BBB59"/>
                <w:right w:val="single" w:sz="8" w:space="0" w:color="9BBB59"/>
                <w:insideH w:val="single" w:sz="8" w:space="0" w:color="9BBB59"/>
                <w:insideV w:val="single" w:sz="8" w:space="0" w:color="9BBB59"/>
              </w:tblBorders>
              <w:tblLook w:val="00A0"/>
            </w:tblPr>
            <w:tblGrid>
              <w:gridCol w:w="489"/>
              <w:gridCol w:w="2700"/>
              <w:gridCol w:w="1881"/>
            </w:tblGrid>
            <w:tr w:rsidR="00EC1E7A" w:rsidRPr="00D14FDB" w:rsidTr="001A13A3">
              <w:trPr>
                <w:gridBefore w:val="1"/>
                <w:trHeight w:val="255"/>
              </w:trPr>
              <w:tc>
                <w:tcPr>
                  <w:tcW w:w="2700" w:type="dxa"/>
                  <w:tcBorders>
                    <w:top w:val="single" w:sz="8" w:space="0" w:color="9BBB59"/>
                    <w:left w:val="single" w:sz="8" w:space="0" w:color="9BBB59"/>
                    <w:bottom w:val="single" w:sz="18" w:space="0" w:color="9BBB59"/>
                    <w:right w:val="single" w:sz="8" w:space="0" w:color="9BBB59"/>
                  </w:tcBorders>
                </w:tcPr>
                <w:p w:rsidR="00EC1E7A" w:rsidRPr="001A13A3" w:rsidRDefault="00EC1E7A" w:rsidP="001A13A3">
                  <w:pPr>
                    <w:shd w:val="clear" w:color="auto" w:fill="FFFFFF"/>
                    <w:spacing w:line="276" w:lineRule="auto"/>
                    <w:ind w:left="284" w:hanging="284"/>
                    <w:jc w:val="center"/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  <w:lang w:eastAsia="en-US"/>
                    </w:rPr>
                  </w:pPr>
                  <w:r w:rsidRPr="001A13A3"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  <w:lang w:eastAsia="en-US"/>
                    </w:rPr>
                    <w:t>BÖLGE</w:t>
                  </w:r>
                </w:p>
              </w:tc>
              <w:tc>
                <w:tcPr>
                  <w:tcW w:w="1881" w:type="dxa"/>
                  <w:tcBorders>
                    <w:top w:val="single" w:sz="8" w:space="0" w:color="9BBB59"/>
                    <w:left w:val="single" w:sz="8" w:space="0" w:color="9BBB59"/>
                    <w:bottom w:val="single" w:sz="18" w:space="0" w:color="9BBB59"/>
                    <w:right w:val="single" w:sz="8" w:space="0" w:color="9BBB59"/>
                  </w:tcBorders>
                </w:tcPr>
                <w:p w:rsidR="00EC1E7A" w:rsidRPr="001A13A3" w:rsidRDefault="00EC1E7A" w:rsidP="001A13A3">
                  <w:pPr>
                    <w:shd w:val="clear" w:color="auto" w:fill="FFFFFF"/>
                    <w:spacing w:line="276" w:lineRule="auto"/>
                    <w:ind w:left="284" w:hanging="284"/>
                    <w:jc w:val="center"/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  <w:lang w:eastAsia="en-US"/>
                    </w:rPr>
                  </w:pPr>
                  <w:r w:rsidRPr="001A13A3"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  <w:lang w:eastAsia="en-US"/>
                    </w:rPr>
                    <w:t>İL</w:t>
                  </w:r>
                </w:p>
              </w:tc>
            </w:tr>
            <w:tr w:rsidR="00EC1E7A" w:rsidRPr="00D14FDB" w:rsidTr="001A13A3">
              <w:tc>
                <w:tcPr>
                  <w:tcW w:w="489" w:type="dxa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  <w:right w:val="single" w:sz="8" w:space="0" w:color="9BBB59"/>
                  </w:tcBorders>
                  <w:shd w:val="clear" w:color="auto" w:fill="FFCCFF"/>
                </w:tcPr>
                <w:p w:rsidR="00EC1E7A" w:rsidRPr="001A13A3" w:rsidRDefault="00EC1E7A" w:rsidP="001A13A3">
                  <w:pPr>
                    <w:spacing w:line="276" w:lineRule="auto"/>
                    <w:jc w:val="both"/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  <w:lang w:eastAsia="en-US"/>
                    </w:rPr>
                  </w:pPr>
                  <w:r w:rsidRPr="001A13A3">
                    <w:rPr>
                      <w:rFonts w:ascii="Segoe UI" w:hAnsi="Segoe UI" w:cs="Segoe UI"/>
                      <w:bCs/>
                      <w:sz w:val="18"/>
                      <w:szCs w:val="18"/>
                      <w:lang w:eastAsia="en-US"/>
                    </w:rPr>
                    <w:t>A)</w:t>
                  </w:r>
                </w:p>
              </w:tc>
              <w:tc>
                <w:tcPr>
                  <w:tcW w:w="2700" w:type="dxa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  <w:right w:val="single" w:sz="8" w:space="0" w:color="9BBB59"/>
                  </w:tcBorders>
                  <w:shd w:val="clear" w:color="auto" w:fill="FFCCFF"/>
                </w:tcPr>
                <w:p w:rsidR="00EC1E7A" w:rsidRPr="001A13A3" w:rsidRDefault="00EC1E7A" w:rsidP="001A13A3">
                  <w:pPr>
                    <w:spacing w:line="276" w:lineRule="auto"/>
                    <w:jc w:val="both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1A13A3"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Ege Bölgesi</w:t>
                  </w:r>
                </w:p>
              </w:tc>
              <w:tc>
                <w:tcPr>
                  <w:tcW w:w="1881" w:type="dxa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  <w:right w:val="single" w:sz="8" w:space="0" w:color="9BBB59"/>
                  </w:tcBorders>
                  <w:shd w:val="clear" w:color="auto" w:fill="FFCCFF"/>
                </w:tcPr>
                <w:p w:rsidR="00EC1E7A" w:rsidRPr="001A13A3" w:rsidRDefault="00EC1E7A" w:rsidP="001A13A3">
                  <w:pPr>
                    <w:spacing w:line="276" w:lineRule="auto"/>
                    <w:jc w:val="both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1A13A3"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İzmir</w:t>
                  </w:r>
                </w:p>
              </w:tc>
            </w:tr>
            <w:tr w:rsidR="00EC1E7A" w:rsidRPr="00D14FDB" w:rsidTr="001A13A3">
              <w:tc>
                <w:tcPr>
                  <w:tcW w:w="489" w:type="dxa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  <w:right w:val="single" w:sz="8" w:space="0" w:color="9BBB59"/>
                  </w:tcBorders>
                  <w:shd w:val="clear" w:color="auto" w:fill="FFFFCC"/>
                </w:tcPr>
                <w:p w:rsidR="00EC1E7A" w:rsidRPr="001A13A3" w:rsidRDefault="00EC1E7A" w:rsidP="001A13A3">
                  <w:pPr>
                    <w:spacing w:line="276" w:lineRule="auto"/>
                    <w:jc w:val="both"/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  <w:lang w:eastAsia="en-US"/>
                    </w:rPr>
                  </w:pPr>
                  <w:r w:rsidRPr="001A13A3">
                    <w:rPr>
                      <w:rFonts w:ascii="Segoe UI" w:hAnsi="Segoe UI" w:cs="Segoe UI"/>
                      <w:bCs/>
                      <w:sz w:val="18"/>
                      <w:szCs w:val="18"/>
                      <w:lang w:eastAsia="en-US"/>
                    </w:rPr>
                    <w:t>B)</w:t>
                  </w:r>
                </w:p>
              </w:tc>
              <w:tc>
                <w:tcPr>
                  <w:tcW w:w="2700" w:type="dxa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  <w:right w:val="single" w:sz="8" w:space="0" w:color="9BBB59"/>
                  </w:tcBorders>
                  <w:shd w:val="clear" w:color="auto" w:fill="FFFFCC"/>
                </w:tcPr>
                <w:p w:rsidR="00EC1E7A" w:rsidRPr="001A13A3" w:rsidRDefault="00EC1E7A" w:rsidP="001A13A3">
                  <w:pPr>
                    <w:spacing w:line="276" w:lineRule="auto"/>
                    <w:jc w:val="both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1A13A3"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Doğu Anadolu Bölgesi</w:t>
                  </w:r>
                </w:p>
              </w:tc>
              <w:tc>
                <w:tcPr>
                  <w:tcW w:w="1881" w:type="dxa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  <w:right w:val="single" w:sz="8" w:space="0" w:color="9BBB59"/>
                  </w:tcBorders>
                  <w:shd w:val="clear" w:color="auto" w:fill="FFFFCC"/>
                </w:tcPr>
                <w:p w:rsidR="00EC1E7A" w:rsidRPr="001A13A3" w:rsidRDefault="00EC1E7A" w:rsidP="001A13A3">
                  <w:pPr>
                    <w:spacing w:line="276" w:lineRule="auto"/>
                    <w:jc w:val="both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1A13A3"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Erzurum</w:t>
                  </w:r>
                </w:p>
              </w:tc>
            </w:tr>
            <w:tr w:rsidR="00EC1E7A" w:rsidRPr="00D14FDB" w:rsidTr="001A13A3">
              <w:tc>
                <w:tcPr>
                  <w:tcW w:w="489" w:type="dxa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  <w:right w:val="single" w:sz="8" w:space="0" w:color="9BBB59"/>
                  </w:tcBorders>
                  <w:shd w:val="clear" w:color="auto" w:fill="FFCCFF"/>
                </w:tcPr>
                <w:p w:rsidR="00EC1E7A" w:rsidRPr="001A13A3" w:rsidRDefault="00EC1E7A" w:rsidP="001A13A3">
                  <w:pPr>
                    <w:spacing w:line="276" w:lineRule="auto"/>
                    <w:jc w:val="both"/>
                    <w:rPr>
                      <w:rFonts w:ascii="Segoe UI" w:hAnsi="Segoe UI" w:cs="Segoe UI"/>
                      <w:b/>
                      <w:bCs/>
                      <w:color w:val="FF0000"/>
                      <w:sz w:val="18"/>
                      <w:szCs w:val="18"/>
                      <w:lang w:eastAsia="en-US"/>
                    </w:rPr>
                  </w:pPr>
                  <w:r w:rsidRPr="001A13A3">
                    <w:rPr>
                      <w:rFonts w:ascii="Segoe UI" w:hAnsi="Segoe UI" w:cs="Segoe UI"/>
                      <w:bCs/>
                      <w:color w:val="FF0000"/>
                      <w:sz w:val="18"/>
                      <w:szCs w:val="18"/>
                      <w:lang w:eastAsia="en-US"/>
                    </w:rPr>
                    <w:t>C)</w:t>
                  </w:r>
                </w:p>
              </w:tc>
              <w:tc>
                <w:tcPr>
                  <w:tcW w:w="2700" w:type="dxa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  <w:right w:val="single" w:sz="8" w:space="0" w:color="9BBB59"/>
                  </w:tcBorders>
                  <w:shd w:val="clear" w:color="auto" w:fill="FFCCFF"/>
                </w:tcPr>
                <w:p w:rsidR="00EC1E7A" w:rsidRPr="001A13A3" w:rsidRDefault="00EC1E7A" w:rsidP="001A13A3">
                  <w:pPr>
                    <w:spacing w:line="276" w:lineRule="auto"/>
                    <w:jc w:val="both"/>
                    <w:rPr>
                      <w:rFonts w:ascii="Segoe UI" w:hAnsi="Segoe UI" w:cs="Segoe UI"/>
                      <w:color w:val="FF0000"/>
                      <w:sz w:val="18"/>
                      <w:szCs w:val="18"/>
                      <w:lang w:eastAsia="en-US"/>
                    </w:rPr>
                  </w:pPr>
                  <w:r w:rsidRPr="001A13A3">
                    <w:rPr>
                      <w:rFonts w:ascii="Segoe UI" w:hAnsi="Segoe UI" w:cs="Segoe UI"/>
                      <w:color w:val="FF0000"/>
                      <w:sz w:val="18"/>
                      <w:szCs w:val="18"/>
                      <w:lang w:eastAsia="en-US"/>
                    </w:rPr>
                    <w:t>Güneydoğu Anadolu Bölgesi</w:t>
                  </w:r>
                </w:p>
              </w:tc>
              <w:tc>
                <w:tcPr>
                  <w:tcW w:w="1881" w:type="dxa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  <w:right w:val="single" w:sz="8" w:space="0" w:color="9BBB59"/>
                  </w:tcBorders>
                  <w:shd w:val="clear" w:color="auto" w:fill="FFCCFF"/>
                </w:tcPr>
                <w:p w:rsidR="00EC1E7A" w:rsidRPr="001A13A3" w:rsidRDefault="00EC1E7A" w:rsidP="001A13A3">
                  <w:pPr>
                    <w:spacing w:line="276" w:lineRule="auto"/>
                    <w:jc w:val="both"/>
                    <w:rPr>
                      <w:rFonts w:ascii="Segoe UI" w:hAnsi="Segoe UI" w:cs="Segoe UI"/>
                      <w:color w:val="FF0000"/>
                      <w:sz w:val="18"/>
                      <w:szCs w:val="18"/>
                      <w:lang w:eastAsia="en-US"/>
                    </w:rPr>
                  </w:pPr>
                  <w:r w:rsidRPr="001A13A3">
                    <w:rPr>
                      <w:rFonts w:ascii="Segoe UI" w:hAnsi="Segoe UI" w:cs="Segoe UI"/>
                      <w:color w:val="FF0000"/>
                      <w:sz w:val="18"/>
                      <w:szCs w:val="18"/>
                      <w:lang w:eastAsia="en-US"/>
                    </w:rPr>
                    <w:t>Şanlıurfa</w:t>
                  </w:r>
                </w:p>
              </w:tc>
            </w:tr>
            <w:tr w:rsidR="00EC1E7A" w:rsidRPr="00D14FDB" w:rsidTr="001A13A3">
              <w:tc>
                <w:tcPr>
                  <w:tcW w:w="489" w:type="dxa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  <w:right w:val="single" w:sz="8" w:space="0" w:color="9BBB59"/>
                  </w:tcBorders>
                  <w:shd w:val="clear" w:color="auto" w:fill="FFFFCC"/>
                </w:tcPr>
                <w:p w:rsidR="00EC1E7A" w:rsidRPr="001A13A3" w:rsidRDefault="00EC1E7A" w:rsidP="001A13A3">
                  <w:pPr>
                    <w:spacing w:line="276" w:lineRule="auto"/>
                    <w:jc w:val="both"/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  <w:lang w:eastAsia="en-US"/>
                    </w:rPr>
                  </w:pPr>
                  <w:r w:rsidRPr="001A13A3">
                    <w:rPr>
                      <w:rFonts w:ascii="Segoe UI" w:hAnsi="Segoe UI" w:cs="Segoe UI"/>
                      <w:bCs/>
                      <w:sz w:val="18"/>
                      <w:szCs w:val="18"/>
                      <w:lang w:eastAsia="en-US"/>
                    </w:rPr>
                    <w:t>D)</w:t>
                  </w:r>
                </w:p>
              </w:tc>
              <w:tc>
                <w:tcPr>
                  <w:tcW w:w="2700" w:type="dxa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  <w:right w:val="single" w:sz="8" w:space="0" w:color="9BBB59"/>
                  </w:tcBorders>
                  <w:shd w:val="clear" w:color="auto" w:fill="FFFFCC"/>
                </w:tcPr>
                <w:p w:rsidR="00EC1E7A" w:rsidRPr="001A13A3" w:rsidRDefault="00EC1E7A" w:rsidP="001A13A3">
                  <w:pPr>
                    <w:spacing w:line="276" w:lineRule="auto"/>
                    <w:jc w:val="both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1A13A3"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Akdeniz Bölgesi</w:t>
                  </w:r>
                </w:p>
              </w:tc>
              <w:tc>
                <w:tcPr>
                  <w:tcW w:w="1881" w:type="dxa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  <w:right w:val="single" w:sz="8" w:space="0" w:color="9BBB59"/>
                  </w:tcBorders>
                  <w:shd w:val="clear" w:color="auto" w:fill="FFFFCC"/>
                </w:tcPr>
                <w:p w:rsidR="00EC1E7A" w:rsidRPr="001A13A3" w:rsidRDefault="00EC1E7A" w:rsidP="001A13A3">
                  <w:pPr>
                    <w:spacing w:line="276" w:lineRule="auto"/>
                    <w:jc w:val="both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1A13A3"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Mersin</w:t>
                  </w:r>
                </w:p>
              </w:tc>
            </w:tr>
          </w:tbl>
          <w:p w:rsidR="00EC1E7A" w:rsidRDefault="00EC1E7A" w:rsidP="00D3555C">
            <w:pPr>
              <w:rPr>
                <w:rFonts w:ascii="Segoe UI" w:hAnsi="Segoe UI" w:cs="Segoe UI"/>
                <w:sz w:val="20"/>
                <w:szCs w:val="20"/>
              </w:rPr>
            </w:pPr>
          </w:p>
          <w:p w:rsidR="00EC1E7A" w:rsidRPr="001A13A3" w:rsidRDefault="00EC1E7A" w:rsidP="00591A9A">
            <w:pPr>
              <w:pStyle w:val="NoSpacing"/>
              <w:rPr>
                <w:rFonts w:ascii="Segoe UI" w:hAnsi="Segoe UI" w:cs="Segoe UI"/>
                <w:sz w:val="18"/>
                <w:szCs w:val="18"/>
              </w:rPr>
            </w:pPr>
            <w:r w:rsidRPr="001A13A3">
              <w:rPr>
                <w:rFonts w:ascii="Segoe UI" w:hAnsi="Segoe UI" w:cs="Segoe UI"/>
                <w:sz w:val="18"/>
                <w:szCs w:val="18"/>
              </w:rPr>
              <w:t>22-Milli bayramlarımız insanlarımızın bir araya geldiği önemli günlerdir. Sevinç ve coşku içinde kutlanan milli bayramlarımız, milletimizin büyük mücadeleler vererek vatanımızı kurtarmalarının sembolüdürler.</w:t>
            </w:r>
          </w:p>
          <w:p w:rsidR="00EC1E7A" w:rsidRPr="001A13A3" w:rsidRDefault="00EC1E7A" w:rsidP="00591A9A">
            <w:pPr>
              <w:pStyle w:val="NoSpacing"/>
              <w:rPr>
                <w:rFonts w:ascii="Segoe UI" w:hAnsi="Segoe UI" w:cs="Segoe UI"/>
                <w:sz w:val="18"/>
                <w:szCs w:val="18"/>
              </w:rPr>
            </w:pPr>
            <w:r w:rsidRPr="001A13A3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Aşağıdakilerden hangisi milli bayramlarımızdan biri </w:t>
            </w:r>
            <w:r w:rsidRPr="001A13A3"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  <w:t>değildir</w:t>
            </w:r>
            <w:r w:rsidRPr="001A13A3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? </w:t>
            </w:r>
          </w:p>
          <w:p w:rsidR="00EC1E7A" w:rsidRPr="001A13A3" w:rsidRDefault="00EC1E7A" w:rsidP="00591A9A">
            <w:pPr>
              <w:pStyle w:val="NoSpacing"/>
              <w:rPr>
                <w:rFonts w:ascii="Segoe UI" w:hAnsi="Segoe UI" w:cs="Segoe UI"/>
                <w:sz w:val="18"/>
                <w:szCs w:val="18"/>
              </w:rPr>
            </w:pPr>
            <w:r w:rsidRPr="001A13A3">
              <w:rPr>
                <w:rFonts w:ascii="Segoe UI" w:hAnsi="Segoe UI" w:cs="Segoe UI"/>
                <w:bCs/>
                <w:sz w:val="18"/>
                <w:szCs w:val="18"/>
              </w:rPr>
              <w:t>A)</w:t>
            </w:r>
            <w:r w:rsidRPr="001A13A3">
              <w:rPr>
                <w:rFonts w:ascii="Segoe UI" w:hAnsi="Segoe UI" w:cs="Segoe UI"/>
                <w:sz w:val="18"/>
                <w:szCs w:val="18"/>
              </w:rPr>
              <w:t xml:space="preserve"> 30 Ağustos Zafer Bayramı</w:t>
            </w:r>
          </w:p>
          <w:p w:rsidR="00EC1E7A" w:rsidRPr="001A13A3" w:rsidRDefault="00EC1E7A" w:rsidP="00591A9A">
            <w:pPr>
              <w:pStyle w:val="NoSpacing"/>
              <w:rPr>
                <w:rFonts w:ascii="Segoe UI" w:hAnsi="Segoe UI" w:cs="Segoe UI"/>
                <w:sz w:val="18"/>
                <w:szCs w:val="18"/>
              </w:rPr>
            </w:pPr>
            <w:r w:rsidRPr="001A13A3">
              <w:rPr>
                <w:rFonts w:ascii="Segoe UI" w:hAnsi="Segoe UI" w:cs="Segoe UI"/>
                <w:bCs/>
                <w:sz w:val="18"/>
                <w:szCs w:val="18"/>
              </w:rPr>
              <w:t>B)</w:t>
            </w:r>
            <w:r w:rsidRPr="001A13A3">
              <w:rPr>
                <w:rFonts w:ascii="Segoe UI" w:hAnsi="Segoe UI" w:cs="Segoe UI"/>
                <w:sz w:val="18"/>
                <w:szCs w:val="18"/>
              </w:rPr>
              <w:t xml:space="preserve"> 23 Nisan Ulusal Egemenlik ve Çocuk Bayramı</w:t>
            </w:r>
          </w:p>
          <w:p w:rsidR="00EC1E7A" w:rsidRPr="001A13A3" w:rsidRDefault="00EC1E7A" w:rsidP="00591A9A">
            <w:pPr>
              <w:pStyle w:val="NoSpacing"/>
              <w:rPr>
                <w:rFonts w:ascii="Segoe UI" w:hAnsi="Segoe UI" w:cs="Segoe UI"/>
                <w:sz w:val="18"/>
                <w:szCs w:val="18"/>
              </w:rPr>
            </w:pPr>
            <w:r w:rsidRPr="001A13A3">
              <w:rPr>
                <w:rFonts w:ascii="Segoe UI" w:hAnsi="Segoe UI" w:cs="Segoe UI"/>
                <w:bCs/>
                <w:sz w:val="18"/>
                <w:szCs w:val="18"/>
              </w:rPr>
              <w:t>C)</w:t>
            </w:r>
            <w:r w:rsidRPr="001A13A3">
              <w:rPr>
                <w:rFonts w:ascii="Segoe UI" w:hAnsi="Segoe UI" w:cs="Segoe UI"/>
                <w:sz w:val="18"/>
                <w:szCs w:val="18"/>
              </w:rPr>
              <w:t xml:space="preserve"> 29 Ekim Cumhuriyet Bayramı</w:t>
            </w:r>
          </w:p>
          <w:p w:rsidR="00EC1E7A" w:rsidRPr="001A13A3" w:rsidRDefault="00EC1E7A" w:rsidP="00591A9A">
            <w:pPr>
              <w:pStyle w:val="NoSpacing"/>
              <w:rPr>
                <w:color w:val="FF0000"/>
              </w:rPr>
            </w:pPr>
            <w:r w:rsidRPr="001A13A3">
              <w:rPr>
                <w:rFonts w:ascii="Segoe UI" w:hAnsi="Segoe UI" w:cs="Segoe UI"/>
                <w:bCs/>
                <w:color w:val="FF0000"/>
                <w:sz w:val="18"/>
                <w:szCs w:val="18"/>
              </w:rPr>
              <w:t>D)</w:t>
            </w:r>
            <w:r w:rsidRPr="001A13A3">
              <w:rPr>
                <w:rFonts w:ascii="Segoe UI" w:hAnsi="Segoe UI" w:cs="Segoe UI"/>
                <w:color w:val="FF0000"/>
                <w:sz w:val="18"/>
                <w:szCs w:val="18"/>
              </w:rPr>
              <w:t xml:space="preserve"> Kurban Bayramı</w:t>
            </w:r>
          </w:p>
          <w:p w:rsidR="00EC1E7A" w:rsidRDefault="00EC1E7A" w:rsidP="00D3555C">
            <w:pPr>
              <w:rPr>
                <w:rFonts w:ascii="Segoe UI" w:hAnsi="Segoe UI" w:cs="Segoe UI"/>
                <w:sz w:val="20"/>
                <w:szCs w:val="20"/>
              </w:rPr>
            </w:pPr>
          </w:p>
          <w:p w:rsidR="00EC1E7A" w:rsidRPr="001A13A3" w:rsidRDefault="00EC1E7A" w:rsidP="00591A9A">
            <w:pPr>
              <w:pStyle w:val="NoSpacing"/>
              <w:rPr>
                <w:rFonts w:ascii="Segoe UI" w:hAnsi="Segoe UI" w:cs="Segoe UI"/>
                <w:b/>
                <w:sz w:val="18"/>
                <w:szCs w:val="18"/>
              </w:rPr>
            </w:pPr>
            <w:r w:rsidRPr="001A13A3">
              <w:rPr>
                <w:rFonts w:ascii="Segoe UI" w:hAnsi="Segoe UI" w:cs="Segoe UI"/>
                <w:b/>
                <w:sz w:val="18"/>
                <w:szCs w:val="18"/>
              </w:rPr>
              <w:t xml:space="preserve">23-Aşağıdakilerden hangisi bir yönüyle diğerlerinden </w:t>
            </w:r>
            <w:r w:rsidRPr="001A13A3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farklıdır?</w:t>
            </w:r>
          </w:p>
          <w:p w:rsidR="00EC1E7A" w:rsidRPr="001A13A3" w:rsidRDefault="00EC1E7A" w:rsidP="00591A9A">
            <w:pPr>
              <w:pStyle w:val="NoSpacing"/>
              <w:rPr>
                <w:rFonts w:ascii="Segoe UI" w:hAnsi="Segoe UI" w:cs="Segoe UI"/>
                <w:sz w:val="18"/>
                <w:szCs w:val="18"/>
              </w:rPr>
            </w:pPr>
            <w:r w:rsidRPr="001A13A3">
              <w:rPr>
                <w:rFonts w:ascii="Segoe UI" w:hAnsi="Segoe UI" w:cs="Segoe UI"/>
                <w:color w:val="FF0000"/>
                <w:sz w:val="18"/>
                <w:szCs w:val="18"/>
              </w:rPr>
              <w:t xml:space="preserve">A) Aspendos Tiyatrosu                         </w:t>
            </w:r>
            <w:r w:rsidRPr="001A13A3">
              <w:rPr>
                <w:rFonts w:ascii="Segoe UI" w:hAnsi="Segoe UI" w:cs="Segoe UI"/>
                <w:sz w:val="18"/>
                <w:szCs w:val="18"/>
              </w:rPr>
              <w:br/>
              <w:t>B) Abant Gölü</w:t>
            </w:r>
          </w:p>
          <w:p w:rsidR="00EC1E7A" w:rsidRPr="001A13A3" w:rsidRDefault="00EC1E7A" w:rsidP="00591A9A">
            <w:pPr>
              <w:pStyle w:val="NoSpacing"/>
              <w:rPr>
                <w:rFonts w:ascii="Segoe UI" w:hAnsi="Segoe UI" w:cs="Segoe UI"/>
                <w:sz w:val="18"/>
                <w:szCs w:val="18"/>
              </w:rPr>
            </w:pPr>
            <w:r w:rsidRPr="001A13A3">
              <w:rPr>
                <w:rFonts w:ascii="Segoe UI" w:hAnsi="Segoe UI" w:cs="Segoe UI"/>
                <w:sz w:val="18"/>
                <w:szCs w:val="18"/>
              </w:rPr>
              <w:t xml:space="preserve">C) Pamukkale Travertenleri                  </w:t>
            </w:r>
            <w:r w:rsidRPr="001A13A3">
              <w:rPr>
                <w:rFonts w:ascii="Segoe UI" w:hAnsi="Segoe UI" w:cs="Segoe UI"/>
                <w:sz w:val="18"/>
                <w:szCs w:val="18"/>
              </w:rPr>
              <w:br/>
              <w:t>D) Peribacaları</w:t>
            </w:r>
          </w:p>
          <w:p w:rsidR="00EC1E7A" w:rsidRDefault="00EC1E7A" w:rsidP="00D3555C">
            <w:pPr>
              <w:rPr>
                <w:rFonts w:ascii="Segoe UI" w:hAnsi="Segoe UI" w:cs="Segoe UI"/>
                <w:sz w:val="20"/>
                <w:szCs w:val="20"/>
              </w:rPr>
            </w:pPr>
          </w:p>
          <w:p w:rsidR="00EC1E7A" w:rsidRPr="001A13A3" w:rsidRDefault="00EC1E7A" w:rsidP="00591A9A">
            <w:pPr>
              <w:pStyle w:val="NoSpacing"/>
              <w:rPr>
                <w:rFonts w:ascii="Segoe UI" w:hAnsi="Segoe UI" w:cs="Segoe UI"/>
                <w:b/>
                <w:sz w:val="18"/>
                <w:szCs w:val="18"/>
              </w:rPr>
            </w:pPr>
            <w:r w:rsidRPr="001A13A3">
              <w:rPr>
                <w:rFonts w:ascii="Segoe UI" w:hAnsi="Segoe UI" w:cs="Segoe UI"/>
                <w:b/>
                <w:sz w:val="18"/>
                <w:szCs w:val="18"/>
              </w:rPr>
              <w:t xml:space="preserve">24- Aşağıda verilen </w:t>
            </w:r>
            <w:r w:rsidRPr="001A13A3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yemek- yöre</w:t>
            </w:r>
            <w:r w:rsidRPr="001A13A3">
              <w:rPr>
                <w:rFonts w:ascii="Segoe UI" w:hAnsi="Segoe UI" w:cs="Segoe UI"/>
                <w:b/>
                <w:sz w:val="18"/>
                <w:szCs w:val="18"/>
              </w:rPr>
              <w:t xml:space="preserve"> eşleştirmelerden hangisi </w:t>
            </w:r>
            <w:r w:rsidRPr="001A13A3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yanlıştır?</w:t>
            </w:r>
          </w:p>
          <w:p w:rsidR="00EC1E7A" w:rsidRPr="001A13A3" w:rsidRDefault="00EC1E7A" w:rsidP="00591A9A">
            <w:pPr>
              <w:pStyle w:val="NoSpacing"/>
              <w:rPr>
                <w:rFonts w:ascii="Segoe UI" w:hAnsi="Segoe UI" w:cs="Segoe UI"/>
                <w:sz w:val="18"/>
                <w:szCs w:val="18"/>
              </w:rPr>
            </w:pPr>
            <w:r w:rsidRPr="001A13A3">
              <w:rPr>
                <w:rFonts w:ascii="Segoe UI" w:hAnsi="Segoe UI" w:cs="Segoe UI"/>
                <w:sz w:val="18"/>
                <w:szCs w:val="18"/>
              </w:rPr>
              <w:t xml:space="preserve">A) Mantı – Kayseri                      </w:t>
            </w:r>
          </w:p>
          <w:p w:rsidR="00EC1E7A" w:rsidRPr="001A13A3" w:rsidRDefault="00EC1E7A" w:rsidP="00591A9A">
            <w:pPr>
              <w:pStyle w:val="NoSpacing"/>
              <w:rPr>
                <w:rFonts w:ascii="Segoe UI" w:hAnsi="Segoe UI" w:cs="Segoe UI"/>
                <w:sz w:val="18"/>
                <w:szCs w:val="18"/>
              </w:rPr>
            </w:pPr>
            <w:r w:rsidRPr="001A13A3">
              <w:rPr>
                <w:rFonts w:ascii="Segoe UI" w:hAnsi="Segoe UI" w:cs="Segoe UI"/>
                <w:sz w:val="18"/>
                <w:szCs w:val="18"/>
              </w:rPr>
              <w:t>B) Tantuni – Mersin</w:t>
            </w:r>
          </w:p>
          <w:p w:rsidR="00EC1E7A" w:rsidRPr="001A13A3" w:rsidRDefault="00EC1E7A" w:rsidP="00591A9A">
            <w:pPr>
              <w:pStyle w:val="NoSpacing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1A13A3">
              <w:rPr>
                <w:rFonts w:ascii="Segoe UI" w:hAnsi="Segoe UI" w:cs="Segoe UI"/>
                <w:color w:val="FF0000"/>
                <w:sz w:val="18"/>
                <w:szCs w:val="18"/>
              </w:rPr>
              <w:t xml:space="preserve">C) Çiğ köfte -   Trabzon                         </w:t>
            </w:r>
          </w:p>
          <w:p w:rsidR="00EC1E7A" w:rsidRPr="001A13A3" w:rsidRDefault="00EC1E7A" w:rsidP="00591A9A">
            <w:pPr>
              <w:pStyle w:val="NoSpacing"/>
              <w:rPr>
                <w:rFonts w:ascii="Segoe UI" w:hAnsi="Segoe UI" w:cs="Segoe UI"/>
                <w:sz w:val="18"/>
                <w:szCs w:val="18"/>
              </w:rPr>
            </w:pPr>
            <w:r w:rsidRPr="001A13A3">
              <w:rPr>
                <w:rFonts w:ascii="Segoe UI" w:hAnsi="Segoe UI" w:cs="Segoe UI"/>
                <w:sz w:val="18"/>
                <w:szCs w:val="18"/>
              </w:rPr>
              <w:t>D) Dondurma – Kahramanmaraş</w:t>
            </w:r>
          </w:p>
          <w:p w:rsidR="00EC1E7A" w:rsidRDefault="00EC1E7A" w:rsidP="00D3555C">
            <w:pPr>
              <w:rPr>
                <w:rFonts w:ascii="Segoe UI" w:hAnsi="Segoe UI" w:cs="Segoe UI"/>
                <w:sz w:val="20"/>
                <w:szCs w:val="20"/>
              </w:rPr>
            </w:pPr>
          </w:p>
          <w:p w:rsidR="00EC1E7A" w:rsidRDefault="00EC1E7A" w:rsidP="00D3555C">
            <w:pPr>
              <w:rPr>
                <w:rFonts w:ascii="Segoe UI" w:hAnsi="Segoe UI" w:cs="Segoe UI"/>
                <w:b/>
                <w:sz w:val="18"/>
                <w:szCs w:val="18"/>
                <w:u w:val="single"/>
              </w:rPr>
            </w:pPr>
            <w:r w:rsidRPr="00DD69A2">
              <w:rPr>
                <w:rFonts w:ascii="Segoe UI" w:hAnsi="Segoe UI" w:cs="Segoe UI"/>
                <w:b/>
                <w:sz w:val="18"/>
                <w:szCs w:val="18"/>
              </w:rPr>
              <w:t xml:space="preserve">25-İklimi karasal, bitki örtüsü bozkır olan bir yörede aşağıdaki tarım ürünlerinden hangisi </w:t>
            </w:r>
            <w:r w:rsidRPr="00DD69A2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yetişmez?</w:t>
            </w:r>
          </w:p>
          <w:p w:rsidR="00EC1E7A" w:rsidRDefault="00EC1E7A" w:rsidP="00D3555C">
            <w:pPr>
              <w:rPr>
                <w:rFonts w:ascii="Segoe UI" w:hAnsi="Segoe UI" w:cs="Segoe UI"/>
                <w:sz w:val="18"/>
                <w:szCs w:val="18"/>
              </w:rPr>
            </w:pP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>A) Turunçgiller</w:t>
            </w:r>
            <w:r>
              <w:rPr>
                <w:rFonts w:ascii="Segoe UI" w:hAnsi="Segoe UI" w:cs="Segoe UI"/>
                <w:sz w:val="18"/>
                <w:szCs w:val="18"/>
              </w:rPr>
              <w:br/>
              <w:t>B) Buğday</w:t>
            </w:r>
          </w:p>
          <w:p w:rsidR="00EC1E7A" w:rsidRPr="00DD69A2" w:rsidRDefault="00EC1E7A" w:rsidP="00D3555C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C) Elma</w:t>
            </w:r>
            <w:r>
              <w:rPr>
                <w:rFonts w:ascii="Segoe UI" w:hAnsi="Segoe UI" w:cs="Segoe UI"/>
                <w:sz w:val="18"/>
                <w:szCs w:val="18"/>
              </w:rPr>
              <w:br/>
              <w:t>D) Şekerpancarı</w:t>
            </w:r>
          </w:p>
        </w:tc>
        <w:bookmarkStart w:id="0" w:name="_GoBack"/>
        <w:bookmarkEnd w:id="0"/>
      </w:tr>
    </w:tbl>
    <w:p w:rsidR="00EC1E7A" w:rsidRDefault="00EC1E7A"/>
    <w:sectPr w:rsidR="00EC1E7A" w:rsidSect="007D014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137C0"/>
    <w:multiLevelType w:val="hybridMultilevel"/>
    <w:tmpl w:val="02EA268C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6C80A56"/>
    <w:multiLevelType w:val="hybridMultilevel"/>
    <w:tmpl w:val="5FEA269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9D92B8C"/>
    <w:multiLevelType w:val="hybridMultilevel"/>
    <w:tmpl w:val="C0CCDED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3964AB8"/>
    <w:multiLevelType w:val="hybridMultilevel"/>
    <w:tmpl w:val="9432D86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7CE3AA7"/>
    <w:multiLevelType w:val="hybridMultilevel"/>
    <w:tmpl w:val="9C04AC1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5366F4B"/>
    <w:multiLevelType w:val="hybridMultilevel"/>
    <w:tmpl w:val="B6AEA93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8E2428E"/>
    <w:multiLevelType w:val="hybridMultilevel"/>
    <w:tmpl w:val="030A1306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2"/>
  </w:num>
  <w:num w:numId="6">
    <w:abstractNumId w:val="6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0143"/>
    <w:rsid w:val="000A4BB8"/>
    <w:rsid w:val="001A13A3"/>
    <w:rsid w:val="003B74A0"/>
    <w:rsid w:val="00591A9A"/>
    <w:rsid w:val="005F27EC"/>
    <w:rsid w:val="006726BE"/>
    <w:rsid w:val="0075013D"/>
    <w:rsid w:val="007A3E5B"/>
    <w:rsid w:val="007D0143"/>
    <w:rsid w:val="0082664C"/>
    <w:rsid w:val="00901077"/>
    <w:rsid w:val="00946B64"/>
    <w:rsid w:val="00AA6530"/>
    <w:rsid w:val="00B13677"/>
    <w:rsid w:val="00B346A1"/>
    <w:rsid w:val="00C808BC"/>
    <w:rsid w:val="00CB2844"/>
    <w:rsid w:val="00D14FDB"/>
    <w:rsid w:val="00D3555C"/>
    <w:rsid w:val="00DD69A2"/>
    <w:rsid w:val="00EC1E7A"/>
    <w:rsid w:val="00F729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13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5013D"/>
    <w:pPr>
      <w:ind w:left="720"/>
      <w:contextualSpacing/>
    </w:pPr>
  </w:style>
  <w:style w:type="table" w:styleId="LightGrid-Accent3">
    <w:name w:val="Light Grid Accent 3"/>
    <w:basedOn w:val="TableNormal"/>
    <w:uiPriority w:val="99"/>
    <w:rsid w:val="0075013D"/>
    <w:pPr>
      <w:jc w:val="both"/>
    </w:pPr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Lines="0" w:beforeAutospacing="0" w:afterLines="0" w:afterAutospacing="0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paragraph" w:customStyle="1" w:styleId="ListeParagraf1">
    <w:name w:val="Liste Paragraf1"/>
    <w:basedOn w:val="Normal"/>
    <w:uiPriority w:val="99"/>
    <w:rsid w:val="00C808BC"/>
    <w:pPr>
      <w:spacing w:line="240" w:lineRule="exact"/>
      <w:ind w:left="720"/>
      <w:jc w:val="both"/>
    </w:pPr>
    <w:rPr>
      <w:rFonts w:eastAsia="Calibri"/>
    </w:rPr>
  </w:style>
  <w:style w:type="paragraph" w:styleId="NoSpacing">
    <w:name w:val="No Spacing"/>
    <w:uiPriority w:val="99"/>
    <w:qFormat/>
    <w:rsid w:val="00D3555C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B28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B2844"/>
    <w:rPr>
      <w:rFonts w:ascii="Tahoma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rsid w:val="00591A9A"/>
    <w:pPr>
      <w:spacing w:before="100" w:beforeAutospacing="1" w:after="360"/>
    </w:pPr>
  </w:style>
  <w:style w:type="character" w:styleId="Hyperlink">
    <w:name w:val="Hyperlink"/>
    <w:basedOn w:val="DefaultParagraphFont"/>
    <w:uiPriority w:val="99"/>
    <w:rsid w:val="00AA653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204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0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04234">
                  <w:marLeft w:val="-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04221">
                      <w:marLeft w:val="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204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204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0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04233">
                  <w:marLeft w:val="-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04228">
                      <w:marLeft w:val="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204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204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0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04229">
                  <w:marLeft w:val="-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04236">
                      <w:marLeft w:val="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204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204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108</TotalTime>
  <Pages>2</Pages>
  <Words>950</Words>
  <Characters>5417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Zeki</dc:creator>
  <cp:keywords/>
  <dc:description/>
  <cp:lastModifiedBy>edanur</cp:lastModifiedBy>
  <cp:revision>9</cp:revision>
  <dcterms:created xsi:type="dcterms:W3CDTF">2013-12-28T16:18:00Z</dcterms:created>
  <dcterms:modified xsi:type="dcterms:W3CDTF">2015-01-13T14:17:00Z</dcterms:modified>
</cp:coreProperties>
</file>