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080"/>
        <w:tblW w:w="9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95"/>
        <w:gridCol w:w="2436"/>
        <w:gridCol w:w="2436"/>
        <w:gridCol w:w="2568"/>
      </w:tblGrid>
      <w:tr w:rsidR="00426F74" w:rsidRPr="005567A9" w:rsidTr="002D2A99">
        <w:trPr>
          <w:trHeight w:val="782"/>
        </w:trPr>
        <w:tc>
          <w:tcPr>
            <w:tcW w:w="9935" w:type="dxa"/>
            <w:gridSpan w:val="4"/>
            <w:vAlign w:val="center"/>
          </w:tcPr>
          <w:p w:rsidR="00426F74" w:rsidRPr="005567A9" w:rsidRDefault="00426F74" w:rsidP="002D2A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  <w:lang w:val="sv-SE"/>
              </w:rPr>
              <w:t xml:space="preserve">2014-2015 EĞİTİM VE ÖĞRETİM YILI. I. KANAAT DÖNEMİ </w:t>
            </w:r>
            <w:r w:rsidRPr="005567A9">
              <w:rPr>
                <w:rFonts w:ascii="Arial" w:hAnsi="Arial" w:cs="Arial"/>
                <w:b/>
                <w:color w:val="000000"/>
                <w:lang w:val="sv-SE"/>
              </w:rPr>
              <w:t>SOSY</w:t>
            </w:r>
            <w:r>
              <w:rPr>
                <w:rFonts w:ascii="Arial" w:hAnsi="Arial" w:cs="Arial"/>
                <w:b/>
                <w:color w:val="000000"/>
                <w:lang w:val="sv-SE"/>
              </w:rPr>
              <w:t>AL BİLGİLER DERSİ  5. SINIFLAR 3</w:t>
            </w:r>
            <w:r w:rsidRPr="005567A9">
              <w:rPr>
                <w:rFonts w:ascii="Arial" w:hAnsi="Arial" w:cs="Arial"/>
                <w:b/>
                <w:color w:val="000000"/>
                <w:lang w:val="sv-SE"/>
              </w:rPr>
              <w:t xml:space="preserve"> .YAZILI SINAVI</w:t>
            </w:r>
          </w:p>
        </w:tc>
      </w:tr>
      <w:tr w:rsidR="00426F74" w:rsidRPr="005567A9" w:rsidTr="002D2A99">
        <w:trPr>
          <w:trHeight w:val="363"/>
        </w:trPr>
        <w:tc>
          <w:tcPr>
            <w:tcW w:w="4931" w:type="dxa"/>
            <w:gridSpan w:val="2"/>
            <w:vAlign w:val="center"/>
          </w:tcPr>
          <w:p w:rsidR="00426F74" w:rsidRPr="005567A9" w:rsidRDefault="00426F74" w:rsidP="002D2A99">
            <w:pPr>
              <w:jc w:val="center"/>
              <w:rPr>
                <w:rFonts w:ascii="Arial" w:hAnsi="Arial" w:cs="Arial"/>
                <w:b/>
              </w:rPr>
            </w:pPr>
            <w:r w:rsidRPr="005567A9">
              <w:rPr>
                <w:rFonts w:ascii="Arial" w:hAnsi="Arial" w:cs="Arial"/>
                <w:b/>
              </w:rPr>
              <w:t>Adı Soyadı</w:t>
            </w:r>
          </w:p>
        </w:tc>
        <w:tc>
          <w:tcPr>
            <w:tcW w:w="5004" w:type="dxa"/>
            <w:gridSpan w:val="2"/>
            <w:vAlign w:val="center"/>
          </w:tcPr>
          <w:p w:rsidR="00426F74" w:rsidRPr="005567A9" w:rsidRDefault="00426F74" w:rsidP="002D2A99">
            <w:pPr>
              <w:jc w:val="center"/>
              <w:rPr>
                <w:rFonts w:ascii="Arial" w:hAnsi="Arial" w:cs="Arial"/>
                <w:b/>
              </w:rPr>
            </w:pPr>
            <w:r w:rsidRPr="005567A9">
              <w:rPr>
                <w:rFonts w:ascii="Arial" w:hAnsi="Arial" w:cs="Arial"/>
                <w:b/>
              </w:rPr>
              <w:t>Sınıfı / No</w:t>
            </w:r>
          </w:p>
        </w:tc>
      </w:tr>
      <w:tr w:rsidR="00426F74" w:rsidRPr="005567A9" w:rsidTr="002D2A99">
        <w:trPr>
          <w:trHeight w:val="517"/>
        </w:trPr>
        <w:tc>
          <w:tcPr>
            <w:tcW w:w="4931" w:type="dxa"/>
            <w:gridSpan w:val="2"/>
          </w:tcPr>
          <w:p w:rsidR="00426F74" w:rsidRPr="005567A9" w:rsidRDefault="00426F74" w:rsidP="002D2A9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004" w:type="dxa"/>
            <w:gridSpan w:val="2"/>
            <w:vAlign w:val="center"/>
          </w:tcPr>
          <w:p w:rsidR="00426F74" w:rsidRPr="005567A9" w:rsidRDefault="00426F74" w:rsidP="002D2A99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</w:tr>
      <w:tr w:rsidR="00426F74" w:rsidRPr="00464019" w:rsidTr="002D2A99">
        <w:trPr>
          <w:trHeight w:val="428"/>
        </w:trPr>
        <w:tc>
          <w:tcPr>
            <w:tcW w:w="2495" w:type="dxa"/>
            <w:vAlign w:val="center"/>
          </w:tcPr>
          <w:p w:rsidR="00426F74" w:rsidRPr="00464019" w:rsidRDefault="00426F74" w:rsidP="002D2A99">
            <w:pPr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464019">
              <w:rPr>
                <w:rFonts w:ascii="Arial" w:hAnsi="Arial" w:cs="Arial"/>
                <w:b/>
                <w:lang w:val="sv-SE"/>
              </w:rPr>
              <w:t>Tarih</w:t>
            </w:r>
          </w:p>
        </w:tc>
        <w:tc>
          <w:tcPr>
            <w:tcW w:w="2436" w:type="dxa"/>
            <w:vAlign w:val="center"/>
          </w:tcPr>
          <w:p w:rsidR="00426F74" w:rsidRPr="00464019" w:rsidRDefault="00426F74" w:rsidP="002D2A99">
            <w:pPr>
              <w:jc w:val="center"/>
              <w:rPr>
                <w:rFonts w:ascii="Arial" w:hAnsi="Arial" w:cs="Arial"/>
                <w:b/>
              </w:rPr>
            </w:pPr>
            <w:r w:rsidRPr="00464019">
              <w:rPr>
                <w:rFonts w:ascii="Arial" w:hAnsi="Arial" w:cs="Arial"/>
                <w:b/>
                <w:lang w:val="sv-SE"/>
              </w:rPr>
              <w:t>Ders Saati</w:t>
            </w:r>
          </w:p>
        </w:tc>
        <w:tc>
          <w:tcPr>
            <w:tcW w:w="2436" w:type="dxa"/>
            <w:vAlign w:val="center"/>
          </w:tcPr>
          <w:p w:rsidR="00426F74" w:rsidRPr="00464019" w:rsidRDefault="00426F74" w:rsidP="002D2A99">
            <w:pPr>
              <w:jc w:val="center"/>
              <w:rPr>
                <w:rFonts w:ascii="Arial" w:hAnsi="Arial" w:cs="Arial"/>
                <w:b/>
              </w:rPr>
            </w:pPr>
            <w:r w:rsidRPr="00464019">
              <w:rPr>
                <w:rFonts w:ascii="Arial" w:hAnsi="Arial" w:cs="Arial"/>
                <w:b/>
              </w:rPr>
              <w:t>Süre</w:t>
            </w:r>
          </w:p>
        </w:tc>
        <w:tc>
          <w:tcPr>
            <w:tcW w:w="2568" w:type="dxa"/>
            <w:vAlign w:val="center"/>
          </w:tcPr>
          <w:p w:rsidR="00426F74" w:rsidRPr="00464019" w:rsidRDefault="00426F74" w:rsidP="002D2A99">
            <w:pPr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464019">
              <w:rPr>
                <w:rFonts w:ascii="Arial" w:hAnsi="Arial" w:cs="Arial"/>
                <w:b/>
              </w:rPr>
              <w:t>Sayfa / Soru Sayısı</w:t>
            </w:r>
          </w:p>
        </w:tc>
      </w:tr>
      <w:tr w:rsidR="00426F74" w:rsidRPr="00464019" w:rsidTr="002D2A99">
        <w:trPr>
          <w:trHeight w:val="452"/>
        </w:trPr>
        <w:tc>
          <w:tcPr>
            <w:tcW w:w="2495" w:type="dxa"/>
            <w:vAlign w:val="center"/>
          </w:tcPr>
          <w:p w:rsidR="00426F74" w:rsidRPr="00464019" w:rsidRDefault="00426F74" w:rsidP="002D2A99">
            <w:pPr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:rsidR="00426F74" w:rsidRPr="00464019" w:rsidRDefault="00426F74" w:rsidP="002D2A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:rsidR="00426F74" w:rsidRPr="00464019" w:rsidRDefault="00426F74" w:rsidP="002D2A99">
            <w:pPr>
              <w:jc w:val="center"/>
              <w:rPr>
                <w:rFonts w:ascii="Arial" w:hAnsi="Arial" w:cs="Arial"/>
                <w:b/>
              </w:rPr>
            </w:pPr>
            <w:r w:rsidRPr="00464019">
              <w:rPr>
                <w:rFonts w:ascii="Arial" w:hAnsi="Arial" w:cs="Arial"/>
                <w:b/>
                <w:sz w:val="22"/>
                <w:szCs w:val="22"/>
              </w:rPr>
              <w:t>40 dk.</w:t>
            </w:r>
          </w:p>
        </w:tc>
        <w:tc>
          <w:tcPr>
            <w:tcW w:w="2568" w:type="dxa"/>
            <w:vAlign w:val="center"/>
          </w:tcPr>
          <w:p w:rsidR="00426F74" w:rsidRPr="00464019" w:rsidRDefault="00426F74" w:rsidP="002D2A99">
            <w:pPr>
              <w:jc w:val="center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</w:tbl>
    <w:p w:rsidR="00426F74" w:rsidRPr="00464019" w:rsidRDefault="00426F74" w:rsidP="00464019">
      <w:pPr>
        <w:jc w:val="center"/>
        <w:rPr>
          <w:b/>
        </w:rPr>
      </w:pPr>
      <w:r w:rsidRPr="00464019">
        <w:rPr>
          <w:b/>
        </w:rPr>
        <w:t>ÇOKTAN SEÇMELİ SORULAR</w:t>
      </w:r>
      <w:r>
        <w:rPr>
          <w:b/>
        </w:rPr>
        <w:t>- 80 PUAN</w:t>
      </w:r>
    </w:p>
    <w:p w:rsidR="00426F74" w:rsidRPr="00464019" w:rsidRDefault="00426F74" w:rsidP="00464019">
      <w:pPr>
        <w:rPr>
          <w:b/>
        </w:rPr>
      </w:pPr>
    </w:p>
    <w:p w:rsidR="00426F74" w:rsidRPr="00FA4CBA" w:rsidRDefault="00426F74" w:rsidP="00464019">
      <w:pPr>
        <w:rPr>
          <w:rFonts w:ascii="Arial" w:hAnsi="Arial" w:cs="Arial"/>
          <w:b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122.45pt;margin-top:7.5pt;width:350.6pt;height:79.85pt;z-index:251632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" adj="-1318,15155" strokeweight="2pt">
            <v:textbox>
              <w:txbxContent>
                <w:p w:rsidR="00426F74" w:rsidRDefault="00426F74" w:rsidP="00464019">
                  <w:pPr>
                    <w:jc w:val="center"/>
                  </w:pPr>
                  <w:r w:rsidRPr="00464019">
                    <w:rPr>
                      <w:rFonts w:ascii="Arial" w:hAnsi="Arial" w:cs="Arial"/>
                      <w:b/>
                    </w:rPr>
                    <w:t>Ben Sıla, her mevsim bol yağış alan, kışların ılık geçtiği bir bölgede yaşıyorum.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464019">
                    <w:rPr>
                      <w:rFonts w:ascii="Arial" w:hAnsi="Arial" w:cs="Arial"/>
                      <w:b/>
                    </w:rPr>
                    <w:t>Babamın tayini çıktığı için kışların oldukça sert ve soğuk geçtiği ortalama yükseltisi fazla olan bir şehre taşınacağız</w:t>
                  </w:r>
                  <w:r>
                    <w:t>.</w:t>
                  </w:r>
                </w:p>
              </w:txbxContent>
            </v:textbox>
          </v:shape>
        </w:pict>
      </w:r>
      <w:r w:rsidRPr="00464019">
        <w:rPr>
          <w:b/>
        </w:rPr>
        <w:t xml:space="preserve">1- </w:t>
      </w:r>
      <w:r w:rsidRPr="00162CBD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96pt;height:104.25pt;visibility:visible">
            <v:imagedata r:id="rId5" o:title=""/>
          </v:shape>
        </w:pict>
      </w:r>
      <w:r w:rsidRPr="00FA4CBA">
        <w:rPr>
          <w:rFonts w:ascii="Arial" w:hAnsi="Arial" w:cs="Arial"/>
          <w:b/>
        </w:rPr>
        <w:t>Sıla’nın aşağıdaki şehirlerden hangisine taşınacaktır?</w:t>
      </w:r>
    </w:p>
    <w:p w:rsidR="00426F74" w:rsidRDefault="00426F74" w:rsidP="00464019">
      <w:pPr>
        <w:rPr>
          <w:b/>
        </w:rPr>
      </w:pPr>
    </w:p>
    <w:p w:rsidR="00426F74" w:rsidRDefault="00426F74" w:rsidP="00464019">
      <w:pPr>
        <w:rPr>
          <w:rFonts w:ascii="Arial" w:hAnsi="Arial" w:cs="Arial"/>
          <w:b/>
        </w:rPr>
      </w:pPr>
      <w:r w:rsidRPr="00FA4CBA">
        <w:rPr>
          <w:rFonts w:ascii="Arial" w:hAnsi="Arial" w:cs="Arial"/>
          <w:b/>
        </w:rPr>
        <w:t xml:space="preserve">A- İzmir      </w:t>
      </w:r>
      <w:r>
        <w:rPr>
          <w:rFonts w:ascii="Arial" w:hAnsi="Arial" w:cs="Arial"/>
          <w:b/>
        </w:rPr>
        <w:t xml:space="preserve">            </w:t>
      </w:r>
      <w:r w:rsidRPr="00FA4CBA">
        <w:rPr>
          <w:rFonts w:ascii="Arial" w:hAnsi="Arial" w:cs="Arial"/>
          <w:b/>
        </w:rPr>
        <w:t xml:space="preserve">   B- Konya       </w:t>
      </w:r>
      <w:r>
        <w:rPr>
          <w:rFonts w:ascii="Arial" w:hAnsi="Arial" w:cs="Arial"/>
          <w:b/>
        </w:rPr>
        <w:t xml:space="preserve">      </w:t>
      </w:r>
      <w:r w:rsidRPr="00FA4CBA">
        <w:rPr>
          <w:rFonts w:ascii="Arial" w:hAnsi="Arial" w:cs="Arial"/>
          <w:b/>
        </w:rPr>
        <w:t xml:space="preserve">  C- Trabzon        </w:t>
      </w:r>
      <w:r>
        <w:rPr>
          <w:rFonts w:ascii="Arial" w:hAnsi="Arial" w:cs="Arial"/>
          <w:b/>
        </w:rPr>
        <w:t xml:space="preserve">        </w:t>
      </w:r>
      <w:r w:rsidRPr="00FA4CBA">
        <w:rPr>
          <w:rFonts w:ascii="Arial" w:hAnsi="Arial" w:cs="Arial"/>
          <w:b/>
        </w:rPr>
        <w:t xml:space="preserve"> D- Kars</w:t>
      </w:r>
      <w:r>
        <w:rPr>
          <w:rFonts w:ascii="Arial" w:hAnsi="Arial" w:cs="Arial"/>
          <w:b/>
        </w:rPr>
        <w:t xml:space="preserve"> </w:t>
      </w:r>
    </w:p>
    <w:p w:rsidR="00426F74" w:rsidRDefault="00426F74" w:rsidP="00464019">
      <w:pPr>
        <w:rPr>
          <w:rFonts w:ascii="Arial" w:hAnsi="Arial" w:cs="Arial"/>
          <w:b/>
        </w:rPr>
      </w:pPr>
    </w:p>
    <w:p w:rsidR="00426F74" w:rsidRDefault="00426F74" w:rsidP="00464019">
      <w:pPr>
        <w:rPr>
          <w:rFonts w:ascii="Arial" w:hAnsi="Arial" w:cs="Arial"/>
          <w:b/>
        </w:rPr>
      </w:pPr>
    </w:p>
    <w:p w:rsidR="00426F74" w:rsidRDefault="00426F74" w:rsidP="004640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2-  I. Karadeniz İklimi    II. Akdeniz İklimi    III. Karasal İklim    IV- Çöl İklimi</w:t>
      </w:r>
    </w:p>
    <w:p w:rsidR="00426F74" w:rsidRDefault="00426F74" w:rsidP="00464019">
      <w:pPr>
        <w:rPr>
          <w:rFonts w:ascii="Arial" w:hAnsi="Arial" w:cs="Arial"/>
          <w:b/>
        </w:rPr>
      </w:pPr>
    </w:p>
    <w:p w:rsidR="00426F74" w:rsidRDefault="00426F74" w:rsidP="00464019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Yukarıda verilen iklim tiplerinden hangisi ülkemizde </w:t>
      </w:r>
      <w:r w:rsidRPr="00FA4CBA">
        <w:rPr>
          <w:rFonts w:ascii="Arial" w:hAnsi="Arial" w:cs="Arial"/>
          <w:b/>
          <w:u w:val="single"/>
        </w:rPr>
        <w:t>görülmez?</w:t>
      </w:r>
    </w:p>
    <w:p w:rsidR="00426F74" w:rsidRDefault="00426F74" w:rsidP="00464019">
      <w:pPr>
        <w:rPr>
          <w:rFonts w:ascii="Arial" w:hAnsi="Arial" w:cs="Arial"/>
          <w:b/>
          <w:u w:val="single"/>
        </w:rPr>
      </w:pPr>
    </w:p>
    <w:p w:rsidR="00426F74" w:rsidRDefault="00426F74" w:rsidP="004640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 I                     B- II                      C- III                    D- IV </w:t>
      </w:r>
    </w:p>
    <w:p w:rsidR="00426F74" w:rsidRDefault="00426F74" w:rsidP="00464019">
      <w:pPr>
        <w:rPr>
          <w:rFonts w:ascii="Arial" w:hAnsi="Arial" w:cs="Arial"/>
          <w:b/>
        </w:rPr>
      </w:pPr>
    </w:p>
    <w:p w:rsidR="00426F74" w:rsidRDefault="00426F74" w:rsidP="004640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3-  Defne;</w:t>
      </w:r>
    </w:p>
    <w:p w:rsidR="00426F74" w:rsidRDefault="00426F74" w:rsidP="004D465D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Her gün okula saatinde gider.</w:t>
      </w:r>
    </w:p>
    <w:p w:rsidR="00426F74" w:rsidRDefault="00426F74" w:rsidP="004D465D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Öğretmenini dikkatli dinler ve okul araç gereçlerini korur.</w:t>
      </w:r>
    </w:p>
    <w:p w:rsidR="00426F74" w:rsidRDefault="00426F74" w:rsidP="004D465D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Arkadaşlarıyla iyi geçinir ve sınıfta söz alarak konuşur.</w:t>
      </w:r>
    </w:p>
    <w:p w:rsidR="00426F74" w:rsidRDefault="00426F74" w:rsidP="004D465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</w:p>
    <w:p w:rsidR="00426F74" w:rsidRDefault="00426F74" w:rsidP="004D465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Numaralanmış  ifadelerden hangileri Defne’nin okuldaki sorumluluklarını yerine getirdiğini   kanıtlar?</w:t>
      </w:r>
    </w:p>
    <w:p w:rsidR="00426F74" w:rsidRDefault="00426F74" w:rsidP="004D465D">
      <w:pPr>
        <w:rPr>
          <w:rFonts w:ascii="Arial" w:hAnsi="Arial" w:cs="Arial"/>
          <w:b/>
        </w:rPr>
      </w:pPr>
    </w:p>
    <w:p w:rsidR="00426F74" w:rsidRDefault="00426F74" w:rsidP="004D465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Yalnız I              B- I, II ve I II                  C- II ve III                  D- I, II </w:t>
      </w:r>
    </w:p>
    <w:p w:rsidR="00426F74" w:rsidRDefault="00426F74" w:rsidP="004D465D">
      <w:pPr>
        <w:rPr>
          <w:rFonts w:ascii="Arial" w:hAnsi="Arial" w:cs="Arial"/>
          <w:b/>
        </w:rPr>
      </w:pPr>
    </w:p>
    <w:p w:rsidR="00426F74" w:rsidRDefault="00426F74" w:rsidP="004D465D">
      <w:pPr>
        <w:rPr>
          <w:rFonts w:ascii="Arial" w:hAnsi="Arial" w:cs="Arial"/>
          <w:b/>
        </w:rPr>
      </w:pPr>
    </w:p>
    <w:p w:rsidR="00426F74" w:rsidRDefault="00426F74" w:rsidP="004D465D">
      <w:pPr>
        <w:rPr>
          <w:rFonts w:ascii="Arial" w:hAnsi="Arial" w:cs="Arial"/>
          <w:b/>
        </w:rPr>
      </w:pPr>
      <w:r>
        <w:rPr>
          <w:noProof/>
        </w:rPr>
        <w:pict>
          <v:rect id="Dikdörtgen 4" o:spid="_x0000_s1027" style="position:absolute;margin-left:136.75pt;margin-top:6.25pt;width:93.9pt;height:30.5pt;z-index:251634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" strokeweight="2pt">
            <v:textbox>
              <w:txbxContent>
                <w:p w:rsidR="00426F74" w:rsidRPr="004D465D" w:rsidRDefault="00426F74" w:rsidP="004D465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II- </w:t>
                  </w:r>
                  <w:r w:rsidRPr="004D465D">
                    <w:rPr>
                      <w:rFonts w:ascii="Arial" w:hAnsi="Arial" w:cs="Arial"/>
                      <w:b/>
                    </w:rPr>
                    <w:t>İş  birliği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5" o:spid="_x0000_s1028" style="position:absolute;margin-left:248.45pt;margin-top:3.8pt;width:105.6pt;height:41.45pt;z-index:251635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" strokeweight="2pt">
            <v:textbox>
              <w:txbxContent>
                <w:p w:rsidR="00426F74" w:rsidRPr="004D465D" w:rsidRDefault="00426F74" w:rsidP="004D465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III- Ortak  amaç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6" o:spid="_x0000_s1029" style="position:absolute;margin-left:379.15pt;margin-top:3pt;width:93.9pt;height:42.25pt;z-index:251636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" strokeweight="2pt">
            <v:textbox>
              <w:txbxContent>
                <w:p w:rsidR="00426F74" w:rsidRPr="004D465D" w:rsidRDefault="00426F74" w:rsidP="004D465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IV-</w:t>
                  </w:r>
                  <w:r w:rsidRPr="004D465D">
                    <w:rPr>
                      <w:rFonts w:ascii="Arial" w:hAnsi="Arial" w:cs="Arial"/>
                      <w:b/>
                    </w:rPr>
                    <w:t>Kişisel çıkar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" o:spid="_x0000_s1030" style="position:absolute;margin-left:28.55pt;margin-top:6.15pt;width:93.9pt;height:30.5pt;z-index:251633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" strokeweight="2pt">
            <v:textbox>
              <w:txbxContent>
                <w:p w:rsidR="00426F74" w:rsidRPr="004D465D" w:rsidRDefault="00426F74" w:rsidP="004D465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I- </w:t>
                  </w:r>
                  <w:r w:rsidRPr="004D465D">
                    <w:rPr>
                      <w:rFonts w:ascii="Arial" w:hAnsi="Arial" w:cs="Arial"/>
                      <w:b/>
                    </w:rPr>
                    <w:t>İş  bölümü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</w:rPr>
        <w:t xml:space="preserve">4-  </w:t>
      </w:r>
    </w:p>
    <w:p w:rsidR="00426F74" w:rsidRPr="001C4BB1" w:rsidRDefault="00426F74" w:rsidP="001C4BB1">
      <w:pPr>
        <w:rPr>
          <w:rFonts w:ascii="Arial" w:hAnsi="Arial" w:cs="Arial"/>
        </w:rPr>
      </w:pPr>
    </w:p>
    <w:p w:rsidR="00426F74" w:rsidRPr="001C4BB1" w:rsidRDefault="00426F74" w:rsidP="001C4BB1">
      <w:pPr>
        <w:rPr>
          <w:rFonts w:ascii="Arial" w:hAnsi="Arial" w:cs="Arial"/>
        </w:rPr>
      </w:pPr>
    </w:p>
    <w:p w:rsidR="00426F74" w:rsidRPr="001C4BB1" w:rsidRDefault="00426F74" w:rsidP="001C4BB1">
      <w:pPr>
        <w:rPr>
          <w:rFonts w:ascii="Arial" w:hAnsi="Arial" w:cs="Arial"/>
        </w:rPr>
      </w:pPr>
    </w:p>
    <w:p w:rsidR="00426F74" w:rsidRPr="001C4BB1" w:rsidRDefault="00426F74" w:rsidP="001C4BB1">
      <w:pPr>
        <w:rPr>
          <w:rFonts w:ascii="Arial" w:hAnsi="Arial" w:cs="Arial"/>
          <w:b/>
        </w:rPr>
      </w:pPr>
      <w:r w:rsidRPr="001C4BB1">
        <w:rPr>
          <w:rFonts w:ascii="Arial" w:hAnsi="Arial" w:cs="Arial"/>
          <w:b/>
        </w:rPr>
        <w:t>Numaralandırılmış  kavramların hangileri grubun başarıya ulaşmasında etkilidir?</w:t>
      </w:r>
    </w:p>
    <w:p w:rsidR="00426F74" w:rsidRPr="001C4BB1" w:rsidRDefault="00426F74" w:rsidP="001C4BB1">
      <w:pPr>
        <w:rPr>
          <w:rFonts w:ascii="Arial" w:hAnsi="Arial" w:cs="Arial"/>
          <w:b/>
        </w:rPr>
      </w:pPr>
    </w:p>
    <w:p w:rsidR="00426F74" w:rsidRDefault="00426F74" w:rsidP="001C4BB1">
      <w:pPr>
        <w:rPr>
          <w:rFonts w:ascii="Arial" w:hAnsi="Arial" w:cs="Arial"/>
          <w:b/>
        </w:rPr>
      </w:pPr>
      <w:r w:rsidRPr="001C4BB1">
        <w:rPr>
          <w:rFonts w:ascii="Arial" w:hAnsi="Arial" w:cs="Arial"/>
          <w:b/>
        </w:rPr>
        <w:t xml:space="preserve">A- I ve II         </w:t>
      </w:r>
      <w:r>
        <w:rPr>
          <w:rFonts w:ascii="Arial" w:hAnsi="Arial" w:cs="Arial"/>
          <w:b/>
        </w:rPr>
        <w:t xml:space="preserve">      </w:t>
      </w:r>
      <w:r w:rsidRPr="001C4BB1">
        <w:rPr>
          <w:rFonts w:ascii="Arial" w:hAnsi="Arial" w:cs="Arial"/>
          <w:b/>
        </w:rPr>
        <w:t xml:space="preserve">   B- II ve IV         </w:t>
      </w:r>
      <w:r>
        <w:rPr>
          <w:rFonts w:ascii="Arial" w:hAnsi="Arial" w:cs="Arial"/>
          <w:b/>
        </w:rPr>
        <w:t xml:space="preserve">     </w:t>
      </w:r>
      <w:r w:rsidRPr="001C4BB1">
        <w:rPr>
          <w:rFonts w:ascii="Arial" w:hAnsi="Arial" w:cs="Arial"/>
          <w:b/>
        </w:rPr>
        <w:t xml:space="preserve">  C- I, II ve III       </w:t>
      </w:r>
      <w:r>
        <w:rPr>
          <w:rFonts w:ascii="Arial" w:hAnsi="Arial" w:cs="Arial"/>
          <w:b/>
        </w:rPr>
        <w:t xml:space="preserve">    </w:t>
      </w:r>
      <w:r w:rsidRPr="001C4BB1">
        <w:rPr>
          <w:rFonts w:ascii="Arial" w:hAnsi="Arial" w:cs="Arial"/>
          <w:b/>
        </w:rPr>
        <w:t xml:space="preserve">   D- II, III ve IV</w:t>
      </w:r>
      <w:r>
        <w:rPr>
          <w:rFonts w:ascii="Arial" w:hAnsi="Arial" w:cs="Arial"/>
          <w:b/>
        </w:rPr>
        <w:t xml:space="preserve"> </w:t>
      </w:r>
    </w:p>
    <w:p w:rsidR="00426F74" w:rsidRDefault="00426F74" w:rsidP="001C4BB1">
      <w:pPr>
        <w:rPr>
          <w:rFonts w:ascii="Arial" w:hAnsi="Arial" w:cs="Arial"/>
          <w:b/>
        </w:rPr>
      </w:pPr>
    </w:p>
    <w:p w:rsidR="00426F74" w:rsidRDefault="00426F74" w:rsidP="001C4BB1">
      <w:pPr>
        <w:rPr>
          <w:rFonts w:ascii="Arial" w:hAnsi="Arial" w:cs="Arial"/>
          <w:b/>
        </w:rPr>
      </w:pPr>
    </w:p>
    <w:p w:rsidR="00426F74" w:rsidRDefault="00426F74" w:rsidP="001C4BB1">
      <w:pPr>
        <w:rPr>
          <w:rFonts w:ascii="Arial" w:hAnsi="Arial" w:cs="Arial"/>
          <w:b/>
        </w:rPr>
      </w:pPr>
    </w:p>
    <w:p w:rsidR="00426F74" w:rsidRDefault="00426F74" w:rsidP="001C4BB1">
      <w:pPr>
        <w:rPr>
          <w:rFonts w:ascii="Arial" w:hAnsi="Arial" w:cs="Arial"/>
          <w:b/>
        </w:rPr>
      </w:pPr>
      <w:r>
        <w:rPr>
          <w:noProof/>
        </w:rPr>
        <w:pict>
          <v:shape id="Köşeleri Yuvarlanmış Dikdörtgen Belirtme Çizgisi 10" o:spid="_x0000_s1031" type="#_x0000_t62" style="position:absolute;margin-left:158.45pt;margin-top:.35pt;width:316.95pt;height:80.6pt;z-index:251637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" adj="-2873,9619" strokeweight="2pt">
            <v:textbox>
              <w:txbxContent>
                <w:p w:rsidR="00426F74" w:rsidRPr="00CA3C82" w:rsidRDefault="00426F74" w:rsidP="001C4BB1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CA3C82">
                    <w:rPr>
                      <w:rFonts w:ascii="Arial" w:hAnsi="Arial" w:cs="Arial"/>
                      <w:b/>
                    </w:rPr>
                    <w:t>Mehmet Bey, Yiğit’in hem  babası hem de öğretmenidir. Yiğit bazen sınıfta Mehmet Bey’e baba demektedir.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</w:rPr>
        <w:t xml:space="preserve">5-. </w:t>
      </w:r>
      <w:r w:rsidRPr="00162CBD">
        <w:rPr>
          <w:rFonts w:ascii="Arial" w:hAnsi="Arial" w:cs="Arial"/>
          <w:b/>
          <w:noProof/>
        </w:rPr>
        <w:pict>
          <v:shape id="Resim 9" o:spid="_x0000_i1026" type="#_x0000_t75" style="width:83.25pt;height:87pt;visibility:visible">
            <v:imagedata r:id="rId6" o:title=""/>
          </v:shape>
        </w:pict>
      </w:r>
    </w:p>
    <w:p w:rsidR="00426F74" w:rsidRPr="00CA3C82" w:rsidRDefault="00426F74" w:rsidP="00CA3C82">
      <w:pPr>
        <w:rPr>
          <w:rFonts w:ascii="Arial" w:hAnsi="Arial" w:cs="Arial"/>
        </w:rPr>
      </w:pPr>
    </w:p>
    <w:p w:rsidR="00426F74" w:rsidRDefault="00426F74" w:rsidP="00CA3C82">
      <w:pPr>
        <w:rPr>
          <w:rFonts w:ascii="Arial" w:hAnsi="Arial" w:cs="Arial"/>
        </w:rPr>
      </w:pPr>
    </w:p>
    <w:p w:rsidR="00426F74" w:rsidRPr="00CA3C82" w:rsidRDefault="00426F74" w:rsidP="00CA3C82">
      <w:pPr>
        <w:ind w:firstLine="708"/>
        <w:rPr>
          <w:rFonts w:ascii="Arial" w:hAnsi="Arial" w:cs="Arial"/>
          <w:b/>
        </w:rPr>
      </w:pPr>
      <w:r w:rsidRPr="00CA3C82">
        <w:rPr>
          <w:rFonts w:ascii="Arial" w:hAnsi="Arial" w:cs="Arial"/>
          <w:b/>
        </w:rPr>
        <w:t>Buna   göre,</w:t>
      </w:r>
    </w:p>
    <w:p w:rsidR="00426F74" w:rsidRPr="00CA3C82" w:rsidRDefault="00426F74" w:rsidP="00CA3C82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 w:rsidRPr="00CA3C82">
        <w:rPr>
          <w:rFonts w:ascii="Arial" w:hAnsi="Arial" w:cs="Arial"/>
          <w:b/>
        </w:rPr>
        <w:t>Mehmet Bey’in birbirinden farklı rolleri vardır.</w:t>
      </w:r>
    </w:p>
    <w:p w:rsidR="00426F74" w:rsidRPr="00CA3C82" w:rsidRDefault="00426F74" w:rsidP="00CA3C82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 w:rsidRPr="00CA3C82">
        <w:rPr>
          <w:rFonts w:ascii="Arial" w:hAnsi="Arial" w:cs="Arial"/>
          <w:b/>
        </w:rPr>
        <w:t>Yiğit babasının rollerini karıştırmaktadır.</w:t>
      </w:r>
    </w:p>
    <w:p w:rsidR="00426F74" w:rsidRPr="00CA3C82" w:rsidRDefault="00426F74" w:rsidP="00CA3C82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 w:rsidRPr="00CA3C82">
        <w:rPr>
          <w:rFonts w:ascii="Arial" w:hAnsi="Arial" w:cs="Arial"/>
          <w:b/>
        </w:rPr>
        <w:t>İnsanların her gruptaki rolleri aynıdır.</w:t>
      </w:r>
    </w:p>
    <w:p w:rsidR="00426F74" w:rsidRPr="00CA3C82" w:rsidRDefault="00426F74" w:rsidP="00CA3C82">
      <w:pPr>
        <w:rPr>
          <w:rFonts w:ascii="Arial" w:hAnsi="Arial" w:cs="Arial"/>
          <w:b/>
        </w:rPr>
      </w:pPr>
      <w:r w:rsidRPr="00CA3C82">
        <w:rPr>
          <w:rFonts w:ascii="Arial" w:hAnsi="Arial" w:cs="Arial"/>
          <w:b/>
        </w:rPr>
        <w:t xml:space="preserve">   </w:t>
      </w:r>
    </w:p>
    <w:p w:rsidR="00426F74" w:rsidRPr="00CA3C82" w:rsidRDefault="00426F74" w:rsidP="00CA3C82">
      <w:pPr>
        <w:rPr>
          <w:rFonts w:ascii="Arial" w:hAnsi="Arial" w:cs="Arial"/>
          <w:b/>
        </w:rPr>
      </w:pPr>
      <w:r w:rsidRPr="00CA3C82">
        <w:rPr>
          <w:rFonts w:ascii="Arial" w:hAnsi="Arial" w:cs="Arial"/>
          <w:b/>
        </w:rPr>
        <w:t xml:space="preserve">          İfadelerinden hangileri söylenebilir?</w:t>
      </w:r>
    </w:p>
    <w:p w:rsidR="00426F74" w:rsidRPr="00CA3C82" w:rsidRDefault="00426F74" w:rsidP="00CA3C82">
      <w:pPr>
        <w:rPr>
          <w:rFonts w:ascii="Arial" w:hAnsi="Arial" w:cs="Arial"/>
          <w:b/>
        </w:rPr>
      </w:pPr>
    </w:p>
    <w:p w:rsidR="00426F74" w:rsidRDefault="00426F74" w:rsidP="00CA3C82">
      <w:pPr>
        <w:rPr>
          <w:rFonts w:ascii="Arial" w:hAnsi="Arial" w:cs="Arial"/>
          <w:b/>
        </w:rPr>
      </w:pPr>
      <w:r w:rsidRPr="00CA3C82">
        <w:rPr>
          <w:rFonts w:ascii="Arial" w:hAnsi="Arial" w:cs="Arial"/>
          <w:b/>
        </w:rPr>
        <w:t xml:space="preserve">A- Yalnız I            B- I ve II             C- II ve III              D- I , II ve  III     </w:t>
      </w:r>
    </w:p>
    <w:p w:rsidR="00426F74" w:rsidRDefault="00426F74" w:rsidP="00CA3C82">
      <w:pPr>
        <w:rPr>
          <w:rFonts w:ascii="Arial" w:hAnsi="Arial" w:cs="Arial"/>
          <w:b/>
        </w:rPr>
      </w:pPr>
    </w:p>
    <w:p w:rsidR="00426F74" w:rsidRDefault="00426F74" w:rsidP="00CA3C82">
      <w:pPr>
        <w:rPr>
          <w:rFonts w:ascii="Arial" w:hAnsi="Arial" w:cs="Arial"/>
          <w:b/>
        </w:rPr>
      </w:pPr>
      <w:r>
        <w:rPr>
          <w:noProof/>
        </w:rPr>
        <w:pict>
          <v:rect id="Dikdörtgen 12" o:spid="_x0000_s1032" style="position:absolute;margin-left:294.85pt;margin-top:15.25pt;width:98.6pt;height:73.55pt;z-index:251639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" strokeweight="2pt">
            <v:textbox>
              <w:txbxContent>
                <w:p w:rsidR="00426F74" w:rsidRPr="006006B1" w:rsidRDefault="00426F74" w:rsidP="006006B1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Kabotaj</w:t>
                  </w:r>
                </w:p>
                <w:p w:rsidR="00426F74" w:rsidRPr="006006B1" w:rsidRDefault="00426F74" w:rsidP="006006B1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Kanu</w:t>
                  </w:r>
                  <w:r>
                    <w:rPr>
                      <w:b/>
                      <w:sz w:val="28"/>
                    </w:rPr>
                    <w:t>nu</w:t>
                  </w:r>
                  <w:r w:rsidRPr="006006B1">
                    <w:rPr>
                      <w:b/>
                      <w:sz w:val="28"/>
                    </w:rPr>
                    <w:t>’nun</w:t>
                  </w:r>
                </w:p>
                <w:p w:rsidR="00426F74" w:rsidRPr="006006B1" w:rsidRDefault="00426F74" w:rsidP="006006B1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çıkarılması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3" o:spid="_x0000_s1033" style="position:absolute;margin-left:162.85pt;margin-top:14.75pt;width:98.6pt;height:73.55pt;z-index:25164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" strokeweight="2pt">
            <v:textbox>
              <w:txbxContent>
                <w:p w:rsidR="00426F74" w:rsidRPr="006006B1" w:rsidRDefault="00426F74" w:rsidP="006006B1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 xml:space="preserve">Türk Tarih </w:t>
                  </w:r>
                </w:p>
                <w:p w:rsidR="00426F74" w:rsidRPr="006006B1" w:rsidRDefault="00426F74" w:rsidP="006006B1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Kurumunun</w:t>
                  </w:r>
                </w:p>
                <w:p w:rsidR="00426F74" w:rsidRPr="006006B1" w:rsidRDefault="00426F74" w:rsidP="006006B1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açılması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1" o:spid="_x0000_s1034" style="position:absolute;margin-left:30.1pt;margin-top:15.05pt;width:98.6pt;height:73.55pt;z-index:251638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" strokeweight="2pt">
            <v:textbox>
              <w:txbxContent>
                <w:p w:rsidR="00426F74" w:rsidRPr="006006B1" w:rsidRDefault="00426F74" w:rsidP="006006B1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Türk Dil</w:t>
                  </w:r>
                </w:p>
                <w:p w:rsidR="00426F74" w:rsidRPr="006006B1" w:rsidRDefault="00426F74" w:rsidP="006006B1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Kurumunun</w:t>
                  </w:r>
                </w:p>
                <w:p w:rsidR="00426F74" w:rsidRPr="006006B1" w:rsidRDefault="00426F74" w:rsidP="006006B1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kurulması</w:t>
                  </w:r>
                </w:p>
                <w:p w:rsidR="00426F74" w:rsidRDefault="00426F74" w:rsidP="006006B1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rial" w:hAnsi="Arial" w:cs="Arial"/>
          <w:b/>
        </w:rPr>
        <w:t xml:space="preserve">6-  </w:t>
      </w:r>
      <w:r w:rsidRPr="00CA3C82">
        <w:rPr>
          <w:rFonts w:ascii="Arial" w:hAnsi="Arial" w:cs="Arial"/>
          <w:b/>
        </w:rPr>
        <w:t xml:space="preserve">                </w:t>
      </w:r>
    </w:p>
    <w:p w:rsidR="00426F74" w:rsidRPr="006006B1" w:rsidRDefault="00426F74" w:rsidP="006006B1">
      <w:pPr>
        <w:rPr>
          <w:rFonts w:ascii="Arial" w:hAnsi="Arial" w:cs="Arial"/>
        </w:rPr>
      </w:pPr>
    </w:p>
    <w:p w:rsidR="00426F74" w:rsidRPr="006006B1" w:rsidRDefault="00426F74" w:rsidP="006006B1">
      <w:pPr>
        <w:rPr>
          <w:rFonts w:ascii="Arial" w:hAnsi="Arial" w:cs="Arial"/>
        </w:rPr>
      </w:pPr>
    </w:p>
    <w:p w:rsidR="00426F74" w:rsidRPr="006006B1" w:rsidRDefault="00426F74" w:rsidP="006006B1">
      <w:pPr>
        <w:rPr>
          <w:rFonts w:ascii="Arial" w:hAnsi="Arial" w:cs="Arial"/>
        </w:rPr>
      </w:pPr>
    </w:p>
    <w:p w:rsidR="00426F74" w:rsidRPr="006006B1" w:rsidRDefault="00426F74" w:rsidP="006006B1">
      <w:pPr>
        <w:rPr>
          <w:rFonts w:ascii="Arial" w:hAnsi="Arial" w:cs="Arial"/>
        </w:rPr>
      </w:pPr>
    </w:p>
    <w:p w:rsidR="00426F74" w:rsidRPr="006006B1" w:rsidRDefault="00426F74" w:rsidP="006006B1">
      <w:pPr>
        <w:rPr>
          <w:rFonts w:ascii="Arial" w:hAnsi="Arial" w:cs="Arial"/>
        </w:rPr>
      </w:pPr>
    </w:p>
    <w:p w:rsidR="00426F74" w:rsidRPr="006006B1" w:rsidRDefault="00426F74" w:rsidP="006006B1">
      <w:pPr>
        <w:rPr>
          <w:rFonts w:ascii="Arial" w:hAnsi="Arial" w:cs="Arial"/>
        </w:rPr>
      </w:pPr>
    </w:p>
    <w:p w:rsidR="00426F74" w:rsidRDefault="00426F74" w:rsidP="006006B1">
      <w:pPr>
        <w:rPr>
          <w:rFonts w:ascii="Arial" w:hAnsi="Arial" w:cs="Arial"/>
        </w:rPr>
      </w:pPr>
    </w:p>
    <w:p w:rsidR="00426F74" w:rsidRPr="006006B1" w:rsidRDefault="00426F74" w:rsidP="006006B1">
      <w:pPr>
        <w:rPr>
          <w:rFonts w:ascii="Arial" w:hAnsi="Arial" w:cs="Arial"/>
          <w:b/>
        </w:rPr>
      </w:pPr>
      <w:r w:rsidRPr="006006B1">
        <w:rPr>
          <w:rFonts w:ascii="Arial" w:hAnsi="Arial" w:cs="Arial"/>
          <w:b/>
        </w:rPr>
        <w:t>Bu  gelişmeler aşağıdaki ilkelerden hangisi ile ilgilidir?</w:t>
      </w:r>
    </w:p>
    <w:p w:rsidR="00426F74" w:rsidRPr="006006B1" w:rsidRDefault="00426F74" w:rsidP="006006B1">
      <w:pPr>
        <w:rPr>
          <w:rFonts w:ascii="Arial" w:hAnsi="Arial" w:cs="Arial"/>
          <w:b/>
        </w:rPr>
      </w:pPr>
    </w:p>
    <w:p w:rsidR="00426F74" w:rsidRDefault="00426F74" w:rsidP="006006B1">
      <w:pPr>
        <w:rPr>
          <w:rFonts w:ascii="Arial" w:hAnsi="Arial" w:cs="Arial"/>
          <w:b/>
        </w:rPr>
      </w:pPr>
      <w:r w:rsidRPr="006006B1">
        <w:rPr>
          <w:rFonts w:ascii="Arial" w:hAnsi="Arial" w:cs="Arial"/>
          <w:b/>
        </w:rPr>
        <w:t>A- Milliyetçilik              B- Laiklik                C- Devletçilik             D- Halkçılık</w:t>
      </w:r>
      <w:r>
        <w:rPr>
          <w:rFonts w:ascii="Arial" w:hAnsi="Arial" w:cs="Arial"/>
          <w:b/>
        </w:rPr>
        <w:t xml:space="preserve"> </w:t>
      </w:r>
    </w:p>
    <w:p w:rsidR="00426F74" w:rsidRDefault="00426F74" w:rsidP="006006B1">
      <w:pPr>
        <w:rPr>
          <w:rFonts w:ascii="Arial" w:hAnsi="Arial" w:cs="Arial"/>
          <w:b/>
        </w:rPr>
      </w:pPr>
    </w:p>
    <w:p w:rsidR="00426F74" w:rsidRDefault="00426F74" w:rsidP="006006B1">
      <w:pPr>
        <w:rPr>
          <w:rFonts w:ascii="Arial" w:hAnsi="Arial" w:cs="Arial"/>
          <w:b/>
        </w:rPr>
      </w:pPr>
    </w:p>
    <w:p w:rsidR="00426F74" w:rsidRDefault="00426F74" w:rsidP="006006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7- </w:t>
      </w:r>
    </w:p>
    <w:p w:rsidR="00426F74" w:rsidRDefault="00426F74" w:rsidP="00B86D1D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Din  ve devlet işlerinin birbirinden ayrılmasıdır.</w:t>
      </w:r>
    </w:p>
    <w:p w:rsidR="00426F74" w:rsidRDefault="00426F74" w:rsidP="00B86D1D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Herkesin din ve vicdan özgürlüğü vardır.</w:t>
      </w:r>
    </w:p>
    <w:p w:rsidR="00426F74" w:rsidRDefault="00426F74" w:rsidP="00B86D1D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Hiç kimse inancı yüzünden suçlanamaz.</w:t>
      </w:r>
    </w:p>
    <w:p w:rsidR="00426F74" w:rsidRDefault="00426F74" w:rsidP="00B86D1D">
      <w:pPr>
        <w:rPr>
          <w:rFonts w:ascii="Arial" w:hAnsi="Arial" w:cs="Arial"/>
          <w:b/>
        </w:rPr>
      </w:pPr>
    </w:p>
    <w:p w:rsidR="00426F74" w:rsidRDefault="00426F74" w:rsidP="00B86D1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Aşağıdaki ilkelerin hangisi ile ilgili bilgi verilmiştir?</w:t>
      </w:r>
    </w:p>
    <w:p w:rsidR="00426F74" w:rsidRDefault="00426F74" w:rsidP="00B86D1D">
      <w:pPr>
        <w:rPr>
          <w:rFonts w:ascii="Arial" w:hAnsi="Arial" w:cs="Arial"/>
          <w:b/>
        </w:rPr>
      </w:pPr>
    </w:p>
    <w:p w:rsidR="00426F74" w:rsidRDefault="00426F74" w:rsidP="00B86D1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Laiklik              B- Devletçilik            C- Cumhuriyetçilik        D- İnkılapçılık </w:t>
      </w:r>
    </w:p>
    <w:p w:rsidR="00426F74" w:rsidRDefault="00426F74" w:rsidP="00B86D1D">
      <w:pPr>
        <w:rPr>
          <w:rFonts w:ascii="Arial" w:hAnsi="Arial" w:cs="Arial"/>
          <w:b/>
        </w:rPr>
      </w:pPr>
    </w:p>
    <w:p w:rsidR="00426F74" w:rsidRDefault="00426F74" w:rsidP="00B86D1D">
      <w:pPr>
        <w:rPr>
          <w:rFonts w:ascii="Arial" w:hAnsi="Arial" w:cs="Arial"/>
          <w:b/>
        </w:rPr>
      </w:pPr>
      <w:r>
        <w:rPr>
          <w:noProof/>
        </w:rPr>
        <w:pict>
          <v:rect id="Dikdörtgen 15" o:spid="_x0000_s1035" style="position:absolute;margin-left:135.15pt;margin-top:2.85pt;width:104.85pt;height:41.45pt;z-index:251642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" strokeweight="2pt">
            <v:textbox>
              <w:txbxContent>
                <w:p w:rsidR="00426F74" w:rsidRPr="002E0226" w:rsidRDefault="00426F74" w:rsidP="002E0226">
                  <w:pPr>
                    <w:jc w:val="center"/>
                    <w:rPr>
                      <w:b/>
                    </w:rPr>
                  </w:pPr>
                  <w:r w:rsidRPr="002E0226">
                    <w:rPr>
                      <w:b/>
                    </w:rPr>
                    <w:t>Erciyes Dağı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6" o:spid="_x0000_s1036" style="position:absolute;margin-left:254.35pt;margin-top:2.35pt;width:104.85pt;height:41.45pt;z-index:251643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" strokeweight="2pt">
            <v:textbox>
              <w:txbxContent>
                <w:p w:rsidR="00426F74" w:rsidRPr="002E0226" w:rsidRDefault="00426F74" w:rsidP="002E0226">
                  <w:pPr>
                    <w:jc w:val="center"/>
                    <w:rPr>
                      <w:b/>
                    </w:rPr>
                  </w:pPr>
                  <w:r w:rsidRPr="002E0226">
                    <w:rPr>
                      <w:b/>
                    </w:rPr>
                    <w:t>Mevlana Türbesi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4" o:spid="_x0000_s1037" style="position:absolute;margin-left:17.5pt;margin-top:8.1pt;width:104.85pt;height:41.45pt;z-index:251641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" strokeweight="2pt">
            <v:textbox>
              <w:txbxContent>
                <w:p w:rsidR="00426F74" w:rsidRPr="002E0226" w:rsidRDefault="00426F74" w:rsidP="00F35DE1">
                  <w:pPr>
                    <w:jc w:val="center"/>
                    <w:rPr>
                      <w:b/>
                    </w:rPr>
                  </w:pPr>
                  <w:r w:rsidRPr="002E0226">
                    <w:rPr>
                      <w:b/>
                    </w:rPr>
                    <w:t>Bozok Platosu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7" o:spid="_x0000_s1038" style="position:absolute;margin-left:370.5pt;margin-top:2.65pt;width:104.85pt;height:41.5pt;z-index:251644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" strokeweight="2pt">
            <v:textbox>
              <w:txbxContent>
                <w:p w:rsidR="00426F74" w:rsidRPr="002E0226" w:rsidRDefault="00426F74" w:rsidP="002E0226">
                  <w:pPr>
                    <w:jc w:val="center"/>
                    <w:rPr>
                      <w:b/>
                    </w:rPr>
                  </w:pPr>
                  <w:r w:rsidRPr="002E0226">
                    <w:rPr>
                      <w:b/>
                    </w:rPr>
                    <w:t>Tuz Gölü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</w:rPr>
        <w:t xml:space="preserve">8- </w:t>
      </w:r>
    </w:p>
    <w:p w:rsidR="00426F74" w:rsidRPr="002E0226" w:rsidRDefault="00426F74" w:rsidP="002E0226">
      <w:pPr>
        <w:rPr>
          <w:rFonts w:ascii="Arial" w:hAnsi="Arial" w:cs="Arial"/>
        </w:rPr>
      </w:pPr>
    </w:p>
    <w:p w:rsidR="00426F74" w:rsidRPr="002E0226" w:rsidRDefault="00426F74" w:rsidP="002E0226">
      <w:pPr>
        <w:rPr>
          <w:rFonts w:ascii="Arial" w:hAnsi="Arial" w:cs="Arial"/>
        </w:rPr>
      </w:pPr>
    </w:p>
    <w:p w:rsidR="00426F74" w:rsidRPr="002E0226" w:rsidRDefault="00426F74" w:rsidP="002E0226">
      <w:pPr>
        <w:rPr>
          <w:rFonts w:ascii="Arial" w:hAnsi="Arial" w:cs="Arial"/>
        </w:rPr>
      </w:pPr>
    </w:p>
    <w:p w:rsidR="00426F74" w:rsidRDefault="00426F74" w:rsidP="002E0226">
      <w:pPr>
        <w:rPr>
          <w:rFonts w:ascii="Arial" w:hAnsi="Arial" w:cs="Arial"/>
        </w:rPr>
      </w:pPr>
    </w:p>
    <w:p w:rsidR="00426F74" w:rsidRPr="002E0226" w:rsidRDefault="00426F74" w:rsidP="002E0226">
      <w:pPr>
        <w:rPr>
          <w:rFonts w:ascii="Arial" w:hAnsi="Arial" w:cs="Arial"/>
          <w:b/>
        </w:rPr>
      </w:pPr>
      <w:r w:rsidRPr="002E0226">
        <w:rPr>
          <w:rFonts w:ascii="Arial" w:hAnsi="Arial" w:cs="Arial"/>
          <w:b/>
        </w:rPr>
        <w:t>Verilen kavramlar ile aşağıdaki bölgelerden hangisi ilişkilendirilebilir?</w:t>
      </w:r>
    </w:p>
    <w:p w:rsidR="00426F74" w:rsidRPr="002E0226" w:rsidRDefault="00426F74" w:rsidP="002E0226">
      <w:pPr>
        <w:rPr>
          <w:rFonts w:ascii="Arial" w:hAnsi="Arial" w:cs="Arial"/>
          <w:b/>
        </w:rPr>
      </w:pPr>
    </w:p>
    <w:p w:rsidR="00426F74" w:rsidRDefault="00426F74" w:rsidP="002E0226">
      <w:pPr>
        <w:rPr>
          <w:rFonts w:ascii="Arial" w:hAnsi="Arial" w:cs="Arial"/>
          <w:b/>
        </w:rPr>
      </w:pPr>
      <w:r w:rsidRPr="002E0226">
        <w:rPr>
          <w:rFonts w:ascii="Arial" w:hAnsi="Arial" w:cs="Arial"/>
          <w:b/>
        </w:rPr>
        <w:t xml:space="preserve">A- Marmara             B- Ege              C- İç </w:t>
      </w:r>
      <w:r>
        <w:rPr>
          <w:rFonts w:ascii="Arial" w:hAnsi="Arial" w:cs="Arial"/>
          <w:b/>
        </w:rPr>
        <w:t xml:space="preserve"> </w:t>
      </w:r>
      <w:r w:rsidRPr="002E0226">
        <w:rPr>
          <w:rFonts w:ascii="Arial" w:hAnsi="Arial" w:cs="Arial"/>
          <w:b/>
        </w:rPr>
        <w:t>Anadolu            D- Akdeniz</w:t>
      </w:r>
    </w:p>
    <w:p w:rsidR="00426F74" w:rsidRDefault="00426F74" w:rsidP="002E0226">
      <w:pPr>
        <w:rPr>
          <w:rFonts w:ascii="Arial" w:hAnsi="Arial" w:cs="Arial"/>
          <w:b/>
        </w:rPr>
      </w:pPr>
    </w:p>
    <w:p w:rsidR="00426F74" w:rsidRDefault="00426F74" w:rsidP="002E0226">
      <w:pPr>
        <w:rPr>
          <w:rFonts w:ascii="Arial" w:hAnsi="Arial" w:cs="Arial"/>
          <w:b/>
        </w:rPr>
      </w:pPr>
    </w:p>
    <w:p w:rsidR="00426F74" w:rsidRDefault="00426F74" w:rsidP="002E0226">
      <w:pPr>
        <w:rPr>
          <w:rFonts w:ascii="Arial" w:hAnsi="Arial" w:cs="Arial"/>
          <w:b/>
        </w:rPr>
      </w:pPr>
    </w:p>
    <w:p w:rsidR="00426F74" w:rsidRDefault="00426F74" w:rsidP="002E0226">
      <w:pPr>
        <w:rPr>
          <w:rFonts w:ascii="Arial" w:hAnsi="Arial" w:cs="Arial"/>
          <w:b/>
        </w:rPr>
      </w:pPr>
      <w:r>
        <w:rPr>
          <w:noProof/>
        </w:rPr>
        <w:pict>
          <v:roundrect id="Yuvarlatılmış Dikdörtgen 21" o:spid="_x0000_s1039" style="position:absolute;margin-left:384.5pt;margin-top:.35pt;width:83.7pt;height:38.3pt;z-index:251648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" strokeweight="2pt">
            <v:textbox>
              <w:txbxContent>
                <w:p w:rsidR="00426F74" w:rsidRPr="00F9144A" w:rsidRDefault="00426F74" w:rsidP="00F9144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F9144A">
                    <w:rPr>
                      <w:rFonts w:ascii="Arial" w:hAnsi="Arial" w:cs="Arial"/>
                      <w:b/>
                    </w:rPr>
                    <w:t>Uludağ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20" o:spid="_x0000_s1040" style="position:absolute;margin-left:271.6pt;margin-top:.05pt;width:83.7pt;height:38.3pt;z-index:251647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" strokeweight="2pt">
            <v:textbox>
              <w:txbxContent>
                <w:p w:rsidR="00426F74" w:rsidRPr="00F9144A" w:rsidRDefault="00426F74" w:rsidP="00F9144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F9144A">
                    <w:rPr>
                      <w:rFonts w:ascii="Arial" w:hAnsi="Arial" w:cs="Arial"/>
                      <w:b/>
                    </w:rPr>
                    <w:t>Çanakkale</w:t>
                  </w:r>
                </w:p>
                <w:p w:rsidR="00426F74" w:rsidRPr="00F9144A" w:rsidRDefault="00426F74" w:rsidP="00F9144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F9144A">
                    <w:rPr>
                      <w:rFonts w:ascii="Arial" w:hAnsi="Arial" w:cs="Arial"/>
                      <w:b/>
                    </w:rPr>
                    <w:t>Boğazı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9" o:spid="_x0000_s1041" style="position:absolute;margin-left:159.45pt;margin-top:.6pt;width:83.7pt;height:38.3pt;z-index:251646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" strokeweight="2pt">
            <v:textbox>
              <w:txbxContent>
                <w:p w:rsidR="00426F74" w:rsidRPr="00F9144A" w:rsidRDefault="00426F74" w:rsidP="00F9144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F9144A">
                    <w:rPr>
                      <w:rFonts w:ascii="Arial" w:hAnsi="Arial" w:cs="Arial"/>
                      <w:b/>
                    </w:rPr>
                    <w:t>Kız Kulesi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8" o:spid="_x0000_s1042" style="position:absolute;margin-left:30.9pt;margin-top:.35pt;width:83.75pt;height:38.35pt;z-index:251645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" strokeweight="2pt">
            <v:textbox>
              <w:txbxContent>
                <w:p w:rsidR="00426F74" w:rsidRPr="00F9144A" w:rsidRDefault="00426F74" w:rsidP="00F9144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F9144A">
                    <w:rPr>
                      <w:rFonts w:ascii="Arial" w:hAnsi="Arial" w:cs="Arial"/>
                      <w:b/>
                    </w:rPr>
                    <w:t>İstanbul</w:t>
                  </w:r>
                </w:p>
              </w:txbxContent>
            </v:textbox>
          </v:roundrect>
        </w:pict>
      </w:r>
      <w:r>
        <w:rPr>
          <w:rFonts w:ascii="Arial" w:hAnsi="Arial" w:cs="Arial"/>
          <w:b/>
        </w:rPr>
        <w:t xml:space="preserve">9-  </w:t>
      </w:r>
    </w:p>
    <w:p w:rsidR="00426F74" w:rsidRPr="00F9144A" w:rsidRDefault="00426F74" w:rsidP="00F9144A">
      <w:pPr>
        <w:rPr>
          <w:rFonts w:ascii="Arial" w:hAnsi="Arial" w:cs="Arial"/>
        </w:rPr>
      </w:pPr>
    </w:p>
    <w:p w:rsidR="00426F74" w:rsidRPr="00F9144A" w:rsidRDefault="00426F74" w:rsidP="00F9144A">
      <w:pPr>
        <w:rPr>
          <w:rFonts w:ascii="Arial" w:hAnsi="Arial" w:cs="Arial"/>
        </w:rPr>
      </w:pPr>
    </w:p>
    <w:p w:rsidR="00426F74" w:rsidRPr="00F9144A" w:rsidRDefault="00426F74" w:rsidP="00F9144A">
      <w:pPr>
        <w:rPr>
          <w:rFonts w:ascii="Arial" w:hAnsi="Arial" w:cs="Arial"/>
        </w:rPr>
      </w:pPr>
    </w:p>
    <w:p w:rsidR="00426F74" w:rsidRDefault="00426F74" w:rsidP="00F9144A">
      <w:pPr>
        <w:rPr>
          <w:rFonts w:ascii="Arial" w:hAnsi="Arial" w:cs="Arial"/>
        </w:rPr>
      </w:pPr>
    </w:p>
    <w:p w:rsidR="00426F74" w:rsidRDefault="00426F74" w:rsidP="00F9144A">
      <w:pPr>
        <w:rPr>
          <w:rFonts w:ascii="Arial" w:hAnsi="Arial" w:cs="Arial"/>
          <w:b/>
        </w:rPr>
      </w:pPr>
      <w:r w:rsidRPr="00F9144A">
        <w:rPr>
          <w:rFonts w:ascii="Arial" w:hAnsi="Arial" w:cs="Arial"/>
          <w:b/>
        </w:rPr>
        <w:t>Verilen kavramlar ile aşağıdaki bölgelerden hangisi ilişkilendirilir?</w:t>
      </w:r>
      <w:r>
        <w:rPr>
          <w:rFonts w:ascii="Arial" w:hAnsi="Arial" w:cs="Arial"/>
          <w:b/>
        </w:rPr>
        <w:t xml:space="preserve"> </w:t>
      </w:r>
    </w:p>
    <w:p w:rsidR="00426F74" w:rsidRPr="00F9144A" w:rsidRDefault="00426F74" w:rsidP="00F9144A">
      <w:pPr>
        <w:rPr>
          <w:rFonts w:ascii="Arial" w:hAnsi="Arial" w:cs="Arial"/>
          <w:b/>
        </w:rPr>
      </w:pPr>
    </w:p>
    <w:p w:rsidR="00426F74" w:rsidRPr="00F9144A" w:rsidRDefault="00426F74" w:rsidP="00F9144A">
      <w:pPr>
        <w:rPr>
          <w:rFonts w:ascii="Arial" w:hAnsi="Arial" w:cs="Arial"/>
          <w:b/>
        </w:rPr>
      </w:pPr>
    </w:p>
    <w:p w:rsidR="00426F74" w:rsidRDefault="00426F74" w:rsidP="00F9144A">
      <w:pPr>
        <w:rPr>
          <w:rFonts w:ascii="Arial" w:hAnsi="Arial" w:cs="Arial"/>
          <w:b/>
        </w:rPr>
      </w:pPr>
      <w:r w:rsidRPr="00F9144A">
        <w:rPr>
          <w:rFonts w:ascii="Arial" w:hAnsi="Arial" w:cs="Arial"/>
          <w:b/>
        </w:rPr>
        <w:t xml:space="preserve">A- İç Anadolu </w:t>
      </w:r>
      <w:r>
        <w:rPr>
          <w:rFonts w:ascii="Arial" w:hAnsi="Arial" w:cs="Arial"/>
          <w:b/>
        </w:rPr>
        <w:t xml:space="preserve">       </w:t>
      </w:r>
      <w:r w:rsidRPr="00F9144A">
        <w:rPr>
          <w:rFonts w:ascii="Arial" w:hAnsi="Arial" w:cs="Arial"/>
          <w:b/>
        </w:rPr>
        <w:t xml:space="preserve">     B- Ege       </w:t>
      </w:r>
      <w:r>
        <w:rPr>
          <w:rFonts w:ascii="Arial" w:hAnsi="Arial" w:cs="Arial"/>
          <w:b/>
        </w:rPr>
        <w:t xml:space="preserve">      </w:t>
      </w:r>
      <w:r w:rsidRPr="00F9144A">
        <w:rPr>
          <w:rFonts w:ascii="Arial" w:hAnsi="Arial" w:cs="Arial"/>
          <w:b/>
        </w:rPr>
        <w:t xml:space="preserve"> C- Doğu </w:t>
      </w:r>
      <w:r>
        <w:rPr>
          <w:rFonts w:ascii="Arial" w:hAnsi="Arial" w:cs="Arial"/>
          <w:b/>
        </w:rPr>
        <w:t xml:space="preserve">  </w:t>
      </w:r>
      <w:r w:rsidRPr="00F9144A">
        <w:rPr>
          <w:rFonts w:ascii="Arial" w:hAnsi="Arial" w:cs="Arial"/>
          <w:b/>
        </w:rPr>
        <w:t xml:space="preserve"> Anadolu </w:t>
      </w:r>
      <w:r>
        <w:rPr>
          <w:rFonts w:ascii="Arial" w:hAnsi="Arial" w:cs="Arial"/>
          <w:b/>
        </w:rPr>
        <w:t xml:space="preserve">     </w:t>
      </w:r>
      <w:r w:rsidRPr="00F9144A">
        <w:rPr>
          <w:rFonts w:ascii="Arial" w:hAnsi="Arial" w:cs="Arial"/>
          <w:b/>
        </w:rPr>
        <w:t xml:space="preserve">     D- Marmara</w:t>
      </w:r>
      <w:r>
        <w:rPr>
          <w:rFonts w:ascii="Arial" w:hAnsi="Arial" w:cs="Arial"/>
          <w:b/>
        </w:rPr>
        <w:t xml:space="preserve"> </w:t>
      </w:r>
    </w:p>
    <w:p w:rsidR="00426F74" w:rsidRDefault="00426F74" w:rsidP="00F9144A">
      <w:pPr>
        <w:rPr>
          <w:rFonts w:ascii="Arial" w:hAnsi="Arial" w:cs="Arial"/>
          <w:b/>
        </w:rPr>
      </w:pPr>
    </w:p>
    <w:p w:rsidR="00426F74" w:rsidRDefault="00426F74" w:rsidP="00F9144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10-  </w:t>
      </w:r>
    </w:p>
    <w:p w:rsidR="00426F74" w:rsidRDefault="00426F74" w:rsidP="004947A8">
      <w:pPr>
        <w:pStyle w:val="ListParagraph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NEHİR </w:t>
      </w:r>
    </w:p>
    <w:p w:rsidR="00426F74" w:rsidRDefault="00426F74" w:rsidP="004947A8">
      <w:pPr>
        <w:pStyle w:val="ListParagraph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KÖPRÜ</w:t>
      </w:r>
    </w:p>
    <w:p w:rsidR="00426F74" w:rsidRDefault="00426F74" w:rsidP="004947A8">
      <w:pPr>
        <w:pStyle w:val="ListParagraph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EV</w:t>
      </w:r>
    </w:p>
    <w:p w:rsidR="00426F74" w:rsidRDefault="00426F74" w:rsidP="004947A8">
      <w:pPr>
        <w:pStyle w:val="ListParagraph"/>
        <w:rPr>
          <w:rFonts w:ascii="Arial" w:hAnsi="Arial" w:cs="Arial"/>
          <w:b/>
        </w:rPr>
      </w:pPr>
    </w:p>
    <w:p w:rsidR="00426F74" w:rsidRDefault="00426F74" w:rsidP="004947A8">
      <w:pPr>
        <w:pStyle w:val="ListParagraph"/>
        <w:rPr>
          <w:rFonts w:ascii="Arial" w:hAnsi="Arial" w:cs="Arial"/>
          <w:b/>
        </w:rPr>
      </w:pPr>
      <w:r>
        <w:rPr>
          <w:rFonts w:ascii="Arial" w:hAnsi="Arial" w:cs="Arial"/>
          <w:b/>
        </w:rPr>
        <w:t>Verilenlerden hangileri doğal unsurdur?</w:t>
      </w:r>
    </w:p>
    <w:p w:rsidR="00426F74" w:rsidRDefault="00426F74" w:rsidP="004947A8">
      <w:pPr>
        <w:pStyle w:val="ListParagraph"/>
        <w:rPr>
          <w:rFonts w:ascii="Arial" w:hAnsi="Arial" w:cs="Arial"/>
          <w:b/>
        </w:rPr>
      </w:pPr>
    </w:p>
    <w:p w:rsidR="00426F74" w:rsidRDefault="00426F74" w:rsidP="004947A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I ve II               B- Yalnız I                  C- II ve III                  D- I, II ve III</w:t>
      </w:r>
    </w:p>
    <w:p w:rsidR="00426F74" w:rsidRDefault="00426F74" w:rsidP="004947A8">
      <w:pPr>
        <w:rPr>
          <w:rFonts w:ascii="Arial" w:hAnsi="Arial" w:cs="Arial"/>
          <w:b/>
        </w:rPr>
      </w:pPr>
    </w:p>
    <w:p w:rsidR="00426F74" w:rsidRDefault="00426F74" w:rsidP="004947A8">
      <w:pPr>
        <w:rPr>
          <w:rFonts w:ascii="Arial" w:hAnsi="Arial" w:cs="Arial"/>
          <w:b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8" o:spid="_x0000_s1043" type="#_x0000_t61" style="position:absolute;margin-left:136.55pt;margin-top:10.5pt;width:342pt;height:87.6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" adj="-1707,10800" strokeweight="2pt">
            <v:textbox>
              <w:txbxContent>
                <w:p w:rsidR="00426F74" w:rsidRPr="00465AC1" w:rsidRDefault="00426F74" w:rsidP="00465AC1">
                  <w:pPr>
                    <w:jc w:val="center"/>
                    <w:rPr>
                      <w:rFonts w:ascii="Arial" w:hAnsi="Arial" w:cs="Arial"/>
                      <w:b/>
                      <w:sz w:val="28"/>
                    </w:rPr>
                  </w:pPr>
                  <w:r w:rsidRPr="00465AC1">
                    <w:rPr>
                      <w:rFonts w:ascii="Arial" w:hAnsi="Arial" w:cs="Arial"/>
                      <w:b/>
                      <w:sz w:val="28"/>
                    </w:rPr>
                    <w:t>Bir  ürünün, üretiminden tüketime ulaşmasına  kadar olan ilişkiler bütününe ………………….denir.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</w:rPr>
        <w:t xml:space="preserve">11- </w:t>
      </w:r>
      <w:r w:rsidRPr="00162CBD">
        <w:rPr>
          <w:rFonts w:ascii="Arial" w:hAnsi="Arial" w:cs="Arial"/>
          <w:b/>
          <w:noProof/>
        </w:rPr>
        <w:pict>
          <v:shape id="Resim 7" o:spid="_x0000_i1027" type="#_x0000_t75" style="width:81pt;height:120.75pt;visibility:visible">
            <v:imagedata r:id="rId7" o:title=""/>
          </v:shape>
        </w:pict>
      </w:r>
      <w:r>
        <w:rPr>
          <w:rFonts w:ascii="Arial" w:hAnsi="Arial" w:cs="Arial"/>
          <w:b/>
        </w:rPr>
        <w:t xml:space="preserve"> Ahmet’in ,  tahtada  boş bıraktığı yere aşağıdaki  sözcüklerden hangisi yazılabilir?</w:t>
      </w:r>
    </w:p>
    <w:p w:rsidR="00426F74" w:rsidRDefault="00426F74" w:rsidP="004947A8">
      <w:pPr>
        <w:rPr>
          <w:rFonts w:ascii="Arial" w:hAnsi="Arial" w:cs="Arial"/>
          <w:b/>
        </w:rPr>
      </w:pPr>
    </w:p>
    <w:p w:rsidR="00426F74" w:rsidRDefault="00426F74" w:rsidP="004947A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Üretim             B- Tüketim            C- Ekonomi           D- Ticaret</w:t>
      </w:r>
    </w:p>
    <w:p w:rsidR="00426F74" w:rsidRDefault="00426F74" w:rsidP="004947A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</w:p>
    <w:p w:rsidR="00426F74" w:rsidRDefault="00426F74" w:rsidP="004947A8">
      <w:pPr>
        <w:rPr>
          <w:rFonts w:ascii="Arial" w:hAnsi="Arial" w:cs="Arial"/>
          <w:b/>
        </w:rPr>
      </w:pPr>
      <w:r>
        <w:rPr>
          <w:noProof/>
        </w:rPr>
        <w:pict>
          <v:rect id="Dikdörtgen 22" o:spid="_x0000_s1044" style="position:absolute;margin-left:37.15pt;margin-top:15.2pt;width:105.65pt;height:58.6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" strokeweight="2pt">
            <v:textbox>
              <w:txbxContent>
                <w:p w:rsidR="00426F74" w:rsidRPr="00441CBA" w:rsidRDefault="00426F74" w:rsidP="00441CB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41CBA">
                    <w:rPr>
                      <w:rFonts w:ascii="Arial" w:hAnsi="Arial" w:cs="Arial"/>
                      <w:b/>
                    </w:rPr>
                    <w:t>Düz  geniş ve verimli ovalar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3" o:spid="_x0000_s1045" style="position:absolute;margin-left:37.15pt;margin-top:86.4pt;width:105.65pt;height:63.35pt;z-index:25165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" strokeweight="2pt">
            <v:textbox>
              <w:txbxContent>
                <w:p w:rsidR="00426F74" w:rsidRPr="00441CBA" w:rsidRDefault="00426F74" w:rsidP="00441CB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41CBA">
                    <w:rPr>
                      <w:rFonts w:ascii="Arial" w:hAnsi="Arial" w:cs="Arial"/>
                      <w:b/>
                    </w:rPr>
                    <w:t>Yüksek dağlık alanlardaki gür otlaklar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</w:rPr>
        <w:t xml:space="preserve">12- </w:t>
      </w:r>
    </w:p>
    <w:p w:rsidR="00426F74" w:rsidRPr="00441CBA" w:rsidRDefault="00426F74" w:rsidP="00441CBA">
      <w:pPr>
        <w:rPr>
          <w:rFonts w:ascii="Arial" w:hAnsi="Arial" w:cs="Arial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46" type="#_x0000_t202" style="position:absolute;margin-left:216.35pt;margin-top:1.4pt;width:266.85pt;height:134.5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" strokeweight=".5pt">
            <v:textbox>
              <w:txbxContent>
                <w:p w:rsidR="00426F74" w:rsidRPr="00F3669A" w:rsidRDefault="00426F74">
                  <w:pPr>
                    <w:rPr>
                      <w:b/>
                      <w:sz w:val="32"/>
                    </w:rPr>
                  </w:pPr>
                  <w:r>
                    <w:t xml:space="preserve">              </w:t>
                  </w:r>
                  <w:r w:rsidRPr="00F3669A">
                    <w:rPr>
                      <w:b/>
                      <w:sz w:val="32"/>
                    </w:rPr>
                    <w:t>I                                 II</w:t>
                  </w:r>
                </w:p>
                <w:p w:rsidR="00426F74" w:rsidRPr="00441CBA" w:rsidRDefault="00426F74">
                  <w:pPr>
                    <w:rPr>
                      <w:b/>
                      <w:sz w:val="28"/>
                    </w:rPr>
                  </w:pPr>
                  <w:r w:rsidRPr="00441CBA">
                    <w:rPr>
                      <w:b/>
                      <w:sz w:val="28"/>
                    </w:rPr>
                    <w:t>A- Balıkçılık                 İpek böçekçiliği</w:t>
                  </w:r>
                </w:p>
                <w:p w:rsidR="00426F74" w:rsidRPr="00441CBA" w:rsidRDefault="00426F74">
                  <w:pPr>
                    <w:rPr>
                      <w:b/>
                      <w:sz w:val="28"/>
                    </w:rPr>
                  </w:pPr>
                  <w:r w:rsidRPr="00441CBA">
                    <w:rPr>
                      <w:b/>
                      <w:sz w:val="28"/>
                    </w:rPr>
                    <w:t>B- Tarım                       Hayvancılık</w:t>
                  </w:r>
                </w:p>
                <w:p w:rsidR="00426F74" w:rsidRPr="00441CBA" w:rsidRDefault="00426F74">
                  <w:pPr>
                    <w:rPr>
                      <w:b/>
                      <w:sz w:val="28"/>
                    </w:rPr>
                  </w:pPr>
                  <w:r w:rsidRPr="00441CBA">
                    <w:rPr>
                      <w:b/>
                      <w:sz w:val="28"/>
                    </w:rPr>
                    <w:t>C- Arıcılık                     Madencilik</w:t>
                  </w:r>
                </w:p>
                <w:p w:rsidR="00426F74" w:rsidRPr="00441CBA" w:rsidRDefault="00426F74">
                  <w:pPr>
                    <w:rPr>
                      <w:b/>
                      <w:sz w:val="28"/>
                    </w:rPr>
                  </w:pPr>
                  <w:r w:rsidRPr="00441CBA">
                    <w:rPr>
                      <w:b/>
                      <w:sz w:val="28"/>
                    </w:rPr>
                    <w:t>D- Hayvancılık             Tarım</w:t>
                  </w:r>
                </w:p>
              </w:txbxContent>
            </v:textbox>
          </v:shape>
        </w:pict>
      </w:r>
      <w:r>
        <w:rPr>
          <w:noProof/>
        </w:rPr>
        <w:pict>
          <v:rect id="Dikdörtgen 25" o:spid="_x0000_s1047" style="position:absolute;margin-left:159.1pt;margin-top:1.4pt;width:47.7pt;height:46.95pt;z-index:251653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" strokeweight="2pt">
            <v:textbox>
              <w:txbxContent>
                <w:p w:rsidR="00426F74" w:rsidRPr="00441CBA" w:rsidRDefault="00426F74" w:rsidP="00441CBA">
                  <w:pPr>
                    <w:jc w:val="center"/>
                    <w:rPr>
                      <w:b/>
                      <w:sz w:val="36"/>
                    </w:rPr>
                  </w:pPr>
                  <w:r w:rsidRPr="00441CBA">
                    <w:rPr>
                      <w:b/>
                      <w:sz w:val="36"/>
                    </w:rPr>
                    <w:t>I</w:t>
                  </w:r>
                </w:p>
              </w:txbxContent>
            </v:textbox>
          </v:rect>
        </w:pict>
      </w:r>
    </w:p>
    <w:p w:rsidR="00426F74" w:rsidRPr="00441CBA" w:rsidRDefault="00426F74" w:rsidP="00441CBA">
      <w:pPr>
        <w:rPr>
          <w:rFonts w:ascii="Arial" w:hAnsi="Arial" w:cs="Arial"/>
        </w:rPr>
      </w:pPr>
    </w:p>
    <w:p w:rsidR="00426F74" w:rsidRPr="00441CBA" w:rsidRDefault="00426F74" w:rsidP="00441CBA">
      <w:pPr>
        <w:rPr>
          <w:rFonts w:ascii="Arial" w:hAnsi="Arial" w:cs="Arial"/>
        </w:rPr>
      </w:pPr>
    </w:p>
    <w:p w:rsidR="00426F74" w:rsidRPr="00441CBA" w:rsidRDefault="00426F74" w:rsidP="00441CBA">
      <w:pPr>
        <w:rPr>
          <w:rFonts w:ascii="Arial" w:hAnsi="Arial" w:cs="Arial"/>
        </w:rPr>
      </w:pPr>
    </w:p>
    <w:p w:rsidR="00426F74" w:rsidRPr="00441CBA" w:rsidRDefault="00426F74" w:rsidP="00441CBA">
      <w:pPr>
        <w:rPr>
          <w:rFonts w:ascii="Arial" w:hAnsi="Arial" w:cs="Arial"/>
        </w:rPr>
      </w:pPr>
    </w:p>
    <w:p w:rsidR="00426F74" w:rsidRPr="00441CBA" w:rsidRDefault="00426F74" w:rsidP="00441CBA">
      <w:pPr>
        <w:rPr>
          <w:rFonts w:ascii="Arial" w:hAnsi="Arial" w:cs="Arial"/>
        </w:rPr>
      </w:pPr>
      <w:r>
        <w:rPr>
          <w:noProof/>
        </w:rPr>
        <w:pict>
          <v:rect id="Dikdörtgen 24" o:spid="_x0000_s1048" style="position:absolute;margin-left:155.25pt;margin-top:11.4pt;width:47.7pt;height:46.9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" strokeweight="2pt">
            <v:textbox>
              <w:txbxContent>
                <w:p w:rsidR="00426F74" w:rsidRPr="00441CBA" w:rsidRDefault="00426F74" w:rsidP="00441CBA">
                  <w:pPr>
                    <w:jc w:val="center"/>
                    <w:rPr>
                      <w:b/>
                      <w:sz w:val="32"/>
                    </w:rPr>
                  </w:pPr>
                  <w:r w:rsidRPr="00441CBA">
                    <w:rPr>
                      <w:b/>
                      <w:sz w:val="32"/>
                    </w:rPr>
                    <w:t>II</w:t>
                  </w:r>
                </w:p>
              </w:txbxContent>
            </v:textbox>
          </v:rect>
        </w:pict>
      </w:r>
    </w:p>
    <w:p w:rsidR="00426F74" w:rsidRPr="00441CBA" w:rsidRDefault="00426F74" w:rsidP="00441CBA">
      <w:pPr>
        <w:rPr>
          <w:rFonts w:ascii="Arial" w:hAnsi="Arial" w:cs="Arial"/>
        </w:rPr>
      </w:pPr>
    </w:p>
    <w:p w:rsidR="00426F74" w:rsidRPr="00441CBA" w:rsidRDefault="00426F74" w:rsidP="00441CBA">
      <w:pPr>
        <w:rPr>
          <w:rFonts w:ascii="Arial" w:hAnsi="Arial" w:cs="Arial"/>
        </w:rPr>
      </w:pPr>
    </w:p>
    <w:p w:rsidR="00426F74" w:rsidRPr="00441CBA" w:rsidRDefault="00426F74" w:rsidP="00441CBA">
      <w:pPr>
        <w:rPr>
          <w:rFonts w:ascii="Arial" w:hAnsi="Arial" w:cs="Arial"/>
        </w:rPr>
      </w:pPr>
    </w:p>
    <w:p w:rsidR="00426F74" w:rsidRPr="00441CBA" w:rsidRDefault="00426F74" w:rsidP="00441CBA">
      <w:pPr>
        <w:rPr>
          <w:rFonts w:ascii="Arial" w:hAnsi="Arial" w:cs="Arial"/>
        </w:rPr>
      </w:pPr>
    </w:p>
    <w:p w:rsidR="00426F74" w:rsidRPr="00441CBA" w:rsidRDefault="00426F74" w:rsidP="00441CBA">
      <w:pPr>
        <w:rPr>
          <w:rFonts w:ascii="Arial" w:hAnsi="Arial" w:cs="Arial"/>
        </w:rPr>
      </w:pPr>
    </w:p>
    <w:p w:rsidR="00426F74" w:rsidRPr="00F3669A" w:rsidRDefault="00426F74" w:rsidP="00441CBA">
      <w:pPr>
        <w:rPr>
          <w:rFonts w:ascii="Arial" w:hAnsi="Arial" w:cs="Arial"/>
          <w:b/>
        </w:rPr>
      </w:pPr>
      <w:r w:rsidRPr="00F3669A">
        <w:rPr>
          <w:rFonts w:ascii="Arial" w:hAnsi="Arial" w:cs="Arial"/>
          <w:b/>
        </w:rPr>
        <w:t xml:space="preserve">Yurdumuzun </w:t>
      </w:r>
      <w:r>
        <w:rPr>
          <w:rFonts w:ascii="Arial" w:hAnsi="Arial" w:cs="Arial"/>
          <w:b/>
        </w:rPr>
        <w:t xml:space="preserve"> </w:t>
      </w:r>
      <w:r w:rsidRPr="00F3669A">
        <w:rPr>
          <w:rFonts w:ascii="Arial" w:hAnsi="Arial" w:cs="Arial"/>
          <w:b/>
        </w:rPr>
        <w:t xml:space="preserve"> coğrafi özelliklerinin farklı olması ekonomik faaliyetlerinin çeşitlilik göstermesine neden olmuştur.</w:t>
      </w:r>
    </w:p>
    <w:p w:rsidR="00426F74" w:rsidRPr="00F3669A" w:rsidRDefault="00426F74" w:rsidP="00441CBA">
      <w:pPr>
        <w:rPr>
          <w:rFonts w:ascii="Arial" w:hAnsi="Arial" w:cs="Arial"/>
          <w:b/>
        </w:rPr>
      </w:pPr>
    </w:p>
    <w:p w:rsidR="00426F74" w:rsidRDefault="00426F74" w:rsidP="00441CBA">
      <w:pPr>
        <w:rPr>
          <w:rFonts w:ascii="Arial" w:hAnsi="Arial" w:cs="Arial"/>
          <w:b/>
        </w:rPr>
      </w:pPr>
      <w:r w:rsidRPr="00F3669A">
        <w:rPr>
          <w:rFonts w:ascii="Arial" w:hAnsi="Arial" w:cs="Arial"/>
          <w:b/>
        </w:rPr>
        <w:t>Buna göre I ve  II  sembolleri ile gösterilen yerlere aşağıdaki ekonomik faaliyetlerden  hangisi yazılabilir?</w:t>
      </w:r>
    </w:p>
    <w:p w:rsidR="00426F74" w:rsidRDefault="00426F74" w:rsidP="00441CBA">
      <w:pPr>
        <w:rPr>
          <w:rFonts w:ascii="Arial" w:hAnsi="Arial" w:cs="Arial"/>
          <w:b/>
        </w:rPr>
      </w:pPr>
    </w:p>
    <w:p w:rsidR="00426F74" w:rsidRDefault="00426F74" w:rsidP="00441CBA">
      <w:pPr>
        <w:rPr>
          <w:rFonts w:ascii="Arial" w:hAnsi="Arial" w:cs="Arial"/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7" o:spid="_x0000_s1049" type="#_x0000_t32" style="position:absolute;margin-left:286.8pt;margin-top:59.85pt;width:48.5pt;height:32.1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" strokeweight="2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shape id="Düz Ok Bağlayıcısı 36" o:spid="_x0000_s1050" type="#_x0000_t32" style="position:absolute;margin-left:152.2pt;margin-top:68.45pt;width:62.6pt;height:19.55pt;flip:x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" strokeweight="2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shape id="Düz Ok Bağlayıcısı 35" o:spid="_x0000_s1051" type="#_x0000_t32" style="position:absolute;margin-left:143.6pt;margin-top:28.55pt;width:50.85pt;height:2.3pt;flip:x y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" strokeweight="2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shape id="Düz Ok Bağlayıcısı 34" o:spid="_x0000_s1052" type="#_x0000_t32" style="position:absolute;margin-left:240.65pt;margin-top:76.3pt;width:0;height:29.7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" strokeweight="2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shape id="Düz Ok Bağlayıcısı 33" o:spid="_x0000_s1053" type="#_x0000_t32" style="position:absolute;margin-left:292.25pt;margin-top:28.55pt;width:43.05pt;height:2.3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" strokeweight="2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rect id="Dikdörtgen 30" o:spid="_x0000_s1054" style="position:absolute;margin-left:186.55pt;margin-top:106pt;width:105.65pt;height:32.05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" strokeweight="2pt">
            <v:textbox>
              <w:txbxContent>
                <w:p w:rsidR="00426F74" w:rsidRPr="00F3669A" w:rsidRDefault="00426F74" w:rsidP="00F3669A">
                  <w:pPr>
                    <w:jc w:val="center"/>
                    <w:rPr>
                      <w:b/>
                      <w:sz w:val="28"/>
                    </w:rPr>
                  </w:pPr>
                  <w:r w:rsidRPr="00F3669A">
                    <w:rPr>
                      <w:b/>
                      <w:sz w:val="28"/>
                    </w:rPr>
                    <w:t>DEPREM</w:t>
                  </w:r>
                </w:p>
              </w:txbxContent>
            </v:textbox>
          </v:rect>
        </w:pict>
      </w:r>
      <w:r>
        <w:rPr>
          <w:noProof/>
        </w:rPr>
        <w:pict>
          <v:oval id="Oval 27" o:spid="_x0000_s1055" style="position:absolute;margin-left:194.4pt;margin-top:-5.9pt;width:97.8pt;height:82.15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" strokeweight="2pt">
            <v:textbox>
              <w:txbxContent>
                <w:p w:rsidR="00426F74" w:rsidRPr="00F3669A" w:rsidRDefault="00426F74" w:rsidP="00F3669A">
                  <w:pPr>
                    <w:jc w:val="center"/>
                    <w:rPr>
                      <w:b/>
                      <w:sz w:val="22"/>
                    </w:rPr>
                  </w:pPr>
                  <w:r w:rsidRPr="00F3669A">
                    <w:rPr>
                      <w:b/>
                      <w:sz w:val="22"/>
                    </w:rPr>
                    <w:t>DOĞAL</w:t>
                  </w:r>
                </w:p>
                <w:p w:rsidR="00426F74" w:rsidRPr="00F3669A" w:rsidRDefault="00426F74" w:rsidP="00F3669A">
                  <w:pPr>
                    <w:jc w:val="center"/>
                    <w:rPr>
                      <w:b/>
                      <w:sz w:val="22"/>
                    </w:rPr>
                  </w:pPr>
                  <w:r w:rsidRPr="00F3669A">
                    <w:rPr>
                      <w:b/>
                      <w:sz w:val="22"/>
                    </w:rPr>
                    <w:t>AFETLER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31" o:spid="_x0000_s1056" style="position:absolute;margin-left:335.3pt;margin-top:9.75pt;width:92.35pt;height:33.65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" strokeweight="2pt">
            <v:textbox>
              <w:txbxContent>
                <w:p w:rsidR="00426F74" w:rsidRPr="00F3669A" w:rsidRDefault="00426F74" w:rsidP="00F3669A">
                  <w:pPr>
                    <w:jc w:val="center"/>
                    <w:rPr>
                      <w:b/>
                      <w:sz w:val="28"/>
                    </w:rPr>
                  </w:pPr>
                  <w:r w:rsidRPr="00F3669A">
                    <w:rPr>
                      <w:b/>
                      <w:sz w:val="28"/>
                    </w:rPr>
                    <w:t>TSUNAMİ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9" o:spid="_x0000_s1057" style="position:absolute;margin-left:53.6pt;margin-top:72.35pt;width:98.6pt;height:33.6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" strokeweight="2pt">
            <v:textbox>
              <w:txbxContent>
                <w:p w:rsidR="00426F74" w:rsidRPr="00F3669A" w:rsidRDefault="00426F74" w:rsidP="00F3669A">
                  <w:pPr>
                    <w:jc w:val="center"/>
                    <w:rPr>
                      <w:b/>
                      <w:sz w:val="28"/>
                    </w:rPr>
                  </w:pPr>
                  <w:r w:rsidRPr="00F3669A">
                    <w:rPr>
                      <w:b/>
                      <w:sz w:val="28"/>
                    </w:rPr>
                    <w:t>SEL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8" o:spid="_x0000_s1058" style="position:absolute;margin-left:53.6pt;margin-top:9.75pt;width:90pt;height:33.65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" strokeweight="2pt">
            <v:textbox>
              <w:txbxContent>
                <w:p w:rsidR="00426F74" w:rsidRPr="00F3669A" w:rsidRDefault="00426F74" w:rsidP="00F3669A">
                  <w:pPr>
                    <w:jc w:val="center"/>
                    <w:rPr>
                      <w:b/>
                      <w:sz w:val="28"/>
                    </w:rPr>
                  </w:pPr>
                  <w:r w:rsidRPr="00F3669A">
                    <w:rPr>
                      <w:b/>
                      <w:sz w:val="28"/>
                    </w:rPr>
                    <w:t>ÇİĞ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</w:rPr>
        <w:t xml:space="preserve">13-  </w:t>
      </w:r>
    </w:p>
    <w:p w:rsidR="00426F74" w:rsidRPr="00F3669A" w:rsidRDefault="00426F74" w:rsidP="00F3669A">
      <w:pPr>
        <w:rPr>
          <w:rFonts w:ascii="Arial" w:hAnsi="Arial" w:cs="Arial"/>
        </w:rPr>
      </w:pPr>
    </w:p>
    <w:p w:rsidR="00426F74" w:rsidRPr="00F3669A" w:rsidRDefault="00426F74" w:rsidP="00F3669A">
      <w:pPr>
        <w:rPr>
          <w:rFonts w:ascii="Arial" w:hAnsi="Arial" w:cs="Arial"/>
        </w:rPr>
      </w:pPr>
    </w:p>
    <w:p w:rsidR="00426F74" w:rsidRPr="00F3669A" w:rsidRDefault="00426F74" w:rsidP="00F3669A">
      <w:pPr>
        <w:rPr>
          <w:rFonts w:ascii="Arial" w:hAnsi="Arial" w:cs="Arial"/>
        </w:rPr>
      </w:pPr>
    </w:p>
    <w:p w:rsidR="00426F74" w:rsidRPr="00F3669A" w:rsidRDefault="00426F74" w:rsidP="00F3669A">
      <w:pPr>
        <w:rPr>
          <w:rFonts w:ascii="Arial" w:hAnsi="Arial" w:cs="Arial"/>
        </w:rPr>
      </w:pPr>
    </w:p>
    <w:p w:rsidR="00426F74" w:rsidRPr="00F3669A" w:rsidRDefault="00426F74" w:rsidP="00F3669A">
      <w:pPr>
        <w:rPr>
          <w:rFonts w:ascii="Arial" w:hAnsi="Arial" w:cs="Arial"/>
        </w:rPr>
      </w:pPr>
      <w:r>
        <w:rPr>
          <w:noProof/>
        </w:rPr>
        <w:pict>
          <v:rect id="Dikdörtgen 32" o:spid="_x0000_s1059" style="position:absolute;margin-left:335.3pt;margin-top:7.25pt;width:92.3pt;height:29.7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" strokeweight="2pt">
            <v:textbox>
              <w:txbxContent>
                <w:p w:rsidR="00426F74" w:rsidRPr="00F3669A" w:rsidRDefault="00426F74" w:rsidP="00F3669A">
                  <w:pPr>
                    <w:jc w:val="center"/>
                    <w:rPr>
                      <w:b/>
                      <w:sz w:val="28"/>
                    </w:rPr>
                  </w:pPr>
                  <w:r w:rsidRPr="00F3669A">
                    <w:rPr>
                      <w:b/>
                      <w:sz w:val="28"/>
                    </w:rPr>
                    <w:t>HEYELAN</w:t>
                  </w:r>
                </w:p>
              </w:txbxContent>
            </v:textbox>
          </v:rect>
        </w:pict>
      </w:r>
    </w:p>
    <w:p w:rsidR="00426F74" w:rsidRPr="00F3669A" w:rsidRDefault="00426F74" w:rsidP="00F3669A">
      <w:pPr>
        <w:rPr>
          <w:rFonts w:ascii="Arial" w:hAnsi="Arial" w:cs="Arial"/>
        </w:rPr>
      </w:pPr>
    </w:p>
    <w:p w:rsidR="00426F74" w:rsidRPr="00F3669A" w:rsidRDefault="00426F74" w:rsidP="00F3669A">
      <w:pPr>
        <w:rPr>
          <w:rFonts w:ascii="Arial" w:hAnsi="Arial" w:cs="Arial"/>
        </w:rPr>
      </w:pPr>
    </w:p>
    <w:p w:rsidR="00426F74" w:rsidRPr="00F3669A" w:rsidRDefault="00426F74" w:rsidP="00F3669A">
      <w:pPr>
        <w:rPr>
          <w:rFonts w:ascii="Arial" w:hAnsi="Arial" w:cs="Arial"/>
        </w:rPr>
      </w:pPr>
    </w:p>
    <w:p w:rsidR="00426F74" w:rsidRPr="00F3669A" w:rsidRDefault="00426F74" w:rsidP="00F3669A">
      <w:pPr>
        <w:rPr>
          <w:rFonts w:ascii="Arial" w:hAnsi="Arial" w:cs="Arial"/>
        </w:rPr>
      </w:pPr>
    </w:p>
    <w:p w:rsidR="00426F74" w:rsidRPr="00F3669A" w:rsidRDefault="00426F74" w:rsidP="00F3669A">
      <w:pPr>
        <w:rPr>
          <w:rFonts w:ascii="Arial" w:hAnsi="Arial" w:cs="Arial"/>
        </w:rPr>
      </w:pPr>
    </w:p>
    <w:p w:rsidR="00426F74" w:rsidRDefault="00426F74" w:rsidP="00F3669A">
      <w:pPr>
        <w:rPr>
          <w:rFonts w:ascii="Arial" w:hAnsi="Arial" w:cs="Arial"/>
        </w:rPr>
      </w:pPr>
    </w:p>
    <w:p w:rsidR="00426F74" w:rsidRDefault="00426F74" w:rsidP="00F3669A">
      <w:pPr>
        <w:rPr>
          <w:rFonts w:ascii="Arial" w:hAnsi="Arial" w:cs="Arial"/>
          <w:b/>
        </w:rPr>
      </w:pPr>
      <w:r w:rsidRPr="00F3669A">
        <w:rPr>
          <w:rFonts w:ascii="Arial" w:hAnsi="Arial" w:cs="Arial"/>
          <w:b/>
        </w:rPr>
        <w:t>Verile</w:t>
      </w:r>
      <w:r>
        <w:rPr>
          <w:rFonts w:ascii="Arial" w:hAnsi="Arial" w:cs="Arial"/>
          <w:b/>
        </w:rPr>
        <w:t xml:space="preserve">n    şemadaki  afetlerden kaç  tanesi </w:t>
      </w:r>
      <w:r w:rsidRPr="00F3669A">
        <w:rPr>
          <w:rFonts w:ascii="Arial" w:hAnsi="Arial" w:cs="Arial"/>
          <w:b/>
        </w:rPr>
        <w:t xml:space="preserve"> kaynağını yer kabuğunun derinliklerinden alır?</w:t>
      </w:r>
    </w:p>
    <w:p w:rsidR="00426F74" w:rsidRDefault="00426F74" w:rsidP="00F3669A">
      <w:pPr>
        <w:rPr>
          <w:rFonts w:ascii="Arial" w:hAnsi="Arial" w:cs="Arial"/>
          <w:b/>
        </w:rPr>
      </w:pPr>
    </w:p>
    <w:p w:rsidR="00426F74" w:rsidRDefault="00426F74" w:rsidP="00F366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A- 3                       B-4                        C- 5                        D-2</w:t>
      </w:r>
    </w:p>
    <w:p w:rsidR="00426F74" w:rsidRDefault="00426F74" w:rsidP="00F3669A">
      <w:pPr>
        <w:rPr>
          <w:rFonts w:ascii="Arial" w:hAnsi="Arial" w:cs="Arial"/>
          <w:b/>
        </w:rPr>
      </w:pPr>
    </w:p>
    <w:p w:rsidR="00426F74" w:rsidRDefault="00426F74" w:rsidP="00F366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14-  I-  İnsanlar                 IV. Korursa</w:t>
      </w:r>
    </w:p>
    <w:p w:rsidR="00426F74" w:rsidRDefault="00426F74" w:rsidP="00F366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II. felaketleri              V. Doğal çevreyi</w:t>
      </w:r>
    </w:p>
    <w:p w:rsidR="00426F74" w:rsidRDefault="00426F74" w:rsidP="00F366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III. önlenir                  VI. Çevre</w:t>
      </w:r>
    </w:p>
    <w:p w:rsidR="00426F74" w:rsidRDefault="00426F74" w:rsidP="00F3669A">
      <w:pPr>
        <w:rPr>
          <w:rFonts w:ascii="Arial" w:hAnsi="Arial" w:cs="Arial"/>
          <w:b/>
        </w:rPr>
      </w:pPr>
    </w:p>
    <w:p w:rsidR="00426F74" w:rsidRDefault="00426F74" w:rsidP="00F366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Numaralandırılmış sözcüklerden kurallı ve anlamlı bir cümle  oluşturulduğunda doğru sıralama nasıl olur?</w:t>
      </w:r>
    </w:p>
    <w:p w:rsidR="00426F74" w:rsidRDefault="00426F74" w:rsidP="00F3669A">
      <w:pPr>
        <w:rPr>
          <w:rFonts w:ascii="Arial" w:hAnsi="Arial" w:cs="Arial"/>
          <w:b/>
        </w:rPr>
      </w:pPr>
    </w:p>
    <w:p w:rsidR="00426F74" w:rsidRDefault="00426F74" w:rsidP="00F366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I – IV – III – II – VI – V               B- I- V – IV – VI – II- III</w:t>
      </w:r>
    </w:p>
    <w:p w:rsidR="00426F74" w:rsidRDefault="00426F74" w:rsidP="00F366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426F74" w:rsidRDefault="00426F74" w:rsidP="00F366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C- III- IV- V- VI- I- II                        D- II- V-VI- IV- III- I  </w:t>
      </w:r>
    </w:p>
    <w:p w:rsidR="00426F74" w:rsidRDefault="00426F74" w:rsidP="00F3669A">
      <w:pPr>
        <w:rPr>
          <w:rFonts w:ascii="Arial" w:hAnsi="Arial" w:cs="Arial"/>
          <w:b/>
        </w:rPr>
      </w:pPr>
    </w:p>
    <w:p w:rsidR="00426F74" w:rsidRDefault="00426F74" w:rsidP="00F3669A">
      <w:pPr>
        <w:rPr>
          <w:rFonts w:ascii="Arial" w:hAnsi="Arial" w:cs="Arial"/>
          <w:b/>
        </w:rPr>
      </w:pPr>
    </w:p>
    <w:p w:rsidR="00426F74" w:rsidRDefault="00426F74" w:rsidP="00F3669A">
      <w:pPr>
        <w:rPr>
          <w:rFonts w:ascii="Arial" w:hAnsi="Arial" w:cs="Arial"/>
          <w:b/>
        </w:rPr>
      </w:pPr>
    </w:p>
    <w:p w:rsidR="00426F74" w:rsidRDefault="00426F74" w:rsidP="00F3669A">
      <w:pPr>
        <w:rPr>
          <w:rFonts w:ascii="Arial" w:hAnsi="Arial" w:cs="Arial"/>
          <w:b/>
        </w:rPr>
      </w:pPr>
      <w:r>
        <w:rPr>
          <w:noProof/>
        </w:rPr>
        <w:pict>
          <v:shape id="Düz Ok Bağlayıcısı 44" o:spid="_x0000_s1060" type="#_x0000_t32" style="position:absolute;margin-left:186.65pt;margin-top:49.95pt;width:19.55pt;height:21.9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" strokeweight="2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shape id="Düz Ok Bağlayıcısı 43" o:spid="_x0000_s1061" type="#_x0000_t32" style="position:absolute;margin-left:186.65pt;margin-top:49.95pt;width:136.15pt;height:21.9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" strokeweight="2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shape id="Düz Ok Bağlayıcısı 42" o:spid="_x0000_s1062" type="#_x0000_t32" style="position:absolute;margin-left:95.05pt;margin-top:49.9pt;width:85.3pt;height:21.95pt;flip:x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" strokeweight="2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rect id="Dikdörtgen 39" o:spid="_x0000_s1063" style="position:absolute;margin-left:41.05pt;margin-top:71.8pt;width:97.8pt;height:28.15pt;z-index: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" strokeweight="2pt"/>
        </w:pict>
      </w:r>
      <w:r>
        <w:rPr>
          <w:noProof/>
        </w:rPr>
        <w:pict>
          <v:rect id="Dikdörtgen 40" o:spid="_x0000_s1064" style="position:absolute;margin-left:170.95pt;margin-top:71.8pt;width:85.3pt;height:28.15pt;z-index:251668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" strokeweight="2pt"/>
        </w:pict>
      </w:r>
      <w:r>
        <w:rPr>
          <w:noProof/>
        </w:rPr>
        <w:pict>
          <v:rect id="Dikdörtgen 41" o:spid="_x0000_s1065" style="position:absolute;margin-left:282.9pt;margin-top:71.85pt;width:79.05pt;height:28.15pt;z-index:251670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" strokeweight="2pt"/>
        </w:pict>
      </w:r>
      <w:r>
        <w:rPr>
          <w:noProof/>
        </w:rPr>
        <w:pict>
          <v:rect id="Dikdörtgen 38" o:spid="_x0000_s1066" style="position:absolute;margin-left:105.2pt;margin-top:6.05pt;width:164.3pt;height:43.8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" strokeweight="2pt">
            <v:textbox>
              <w:txbxContent>
                <w:p w:rsidR="00426F74" w:rsidRPr="009E0FAD" w:rsidRDefault="00426F74" w:rsidP="00C63B1D">
                  <w:pPr>
                    <w:jc w:val="center"/>
                    <w:rPr>
                      <w:b/>
                    </w:rPr>
                  </w:pPr>
                  <w:r w:rsidRPr="009E0FAD">
                    <w:rPr>
                      <w:b/>
                    </w:rPr>
                    <w:t>EKONOMİK  FAALİYETLER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</w:rPr>
        <w:t xml:space="preserve">15-  </w:t>
      </w:r>
    </w:p>
    <w:p w:rsidR="00426F74" w:rsidRPr="009E0FAD" w:rsidRDefault="00426F74" w:rsidP="009E0FAD">
      <w:pPr>
        <w:rPr>
          <w:rFonts w:ascii="Arial" w:hAnsi="Arial" w:cs="Arial"/>
        </w:rPr>
      </w:pPr>
    </w:p>
    <w:p w:rsidR="00426F74" w:rsidRPr="009E0FAD" w:rsidRDefault="00426F74" w:rsidP="009E0FAD">
      <w:pPr>
        <w:rPr>
          <w:rFonts w:ascii="Arial" w:hAnsi="Arial" w:cs="Arial"/>
        </w:rPr>
      </w:pPr>
    </w:p>
    <w:p w:rsidR="00426F74" w:rsidRPr="009E0FAD" w:rsidRDefault="00426F74" w:rsidP="009E0FAD">
      <w:pPr>
        <w:rPr>
          <w:rFonts w:ascii="Arial" w:hAnsi="Arial" w:cs="Arial"/>
        </w:rPr>
      </w:pPr>
    </w:p>
    <w:p w:rsidR="00426F74" w:rsidRPr="009E0FAD" w:rsidRDefault="00426F74" w:rsidP="009E0FAD">
      <w:pPr>
        <w:rPr>
          <w:rFonts w:ascii="Arial" w:hAnsi="Arial" w:cs="Arial"/>
        </w:rPr>
      </w:pPr>
    </w:p>
    <w:p w:rsidR="00426F74" w:rsidRPr="009E0FAD" w:rsidRDefault="00426F74" w:rsidP="009E0FAD">
      <w:pPr>
        <w:rPr>
          <w:rFonts w:ascii="Arial" w:hAnsi="Arial" w:cs="Arial"/>
        </w:rPr>
      </w:pPr>
    </w:p>
    <w:p w:rsidR="00426F74" w:rsidRPr="009E0FAD" w:rsidRDefault="00426F74" w:rsidP="009E0FAD">
      <w:pPr>
        <w:rPr>
          <w:rFonts w:ascii="Arial" w:hAnsi="Arial" w:cs="Arial"/>
        </w:rPr>
      </w:pPr>
    </w:p>
    <w:p w:rsidR="00426F74" w:rsidRPr="009E0FAD" w:rsidRDefault="00426F74" w:rsidP="009E0FAD">
      <w:pPr>
        <w:rPr>
          <w:rFonts w:ascii="Arial" w:hAnsi="Arial" w:cs="Arial"/>
        </w:rPr>
      </w:pPr>
    </w:p>
    <w:p w:rsidR="00426F74" w:rsidRDefault="00426F74" w:rsidP="009E0FAD">
      <w:pPr>
        <w:rPr>
          <w:rFonts w:ascii="Arial" w:hAnsi="Arial" w:cs="Arial"/>
        </w:rPr>
      </w:pPr>
    </w:p>
    <w:p w:rsidR="00426F74" w:rsidRPr="00F91300" w:rsidRDefault="00426F74" w:rsidP="009E0FAD">
      <w:pPr>
        <w:rPr>
          <w:rFonts w:ascii="Arial" w:hAnsi="Arial" w:cs="Arial"/>
          <w:b/>
          <w:u w:val="single"/>
        </w:rPr>
      </w:pPr>
      <w:r w:rsidRPr="009E0FAD">
        <w:rPr>
          <w:rFonts w:ascii="Arial" w:hAnsi="Arial" w:cs="Arial"/>
          <w:b/>
        </w:rPr>
        <w:t xml:space="preserve">Verilen tabloyu tamamlamak için aşağıdakilerden hangisi </w:t>
      </w:r>
      <w:r w:rsidRPr="00F91300">
        <w:rPr>
          <w:rFonts w:ascii="Arial" w:hAnsi="Arial" w:cs="Arial"/>
          <w:b/>
          <w:u w:val="single"/>
        </w:rPr>
        <w:t>kullanılamaz?</w:t>
      </w:r>
    </w:p>
    <w:p w:rsidR="00426F74" w:rsidRPr="009E0FAD" w:rsidRDefault="00426F74" w:rsidP="009E0FAD">
      <w:pPr>
        <w:rPr>
          <w:rFonts w:ascii="Arial" w:hAnsi="Arial" w:cs="Arial"/>
          <w:b/>
        </w:rPr>
      </w:pPr>
    </w:p>
    <w:p w:rsidR="00426F74" w:rsidRDefault="00426F74" w:rsidP="009E0FAD">
      <w:pPr>
        <w:rPr>
          <w:rFonts w:ascii="Arial" w:hAnsi="Arial" w:cs="Arial"/>
          <w:b/>
        </w:rPr>
      </w:pPr>
      <w:r w:rsidRPr="009E0FAD">
        <w:rPr>
          <w:rFonts w:ascii="Arial" w:hAnsi="Arial" w:cs="Arial"/>
          <w:b/>
        </w:rPr>
        <w:t xml:space="preserve">A- Sanat   </w:t>
      </w:r>
      <w:r>
        <w:rPr>
          <w:rFonts w:ascii="Arial" w:hAnsi="Arial" w:cs="Arial"/>
          <w:b/>
        </w:rPr>
        <w:t xml:space="preserve">      </w:t>
      </w:r>
      <w:r w:rsidRPr="009E0FAD">
        <w:rPr>
          <w:rFonts w:ascii="Arial" w:hAnsi="Arial" w:cs="Arial"/>
          <w:b/>
        </w:rPr>
        <w:t xml:space="preserve">   B- Ticaret   </w:t>
      </w:r>
      <w:r>
        <w:rPr>
          <w:rFonts w:ascii="Arial" w:hAnsi="Arial" w:cs="Arial"/>
          <w:b/>
        </w:rPr>
        <w:t xml:space="preserve">      </w:t>
      </w:r>
      <w:r w:rsidRPr="009E0FAD">
        <w:rPr>
          <w:rFonts w:ascii="Arial" w:hAnsi="Arial" w:cs="Arial"/>
          <w:b/>
        </w:rPr>
        <w:t xml:space="preserve">   C- Madencilik  </w:t>
      </w:r>
      <w:r>
        <w:rPr>
          <w:rFonts w:ascii="Arial" w:hAnsi="Arial" w:cs="Arial"/>
          <w:b/>
        </w:rPr>
        <w:t xml:space="preserve">     </w:t>
      </w:r>
      <w:r w:rsidRPr="009E0FAD">
        <w:rPr>
          <w:rFonts w:ascii="Arial" w:hAnsi="Arial" w:cs="Arial"/>
          <w:b/>
        </w:rPr>
        <w:t xml:space="preserve">   D- Ormancılık</w:t>
      </w:r>
      <w:r>
        <w:rPr>
          <w:rFonts w:ascii="Arial" w:hAnsi="Arial" w:cs="Arial"/>
          <w:b/>
        </w:rPr>
        <w:t xml:space="preserve"> </w:t>
      </w:r>
    </w:p>
    <w:p w:rsidR="00426F74" w:rsidRDefault="00426F74" w:rsidP="009E0FAD">
      <w:pPr>
        <w:rPr>
          <w:rFonts w:ascii="Arial" w:hAnsi="Arial" w:cs="Arial"/>
          <w:b/>
        </w:rPr>
      </w:pPr>
    </w:p>
    <w:p w:rsidR="00426F74" w:rsidRDefault="00426F74" w:rsidP="009E0FAD">
      <w:pPr>
        <w:rPr>
          <w:rFonts w:ascii="Arial" w:hAnsi="Arial" w:cs="Arial"/>
          <w:b/>
        </w:rPr>
      </w:pPr>
    </w:p>
    <w:p w:rsidR="00426F74" w:rsidRDefault="00426F74" w:rsidP="009E0F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16- Ülkemizde hangi bölgede ormancılık yaygın bir  ekonomik  faaliyettir.</w:t>
      </w:r>
    </w:p>
    <w:p w:rsidR="00426F74" w:rsidRDefault="00426F74" w:rsidP="009E0FAD">
      <w:pPr>
        <w:rPr>
          <w:rFonts w:ascii="Arial" w:hAnsi="Arial" w:cs="Arial"/>
          <w:b/>
        </w:rPr>
      </w:pPr>
    </w:p>
    <w:p w:rsidR="00426F74" w:rsidRDefault="00426F74" w:rsidP="009E0F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Akdeniz            B- Ege            C- Marmara            D- Karadeniz </w:t>
      </w:r>
    </w:p>
    <w:p w:rsidR="00426F74" w:rsidRDefault="00426F74" w:rsidP="009E0F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</w:p>
    <w:p w:rsidR="00426F74" w:rsidRDefault="00426F74" w:rsidP="009E0FAD">
      <w:pPr>
        <w:rPr>
          <w:rFonts w:ascii="Arial" w:hAnsi="Arial" w:cs="Arial"/>
          <w:b/>
        </w:rPr>
      </w:pPr>
    </w:p>
    <w:p w:rsidR="00426F74" w:rsidRDefault="00426F74" w:rsidP="009E0FAD">
      <w:pPr>
        <w:rPr>
          <w:rFonts w:ascii="Arial" w:hAnsi="Arial" w:cs="Arial"/>
          <w:b/>
        </w:rPr>
      </w:pPr>
    </w:p>
    <w:p w:rsidR="00426F74" w:rsidRPr="009E0FAD" w:rsidRDefault="00426F74" w:rsidP="009E0F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17-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261"/>
        <w:gridCol w:w="3260"/>
      </w:tblGrid>
      <w:tr w:rsidR="00426F74" w:rsidTr="00162CBD">
        <w:tc>
          <w:tcPr>
            <w:tcW w:w="675" w:type="dxa"/>
          </w:tcPr>
          <w:p w:rsidR="00426F74" w:rsidRPr="00162CBD" w:rsidRDefault="00426F74" w:rsidP="009E0FA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61" w:type="dxa"/>
          </w:tcPr>
          <w:p w:rsidR="00426F74" w:rsidRPr="00162CBD" w:rsidRDefault="00426F74" w:rsidP="00162CB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62CBD">
              <w:rPr>
                <w:rFonts w:ascii="Arial" w:hAnsi="Arial" w:cs="Arial"/>
                <w:b/>
                <w:sz w:val="22"/>
                <w:szCs w:val="22"/>
              </w:rPr>
              <w:t>ÖZELLİKLER</w:t>
            </w:r>
          </w:p>
        </w:tc>
        <w:tc>
          <w:tcPr>
            <w:tcW w:w="3260" w:type="dxa"/>
          </w:tcPr>
          <w:p w:rsidR="00426F74" w:rsidRPr="00162CBD" w:rsidRDefault="00426F74" w:rsidP="00162CB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62CBD">
              <w:rPr>
                <w:rFonts w:ascii="Arial" w:hAnsi="Arial" w:cs="Arial"/>
                <w:b/>
                <w:sz w:val="22"/>
                <w:szCs w:val="22"/>
              </w:rPr>
              <w:t>EKONOMİK  FAALİYETLER</w:t>
            </w:r>
          </w:p>
        </w:tc>
      </w:tr>
      <w:tr w:rsidR="00426F74" w:rsidTr="00162CBD">
        <w:tc>
          <w:tcPr>
            <w:tcW w:w="675" w:type="dxa"/>
          </w:tcPr>
          <w:p w:rsidR="00426F74" w:rsidRPr="00162CBD" w:rsidRDefault="00426F74" w:rsidP="009E0FA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2CBD">
              <w:rPr>
                <w:rFonts w:ascii="Arial" w:hAnsi="Arial" w:cs="Arial"/>
                <w:b/>
                <w:sz w:val="22"/>
                <w:szCs w:val="22"/>
              </w:rPr>
              <w:t>I</w:t>
            </w:r>
          </w:p>
        </w:tc>
        <w:tc>
          <w:tcPr>
            <w:tcW w:w="3261" w:type="dxa"/>
          </w:tcPr>
          <w:p w:rsidR="00426F74" w:rsidRPr="00162CBD" w:rsidRDefault="00426F74" w:rsidP="009E0FA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2CBD">
              <w:rPr>
                <w:rFonts w:ascii="Arial" w:hAnsi="Arial" w:cs="Arial"/>
                <w:b/>
                <w:sz w:val="22"/>
                <w:szCs w:val="22"/>
              </w:rPr>
              <w:t>Verimli ovaların olması</w:t>
            </w:r>
          </w:p>
        </w:tc>
        <w:tc>
          <w:tcPr>
            <w:tcW w:w="3260" w:type="dxa"/>
          </w:tcPr>
          <w:p w:rsidR="00426F74" w:rsidRPr="00162CBD" w:rsidRDefault="00426F74" w:rsidP="009E0FA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26F74" w:rsidRPr="00162CBD" w:rsidRDefault="00426F74" w:rsidP="00162CB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62CBD">
              <w:rPr>
                <w:rFonts w:ascii="Arial" w:hAnsi="Arial" w:cs="Arial"/>
                <w:b/>
                <w:sz w:val="22"/>
                <w:szCs w:val="22"/>
              </w:rPr>
              <w:t>TARIM</w:t>
            </w:r>
          </w:p>
        </w:tc>
      </w:tr>
      <w:tr w:rsidR="00426F74" w:rsidTr="00162CBD">
        <w:tc>
          <w:tcPr>
            <w:tcW w:w="675" w:type="dxa"/>
          </w:tcPr>
          <w:p w:rsidR="00426F74" w:rsidRPr="00162CBD" w:rsidRDefault="00426F74" w:rsidP="009E0FA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2CBD">
              <w:rPr>
                <w:rFonts w:ascii="Arial" w:hAnsi="Arial" w:cs="Arial"/>
                <w:b/>
                <w:sz w:val="22"/>
                <w:szCs w:val="22"/>
              </w:rPr>
              <w:t>II</w:t>
            </w:r>
          </w:p>
        </w:tc>
        <w:tc>
          <w:tcPr>
            <w:tcW w:w="3261" w:type="dxa"/>
          </w:tcPr>
          <w:p w:rsidR="00426F74" w:rsidRPr="00162CBD" w:rsidRDefault="00426F74" w:rsidP="009E0FA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2CBD">
              <w:rPr>
                <w:rFonts w:ascii="Arial" w:hAnsi="Arial" w:cs="Arial"/>
                <w:b/>
                <w:sz w:val="22"/>
                <w:szCs w:val="22"/>
              </w:rPr>
              <w:t>Doğal ve tarihi güzelliklerinin bulunması</w:t>
            </w:r>
          </w:p>
        </w:tc>
        <w:tc>
          <w:tcPr>
            <w:tcW w:w="3260" w:type="dxa"/>
          </w:tcPr>
          <w:p w:rsidR="00426F74" w:rsidRPr="00162CBD" w:rsidRDefault="00426F74" w:rsidP="00162CB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26F74" w:rsidRPr="00162CBD" w:rsidRDefault="00426F74" w:rsidP="00162CB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62CBD">
              <w:rPr>
                <w:rFonts w:ascii="Arial" w:hAnsi="Arial" w:cs="Arial"/>
                <w:b/>
                <w:sz w:val="22"/>
                <w:szCs w:val="22"/>
              </w:rPr>
              <w:t>TİCARET</w:t>
            </w:r>
          </w:p>
        </w:tc>
      </w:tr>
      <w:tr w:rsidR="00426F74" w:rsidTr="00162CBD">
        <w:tc>
          <w:tcPr>
            <w:tcW w:w="675" w:type="dxa"/>
          </w:tcPr>
          <w:p w:rsidR="00426F74" w:rsidRPr="00162CBD" w:rsidRDefault="00426F74" w:rsidP="009E0FA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2CBD">
              <w:rPr>
                <w:rFonts w:ascii="Arial" w:hAnsi="Arial" w:cs="Arial"/>
                <w:b/>
                <w:sz w:val="22"/>
                <w:szCs w:val="22"/>
              </w:rPr>
              <w:t>III</w:t>
            </w:r>
          </w:p>
        </w:tc>
        <w:tc>
          <w:tcPr>
            <w:tcW w:w="3261" w:type="dxa"/>
          </w:tcPr>
          <w:p w:rsidR="00426F74" w:rsidRPr="00162CBD" w:rsidRDefault="00426F74" w:rsidP="009E0FA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2CBD">
              <w:rPr>
                <w:rFonts w:ascii="Arial" w:hAnsi="Arial" w:cs="Arial"/>
                <w:b/>
                <w:sz w:val="22"/>
                <w:szCs w:val="22"/>
              </w:rPr>
              <w:t>Verimli gür otlakların olması</w:t>
            </w:r>
          </w:p>
        </w:tc>
        <w:tc>
          <w:tcPr>
            <w:tcW w:w="3260" w:type="dxa"/>
          </w:tcPr>
          <w:p w:rsidR="00426F74" w:rsidRPr="00162CBD" w:rsidRDefault="00426F74" w:rsidP="00162CB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62CBD">
              <w:rPr>
                <w:rFonts w:ascii="Arial" w:hAnsi="Arial" w:cs="Arial"/>
                <w:b/>
                <w:sz w:val="22"/>
                <w:szCs w:val="22"/>
              </w:rPr>
              <w:t>BÜYÜKBAŞ  HAYVANCILIK</w:t>
            </w:r>
          </w:p>
        </w:tc>
      </w:tr>
    </w:tbl>
    <w:p w:rsidR="00426F74" w:rsidRPr="009E0FAD" w:rsidRDefault="00426F74" w:rsidP="009E0FAD">
      <w:pPr>
        <w:rPr>
          <w:rFonts w:ascii="Arial" w:hAnsi="Arial" w:cs="Arial"/>
          <w:b/>
        </w:rPr>
      </w:pPr>
    </w:p>
    <w:p w:rsidR="00426F74" w:rsidRDefault="00426F74" w:rsidP="009E0F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Tabloda  verilen  eşleştirmelerden hangileri  doğrudur?</w:t>
      </w:r>
    </w:p>
    <w:p w:rsidR="00426F74" w:rsidRDefault="00426F74" w:rsidP="009E0FAD">
      <w:pPr>
        <w:rPr>
          <w:rFonts w:ascii="Arial" w:hAnsi="Arial" w:cs="Arial"/>
          <w:b/>
        </w:rPr>
      </w:pPr>
    </w:p>
    <w:p w:rsidR="00426F74" w:rsidRDefault="00426F74" w:rsidP="009E0F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Yalnız II          B- I , II ve III         C- I ve III          D- II ve III </w:t>
      </w:r>
    </w:p>
    <w:p w:rsidR="00426F74" w:rsidRDefault="00426F74" w:rsidP="009E0FAD">
      <w:pPr>
        <w:rPr>
          <w:rFonts w:ascii="Arial" w:hAnsi="Arial" w:cs="Arial"/>
          <w:b/>
        </w:rPr>
      </w:pPr>
    </w:p>
    <w:p w:rsidR="00426F74" w:rsidRPr="009E0FAD" w:rsidRDefault="00426F74" w:rsidP="009E0FAD">
      <w:pPr>
        <w:rPr>
          <w:rFonts w:ascii="Arial" w:hAnsi="Arial" w:cs="Arial"/>
          <w:b/>
        </w:rPr>
      </w:pPr>
      <w:r>
        <w:rPr>
          <w:noProof/>
        </w:rPr>
        <w:pict>
          <v:rect id="Dikdörtgen 46" o:spid="_x0000_s1067" style="position:absolute;margin-left:289.4pt;margin-top:6.8pt;width:108pt;height:30.5pt;z-index:251675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" strokeweight="2pt">
            <v:textbox>
              <w:txbxContent>
                <w:p w:rsidR="00426F74" w:rsidRPr="00F91300" w:rsidRDefault="00426F74" w:rsidP="00F91300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F91300">
                    <w:rPr>
                      <w:rFonts w:ascii="Arial" w:hAnsi="Arial" w:cs="Arial"/>
                      <w:b/>
                    </w:rPr>
                    <w:t>Fındık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47" o:spid="_x0000_s1068" style="position:absolute;margin-left:168.35pt;margin-top:6.3pt;width:108pt;height:30.5pt;z-index:251676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" strokeweight="2pt">
            <v:textbox>
              <w:txbxContent>
                <w:p w:rsidR="00426F74" w:rsidRPr="00F91300" w:rsidRDefault="00426F74" w:rsidP="00F91300">
                  <w:pPr>
                    <w:jc w:val="center"/>
                    <w:rPr>
                      <w:rFonts w:ascii="Arial" w:hAnsi="Arial" w:cs="Arial"/>
                      <w:sz w:val="28"/>
                    </w:rPr>
                  </w:pPr>
                  <w:r w:rsidRPr="00F91300">
                    <w:rPr>
                      <w:rFonts w:ascii="Arial" w:hAnsi="Arial" w:cs="Arial"/>
                      <w:sz w:val="28"/>
                    </w:rPr>
                    <w:t>Çay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45" o:spid="_x0000_s1069" style="position:absolute;margin-left:43.4pt;margin-top:6.6pt;width:108pt;height:30.5pt;z-index:251674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" strokeweight="2pt">
            <v:textbox>
              <w:txbxContent>
                <w:p w:rsidR="00426F74" w:rsidRPr="00F91300" w:rsidRDefault="00426F74" w:rsidP="00F91300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F91300">
                    <w:rPr>
                      <w:rFonts w:ascii="Arial" w:hAnsi="Arial" w:cs="Arial"/>
                      <w:b/>
                    </w:rPr>
                    <w:t>Hamsi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</w:rPr>
        <w:t xml:space="preserve">18- </w:t>
      </w:r>
    </w:p>
    <w:p w:rsidR="00426F74" w:rsidRDefault="00426F74" w:rsidP="009E0FAD">
      <w:pPr>
        <w:rPr>
          <w:rFonts w:ascii="Arial" w:hAnsi="Arial" w:cs="Arial"/>
        </w:rPr>
      </w:pPr>
    </w:p>
    <w:p w:rsidR="00426F74" w:rsidRPr="00F91300" w:rsidRDefault="00426F74" w:rsidP="00F91300">
      <w:pPr>
        <w:rPr>
          <w:rFonts w:ascii="Arial" w:hAnsi="Arial" w:cs="Arial"/>
        </w:rPr>
      </w:pPr>
    </w:p>
    <w:p w:rsidR="00426F74" w:rsidRPr="00F91300" w:rsidRDefault="00426F74" w:rsidP="00F91300">
      <w:pPr>
        <w:rPr>
          <w:rFonts w:ascii="Arial" w:hAnsi="Arial" w:cs="Arial"/>
        </w:rPr>
      </w:pPr>
    </w:p>
    <w:p w:rsidR="00426F74" w:rsidRDefault="00426F74" w:rsidP="00F91300">
      <w:pPr>
        <w:rPr>
          <w:rFonts w:ascii="Arial" w:hAnsi="Arial" w:cs="Arial"/>
        </w:rPr>
      </w:pPr>
    </w:p>
    <w:p w:rsidR="00426F74" w:rsidRPr="00F91300" w:rsidRDefault="00426F74" w:rsidP="00F91300">
      <w:pPr>
        <w:rPr>
          <w:rFonts w:ascii="Arial" w:hAnsi="Arial" w:cs="Arial"/>
          <w:b/>
        </w:rPr>
      </w:pPr>
      <w:r w:rsidRPr="00F91300">
        <w:rPr>
          <w:rFonts w:ascii="Arial" w:hAnsi="Arial" w:cs="Arial"/>
          <w:b/>
        </w:rPr>
        <w:t>Verilen kavramlar aşağıdaki bölgelerden hangisiyle ilişkilidir?</w:t>
      </w:r>
    </w:p>
    <w:p w:rsidR="00426F74" w:rsidRPr="00F91300" w:rsidRDefault="00426F74" w:rsidP="00F91300">
      <w:pPr>
        <w:rPr>
          <w:rFonts w:ascii="Arial" w:hAnsi="Arial" w:cs="Arial"/>
          <w:b/>
        </w:rPr>
      </w:pPr>
    </w:p>
    <w:p w:rsidR="00426F74" w:rsidRDefault="00426F74" w:rsidP="00F91300">
      <w:pPr>
        <w:rPr>
          <w:rFonts w:ascii="Arial" w:hAnsi="Arial" w:cs="Arial"/>
          <w:b/>
        </w:rPr>
      </w:pPr>
      <w:r w:rsidRPr="00F91300">
        <w:rPr>
          <w:rFonts w:ascii="Arial" w:hAnsi="Arial" w:cs="Arial"/>
          <w:b/>
        </w:rPr>
        <w:t xml:space="preserve">A- Karadeniz   </w:t>
      </w:r>
      <w:r>
        <w:rPr>
          <w:rFonts w:ascii="Arial" w:hAnsi="Arial" w:cs="Arial"/>
          <w:b/>
        </w:rPr>
        <w:t xml:space="preserve">       </w:t>
      </w:r>
      <w:r w:rsidRPr="00F91300">
        <w:rPr>
          <w:rFonts w:ascii="Arial" w:hAnsi="Arial" w:cs="Arial"/>
          <w:b/>
        </w:rPr>
        <w:t xml:space="preserve">   B- Ege   </w:t>
      </w:r>
      <w:r>
        <w:rPr>
          <w:rFonts w:ascii="Arial" w:hAnsi="Arial" w:cs="Arial"/>
          <w:b/>
        </w:rPr>
        <w:t xml:space="preserve">      </w:t>
      </w:r>
      <w:r w:rsidRPr="00F91300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</w:t>
      </w:r>
      <w:r w:rsidRPr="00F91300">
        <w:rPr>
          <w:rFonts w:ascii="Arial" w:hAnsi="Arial" w:cs="Arial"/>
          <w:b/>
        </w:rPr>
        <w:t xml:space="preserve"> C- Marmara  </w:t>
      </w:r>
      <w:r>
        <w:rPr>
          <w:rFonts w:ascii="Arial" w:hAnsi="Arial" w:cs="Arial"/>
          <w:b/>
        </w:rPr>
        <w:t xml:space="preserve">        </w:t>
      </w:r>
      <w:r w:rsidRPr="00F91300">
        <w:rPr>
          <w:rFonts w:ascii="Arial" w:hAnsi="Arial" w:cs="Arial"/>
          <w:b/>
        </w:rPr>
        <w:t xml:space="preserve">  D- Akdeniz</w:t>
      </w:r>
      <w:r>
        <w:rPr>
          <w:rFonts w:ascii="Arial" w:hAnsi="Arial" w:cs="Arial"/>
          <w:b/>
        </w:rPr>
        <w:t xml:space="preserve">  </w:t>
      </w:r>
    </w:p>
    <w:p w:rsidR="00426F74" w:rsidRDefault="00426F74" w:rsidP="00F91300">
      <w:pPr>
        <w:rPr>
          <w:rFonts w:ascii="Arial" w:hAnsi="Arial" w:cs="Arial"/>
          <w:b/>
        </w:rPr>
      </w:pPr>
    </w:p>
    <w:p w:rsidR="00426F74" w:rsidRDefault="00426F74" w:rsidP="00F913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19- </w:t>
      </w:r>
    </w:p>
    <w:p w:rsidR="00426F74" w:rsidRDefault="00426F74" w:rsidP="00F91300">
      <w:pPr>
        <w:pStyle w:val="ListParagraph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Karasal iklim</w:t>
      </w:r>
    </w:p>
    <w:p w:rsidR="00426F74" w:rsidRDefault="00426F74" w:rsidP="00F91300">
      <w:pPr>
        <w:pStyle w:val="ListParagraph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Tahıl üretimi</w:t>
      </w:r>
    </w:p>
    <w:p w:rsidR="00426F74" w:rsidRDefault="00426F74" w:rsidP="00F91300">
      <w:pPr>
        <w:pStyle w:val="ListParagraph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Düz ve geniş ovalar</w:t>
      </w:r>
    </w:p>
    <w:p w:rsidR="00426F74" w:rsidRDefault="00426F74" w:rsidP="00F91300">
      <w:pPr>
        <w:pStyle w:val="ListParagraph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Ankara</w:t>
      </w:r>
    </w:p>
    <w:p w:rsidR="00426F74" w:rsidRDefault="00426F74" w:rsidP="008647C6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Verilen kavramlar, aşağıdaki bölgelerden hangisiyle ilişkilidir?</w:t>
      </w:r>
    </w:p>
    <w:p w:rsidR="00426F74" w:rsidRDefault="00426F74" w:rsidP="008647C6">
      <w:pPr>
        <w:ind w:left="360"/>
        <w:rPr>
          <w:rFonts w:ascii="Arial" w:hAnsi="Arial" w:cs="Arial"/>
          <w:b/>
        </w:rPr>
      </w:pPr>
    </w:p>
    <w:p w:rsidR="00426F74" w:rsidRDefault="00426F74" w:rsidP="008163FB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Doğu Anadolu      B- İç Anadolu    C- Güneydoğu Anadolu   D- Karadeniz </w:t>
      </w:r>
    </w:p>
    <w:p w:rsidR="00426F74" w:rsidRDefault="00426F74" w:rsidP="008163FB">
      <w:pPr>
        <w:rPr>
          <w:rFonts w:ascii="Arial" w:hAnsi="Arial" w:cs="Arial"/>
          <w:b/>
        </w:rPr>
      </w:pPr>
    </w:p>
    <w:p w:rsidR="00426F74" w:rsidRDefault="00426F74" w:rsidP="008163F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20-  </w:t>
      </w:r>
    </w:p>
    <w:p w:rsidR="00426F74" w:rsidRDefault="00426F74" w:rsidP="008163FB">
      <w:pPr>
        <w:pStyle w:val="ListParagraph"/>
        <w:numPr>
          <w:ilvl w:val="0"/>
          <w:numId w:val="6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Arıcılık</w:t>
      </w:r>
    </w:p>
    <w:p w:rsidR="00426F74" w:rsidRDefault="00426F74" w:rsidP="008163FB">
      <w:pPr>
        <w:pStyle w:val="ListParagraph"/>
        <w:numPr>
          <w:ilvl w:val="0"/>
          <w:numId w:val="6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Balıkçılık</w:t>
      </w:r>
    </w:p>
    <w:p w:rsidR="00426F74" w:rsidRDefault="00426F74" w:rsidP="008163FB">
      <w:pPr>
        <w:pStyle w:val="ListParagraph"/>
        <w:numPr>
          <w:ilvl w:val="0"/>
          <w:numId w:val="6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İpek böçekçiliği</w:t>
      </w:r>
    </w:p>
    <w:p w:rsidR="00426F74" w:rsidRDefault="00426F74" w:rsidP="008163FB">
      <w:pPr>
        <w:rPr>
          <w:rFonts w:ascii="Arial" w:hAnsi="Arial" w:cs="Arial"/>
          <w:b/>
        </w:rPr>
      </w:pPr>
    </w:p>
    <w:p w:rsidR="00426F74" w:rsidRDefault="00426F74" w:rsidP="008163F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Verilen   faaliyetler aşağıdakilerden hangisinin kapsamında yapılır?</w:t>
      </w:r>
    </w:p>
    <w:p w:rsidR="00426F74" w:rsidRDefault="00426F74" w:rsidP="008163FB">
      <w:pPr>
        <w:rPr>
          <w:rFonts w:ascii="Arial" w:hAnsi="Arial" w:cs="Arial"/>
          <w:b/>
        </w:rPr>
      </w:pPr>
    </w:p>
    <w:p w:rsidR="00426F74" w:rsidRDefault="00426F74" w:rsidP="008163FB">
      <w:pPr>
        <w:rPr>
          <w:rFonts w:ascii="Arial" w:hAnsi="Arial" w:cs="Arial"/>
          <w:b/>
        </w:rPr>
      </w:pPr>
    </w:p>
    <w:p w:rsidR="00426F74" w:rsidRDefault="00426F74" w:rsidP="008163F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Tarım              B- Sanayi            C- Hayvancılık            D- Ormancılık </w:t>
      </w:r>
    </w:p>
    <w:p w:rsidR="00426F74" w:rsidRDefault="00426F74" w:rsidP="008163FB">
      <w:pPr>
        <w:rPr>
          <w:rFonts w:ascii="Arial" w:hAnsi="Arial" w:cs="Arial"/>
          <w:b/>
        </w:rPr>
      </w:pPr>
    </w:p>
    <w:p w:rsidR="00426F74" w:rsidRDefault="00426F74" w:rsidP="008163FB">
      <w:pPr>
        <w:rPr>
          <w:rFonts w:ascii="Arial" w:hAnsi="Arial" w:cs="Arial"/>
          <w:b/>
        </w:rPr>
      </w:pPr>
    </w:p>
    <w:p w:rsidR="00426F74" w:rsidRDefault="00426F74" w:rsidP="008163FB">
      <w:pPr>
        <w:rPr>
          <w:rFonts w:ascii="Arial" w:hAnsi="Arial" w:cs="Arial"/>
          <w:b/>
        </w:rPr>
      </w:pPr>
    </w:p>
    <w:p w:rsidR="00426F74" w:rsidRDefault="00426F74" w:rsidP="008163FB">
      <w:pPr>
        <w:rPr>
          <w:rFonts w:ascii="Arial" w:hAnsi="Arial" w:cs="Arial"/>
          <w:b/>
        </w:rPr>
      </w:pPr>
    </w:p>
    <w:p w:rsidR="00426F74" w:rsidRDefault="00426F74" w:rsidP="008163FB">
      <w:pPr>
        <w:rPr>
          <w:rFonts w:ascii="Arial" w:hAnsi="Arial" w:cs="Arial"/>
          <w:b/>
        </w:rPr>
      </w:pPr>
    </w:p>
    <w:p w:rsidR="00426F74" w:rsidRDefault="00426F74" w:rsidP="008163FB">
      <w:pPr>
        <w:rPr>
          <w:rFonts w:ascii="Arial" w:hAnsi="Arial" w:cs="Arial"/>
          <w:b/>
        </w:rPr>
      </w:pPr>
    </w:p>
    <w:p w:rsidR="00426F74" w:rsidRDefault="00426F74" w:rsidP="008163FB">
      <w:pPr>
        <w:rPr>
          <w:rFonts w:ascii="Arial" w:hAnsi="Arial" w:cs="Arial"/>
          <w:b/>
        </w:rPr>
      </w:pPr>
    </w:p>
    <w:p w:rsidR="00426F74" w:rsidRDefault="00426F74" w:rsidP="008163FB">
      <w:pPr>
        <w:rPr>
          <w:rFonts w:ascii="Arial" w:hAnsi="Arial" w:cs="Arial"/>
          <w:b/>
        </w:rPr>
      </w:pPr>
    </w:p>
    <w:p w:rsidR="00426F74" w:rsidRDefault="00426F74" w:rsidP="008163FB">
      <w:pPr>
        <w:rPr>
          <w:rFonts w:ascii="Arial" w:hAnsi="Arial" w:cs="Arial"/>
          <w:b/>
        </w:rPr>
      </w:pPr>
    </w:p>
    <w:p w:rsidR="00426F74" w:rsidRDefault="00426F74" w:rsidP="008163F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BULALIM</w:t>
      </w:r>
    </w:p>
    <w:p w:rsidR="00426F74" w:rsidRDefault="00426F74" w:rsidP="008163F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Çocukların ifadelerindeki boşluklara kutu içindeki uygun faaliyetleri yazın.20 PUAN</w:t>
      </w:r>
    </w:p>
    <w:p w:rsidR="00426F74" w:rsidRDefault="00426F74" w:rsidP="008163FB">
      <w:pPr>
        <w:jc w:val="center"/>
        <w:rPr>
          <w:rFonts w:ascii="Arial" w:hAnsi="Arial" w:cs="Arial"/>
          <w:b/>
        </w:rPr>
      </w:pPr>
      <w:r>
        <w:rPr>
          <w:noProof/>
        </w:rPr>
        <w:pict>
          <v:roundrect id="Yuvarlatılmış Dikdörtgen 59" o:spid="_x0000_s1070" style="position:absolute;left:0;text-align:left;margin-left:57.5pt;margin-top:10.35pt;width:394.45pt;height:30.5pt;z-index:251683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" strokeweight="2pt">
            <v:textbox>
              <w:txbxContent>
                <w:p w:rsidR="00426F74" w:rsidRPr="00504EFB" w:rsidRDefault="00426F74" w:rsidP="00504EFB">
                  <w:pPr>
                    <w:jc w:val="center"/>
                    <w:rPr>
                      <w:b/>
                      <w:sz w:val="22"/>
                    </w:rPr>
                  </w:pPr>
                  <w:r w:rsidRPr="00504EFB">
                    <w:rPr>
                      <w:b/>
                      <w:sz w:val="22"/>
                    </w:rPr>
                    <w:t>SANAYİ – TURİZM – MADENCİLİK – SERACILIK - HAYVANCILIK</w:t>
                  </w:r>
                </w:p>
              </w:txbxContent>
            </v:textbox>
          </v:roundrect>
        </w:pict>
      </w:r>
    </w:p>
    <w:p w:rsidR="00426F74" w:rsidRDefault="00426F74" w:rsidP="008163FB">
      <w:pPr>
        <w:jc w:val="center"/>
        <w:rPr>
          <w:rFonts w:ascii="Arial" w:hAnsi="Arial" w:cs="Arial"/>
          <w:b/>
        </w:rPr>
      </w:pPr>
    </w:p>
    <w:p w:rsidR="00426F74" w:rsidRDefault="00426F74" w:rsidP="008163FB">
      <w:pPr>
        <w:jc w:val="center"/>
        <w:rPr>
          <w:rFonts w:ascii="Arial" w:hAnsi="Arial" w:cs="Arial"/>
          <w:b/>
        </w:rPr>
      </w:pPr>
    </w:p>
    <w:p w:rsidR="00426F74" w:rsidRDefault="00426F74" w:rsidP="00C55637">
      <w:pPr>
        <w:rPr>
          <w:rFonts w:ascii="Arial" w:hAnsi="Arial" w:cs="Arial"/>
          <w:b/>
        </w:rPr>
      </w:pPr>
    </w:p>
    <w:p w:rsidR="00426F74" w:rsidRDefault="00426F74" w:rsidP="00C55637">
      <w:pPr>
        <w:rPr>
          <w:rFonts w:ascii="Arial" w:hAnsi="Arial" w:cs="Arial"/>
          <w:b/>
        </w:rPr>
      </w:pPr>
      <w:r>
        <w:rPr>
          <w:noProof/>
        </w:rPr>
        <w:pict>
          <v:shape id="Köşeleri Yuvarlanmış Dikdörtgen Belirtme Çizgisi 54" o:spid="_x0000_s1071" type="#_x0000_t62" style="position:absolute;margin-left:95.85pt;margin-top:4.7pt;width:380.3pt;height:75.1pt;z-index:251678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" adj="-1745,17722" strokeweight="2pt">
            <v:textbox>
              <w:txbxContent>
                <w:p w:rsidR="00426F74" w:rsidRPr="00405B98" w:rsidRDefault="00426F74" w:rsidP="00C55637">
                  <w:pPr>
                    <w:jc w:val="center"/>
                    <w:rPr>
                      <w:b/>
                      <w:sz w:val="28"/>
                    </w:rPr>
                  </w:pPr>
                  <w:r w:rsidRPr="00405B98">
                    <w:rPr>
                      <w:b/>
                      <w:sz w:val="28"/>
                    </w:rPr>
                    <w:t>Yaşadığım yerde tarıma elverişli araziler yok. Bu nedenle yaz yağışlarıyla yeşeren gür otlakların bulunduğu platolarımızda……………………….yaparız.</w:t>
                  </w:r>
                </w:p>
              </w:txbxContent>
            </v:textbox>
          </v:shape>
        </w:pict>
      </w:r>
    </w:p>
    <w:p w:rsidR="00426F74" w:rsidRDefault="00426F74" w:rsidP="00C55637">
      <w:pPr>
        <w:rPr>
          <w:rFonts w:ascii="Arial" w:hAnsi="Arial" w:cs="Arial"/>
          <w:b/>
        </w:rPr>
      </w:pPr>
      <w:r>
        <w:rPr>
          <w:noProof/>
        </w:rPr>
        <w:pict>
          <v:shape id="Resim 48" o:spid="_x0000_s1072" type="#_x0000_t75" style="position:absolute;margin-left:2.7pt;margin-top:2.25pt;width:58.65pt;height:75.1pt;z-index:251677184;visibility:visible">
            <v:imagedata r:id="rId8" o:title=""/>
            <w10:wrap type="square"/>
          </v:shape>
        </w:pict>
      </w:r>
    </w:p>
    <w:p w:rsidR="00426F74" w:rsidRDefault="00426F74" w:rsidP="00C55637">
      <w:pPr>
        <w:rPr>
          <w:rFonts w:ascii="Arial" w:hAnsi="Arial" w:cs="Arial"/>
          <w:b/>
          <w:noProof/>
        </w:rPr>
      </w:pPr>
      <w:bookmarkStart w:id="0" w:name="_GoBack"/>
      <w:bookmarkEnd w:id="0"/>
      <w:r>
        <w:rPr>
          <w:rFonts w:ascii="Arial" w:hAnsi="Arial" w:cs="Arial"/>
          <w:b/>
        </w:rPr>
        <w:br w:type="textWrapping" w:clear="all"/>
      </w:r>
    </w:p>
    <w:p w:rsidR="00426F74" w:rsidRDefault="00426F74" w:rsidP="00C55637">
      <w:pPr>
        <w:rPr>
          <w:rFonts w:ascii="Arial" w:hAnsi="Arial" w:cs="Arial"/>
          <w:b/>
          <w:noProof/>
        </w:rPr>
      </w:pPr>
      <w:r>
        <w:rPr>
          <w:noProof/>
        </w:rPr>
        <w:pict>
          <v:shape id="Köşeleri Yuvarlanmış Dikdörtgen Belirtme Çizgisi 55" o:spid="_x0000_s1073" type="#_x0000_t62" style="position:absolute;margin-left:84.1pt;margin-top:8.2pt;width:386.6pt;height:61pt;z-index:251679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" adj="-1133,9613" strokeweight="2pt">
            <v:textbox>
              <w:txbxContent>
                <w:p w:rsidR="00426F74" w:rsidRPr="00405B98" w:rsidRDefault="00426F74" w:rsidP="00C55637">
                  <w:pPr>
                    <w:jc w:val="center"/>
                    <w:rPr>
                      <w:b/>
                      <w:sz w:val="28"/>
                    </w:rPr>
                  </w:pPr>
                  <w:r w:rsidRPr="00405B98">
                    <w:rPr>
                      <w:b/>
                      <w:sz w:val="28"/>
                    </w:rPr>
                    <w:t>Taş kömürü rezervinin zengin olduğu şehrimizde……………………..yapılır. Çıkarılan bu maden enerji kaynağı olarak kullanılır.</w:t>
                  </w:r>
                </w:p>
              </w:txbxContent>
            </v:textbox>
          </v:shape>
        </w:pict>
      </w:r>
      <w:r w:rsidRPr="00162CBD">
        <w:rPr>
          <w:rFonts w:ascii="Arial" w:hAnsi="Arial" w:cs="Arial"/>
          <w:b/>
          <w:noProof/>
        </w:rPr>
        <w:pict>
          <v:shape id="Resim 50" o:spid="_x0000_i1028" type="#_x0000_t75" style="width:60.75pt;height:69pt;visibility:visible">
            <v:imagedata r:id="rId9" o:title=""/>
          </v:shape>
        </w:pict>
      </w:r>
    </w:p>
    <w:p w:rsidR="00426F74" w:rsidRDefault="00426F74" w:rsidP="00C55637">
      <w:pPr>
        <w:rPr>
          <w:rFonts w:ascii="Arial" w:hAnsi="Arial" w:cs="Arial"/>
          <w:b/>
          <w:noProof/>
        </w:rPr>
      </w:pPr>
    </w:p>
    <w:p w:rsidR="00426F74" w:rsidRDefault="00426F74" w:rsidP="00C55637">
      <w:pPr>
        <w:rPr>
          <w:rFonts w:ascii="Arial" w:hAnsi="Arial" w:cs="Arial"/>
          <w:b/>
          <w:noProof/>
        </w:rPr>
      </w:pPr>
      <w:r>
        <w:rPr>
          <w:noProof/>
        </w:rPr>
        <w:pict>
          <v:shape id="Köşeleri Yuvarlanmış Dikdörtgen Belirtme Çizgisi 56" o:spid="_x0000_s1074" type="#_x0000_t62" style="position:absolute;margin-left:84.1pt;margin-top:7.95pt;width:386.6pt;height:83.75pt;z-index:251680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" adj="-1090,7068" strokeweight="2pt">
            <v:textbox>
              <w:txbxContent>
                <w:p w:rsidR="00426F74" w:rsidRPr="00405B98" w:rsidRDefault="00426F74" w:rsidP="00504EFB">
                  <w:pPr>
                    <w:jc w:val="center"/>
                    <w:rPr>
                      <w:b/>
                      <w:sz w:val="28"/>
                    </w:rPr>
                  </w:pPr>
                  <w:r w:rsidRPr="00405B98">
                    <w:rPr>
                      <w:b/>
                      <w:sz w:val="28"/>
                    </w:rPr>
                    <w:t>Yaz mevsiminin sıcak ve uzun geçtiği ilçemizde doğal plajlar bulunur. Pek çok turist buraya gelmesi………………………..faaliyetlerinin gelişmesini sağlamıştır.</w:t>
                  </w:r>
                </w:p>
              </w:txbxContent>
            </v:textbox>
          </v:shape>
        </w:pict>
      </w:r>
      <w:r w:rsidRPr="00162CBD">
        <w:rPr>
          <w:rFonts w:ascii="Arial" w:hAnsi="Arial" w:cs="Arial"/>
          <w:b/>
          <w:noProof/>
        </w:rPr>
        <w:pict>
          <v:shape id="Resim 51" o:spid="_x0000_i1029" type="#_x0000_t75" style="width:60.75pt;height:78pt;visibility:visible">
            <v:imagedata r:id="rId10" o:title=""/>
          </v:shape>
        </w:pict>
      </w:r>
    </w:p>
    <w:p w:rsidR="00426F74" w:rsidRDefault="00426F74" w:rsidP="00C55637">
      <w:pPr>
        <w:rPr>
          <w:rFonts w:ascii="Arial" w:hAnsi="Arial" w:cs="Arial"/>
          <w:b/>
          <w:noProof/>
        </w:rPr>
      </w:pPr>
    </w:p>
    <w:p w:rsidR="00426F74" w:rsidRDefault="00426F74" w:rsidP="00C55637">
      <w:pPr>
        <w:rPr>
          <w:rFonts w:ascii="Arial" w:hAnsi="Arial" w:cs="Arial"/>
          <w:b/>
          <w:noProof/>
        </w:rPr>
      </w:pPr>
      <w:r>
        <w:rPr>
          <w:noProof/>
        </w:rPr>
        <w:pict>
          <v:shape id="Köşeleri Yuvarlanmış Dikdörtgen Belirtme Çizgisi 57" o:spid="_x0000_s1075" type="#_x0000_t62" style="position:absolute;margin-left:84.1pt;margin-top:6.75pt;width:386.6pt;height:65.7pt;z-index:251681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" adj="-1221,14780" strokeweight="2pt">
            <v:textbox>
              <w:txbxContent>
                <w:p w:rsidR="00426F74" w:rsidRPr="00405B98" w:rsidRDefault="00426F74" w:rsidP="00504EFB">
                  <w:pPr>
                    <w:jc w:val="center"/>
                    <w:rPr>
                      <w:b/>
                      <w:sz w:val="28"/>
                    </w:rPr>
                  </w:pPr>
                  <w:r w:rsidRPr="00405B98">
                    <w:rPr>
                      <w:b/>
                      <w:sz w:val="28"/>
                    </w:rPr>
                    <w:t>Kış mevsiminin ılıman ve bol güneşli bölgemizde yaz sebze ve meyvelerin yetiştirdiğimiz……………………faaliyeti yapılır.</w:t>
                  </w:r>
                </w:p>
              </w:txbxContent>
            </v:textbox>
          </v:shape>
        </w:pict>
      </w:r>
      <w:r w:rsidRPr="00162CBD">
        <w:rPr>
          <w:rFonts w:ascii="Arial" w:hAnsi="Arial" w:cs="Arial"/>
          <w:b/>
          <w:noProof/>
        </w:rPr>
        <w:pict>
          <v:shape id="Resim 52" o:spid="_x0000_i1030" type="#_x0000_t75" style="width:60.75pt;height:73.5pt;visibility:visible">
            <v:imagedata r:id="rId11" o:title=""/>
          </v:shape>
        </w:pict>
      </w:r>
    </w:p>
    <w:p w:rsidR="00426F74" w:rsidRDefault="00426F74" w:rsidP="00C55637">
      <w:pPr>
        <w:rPr>
          <w:rFonts w:ascii="Arial" w:hAnsi="Arial" w:cs="Arial"/>
          <w:b/>
          <w:noProof/>
        </w:rPr>
      </w:pPr>
    </w:p>
    <w:p w:rsidR="00426F74" w:rsidRDefault="00426F74" w:rsidP="00C55637">
      <w:pPr>
        <w:rPr>
          <w:rFonts w:ascii="Arial" w:hAnsi="Arial" w:cs="Arial"/>
          <w:b/>
          <w:noProof/>
        </w:rPr>
      </w:pPr>
    </w:p>
    <w:p w:rsidR="00426F74" w:rsidRDefault="00426F74" w:rsidP="00C55637">
      <w:pPr>
        <w:rPr>
          <w:rFonts w:ascii="Arial" w:hAnsi="Arial" w:cs="Arial"/>
          <w:b/>
          <w:noProof/>
        </w:rPr>
      </w:pPr>
      <w:r>
        <w:rPr>
          <w:noProof/>
        </w:rPr>
        <w:pict>
          <v:shape id="Köşeleri Yuvarlanmış Dikdörtgen Belirtme Çizgisi 58" o:spid="_x0000_s1076" type="#_x0000_t62" style="position:absolute;margin-left:84.1pt;margin-top:.2pt;width:359.2pt;height:91.55pt;z-index:251682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" adj="-1183,7777" strokeweight="2pt">
            <v:textbox>
              <w:txbxContent>
                <w:p w:rsidR="00426F74" w:rsidRPr="00405B98" w:rsidRDefault="00426F74" w:rsidP="00504EFB">
                  <w:pPr>
                    <w:jc w:val="center"/>
                    <w:rPr>
                      <w:b/>
                      <w:sz w:val="28"/>
                    </w:rPr>
                  </w:pPr>
                  <w:r w:rsidRPr="00405B98">
                    <w:rPr>
                      <w:b/>
                      <w:sz w:val="28"/>
                    </w:rPr>
                    <w:t>Ulaşım hizmetlerinin geliştiği şehrimizde pek çok fabrika bulunmaktadır……………………..faaliyetlerinin yapıldığı şehrimizde pek çok inan fabrikalarda çalışır.</w:t>
                  </w:r>
                </w:p>
              </w:txbxContent>
            </v:textbox>
          </v:shape>
        </w:pict>
      </w:r>
      <w:r w:rsidRPr="00162CBD">
        <w:rPr>
          <w:rFonts w:ascii="Arial" w:hAnsi="Arial" w:cs="Arial"/>
          <w:b/>
          <w:noProof/>
        </w:rPr>
        <w:pict>
          <v:shape id="Resim 53" o:spid="_x0000_i1031" type="#_x0000_t75" style="width:64.5pt;height:84.75pt;visibility:visible">
            <v:imagedata r:id="rId12" o:title=""/>
          </v:shape>
        </w:pict>
      </w:r>
    </w:p>
    <w:p w:rsidR="00426F74" w:rsidRDefault="00426F74" w:rsidP="00C55637">
      <w:pPr>
        <w:rPr>
          <w:rFonts w:ascii="Arial" w:hAnsi="Arial" w:cs="Arial"/>
          <w:b/>
          <w:noProof/>
        </w:rPr>
      </w:pPr>
    </w:p>
    <w:p w:rsidR="00426F74" w:rsidRDefault="00426F74" w:rsidP="00C55637">
      <w:pPr>
        <w:rPr>
          <w:rFonts w:ascii="Arial" w:hAnsi="Arial" w:cs="Arial"/>
          <w:b/>
        </w:rPr>
      </w:pPr>
    </w:p>
    <w:p w:rsidR="00426F74" w:rsidRDefault="00426F74" w:rsidP="00C55637">
      <w:pPr>
        <w:rPr>
          <w:rFonts w:ascii="Arial" w:hAnsi="Arial" w:cs="Arial"/>
          <w:b/>
        </w:rPr>
      </w:pPr>
    </w:p>
    <w:p w:rsidR="00426F74" w:rsidRDefault="00426F74" w:rsidP="00C55637">
      <w:pPr>
        <w:rPr>
          <w:rFonts w:ascii="Arial" w:hAnsi="Arial" w:cs="Arial"/>
          <w:b/>
        </w:rPr>
      </w:pPr>
    </w:p>
    <w:p w:rsidR="00426F74" w:rsidRDefault="00426F74" w:rsidP="00C55637">
      <w:pPr>
        <w:rPr>
          <w:rFonts w:ascii="Arial" w:hAnsi="Arial" w:cs="Arial"/>
          <w:b/>
        </w:rPr>
      </w:pPr>
    </w:p>
    <w:p w:rsidR="00426F74" w:rsidRDefault="00426F74" w:rsidP="00742EF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BAŞARILAR.</w:t>
      </w:r>
    </w:p>
    <w:p w:rsidR="00426F74" w:rsidRDefault="00426F74" w:rsidP="00742EF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SOSYAL BİLGİLER ÖĞRETMENİ</w:t>
      </w:r>
    </w:p>
    <w:p w:rsidR="00426F74" w:rsidRDefault="00426F74" w:rsidP="00742EF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AHMET ALİ KARAALP </w:t>
      </w:r>
    </w:p>
    <w:p w:rsidR="00426F74" w:rsidRDefault="00426F74" w:rsidP="00742EF3">
      <w:pPr>
        <w:jc w:val="center"/>
        <w:rPr>
          <w:rFonts w:ascii="Arial" w:hAnsi="Arial" w:cs="Arial"/>
          <w:b/>
        </w:rPr>
      </w:pPr>
    </w:p>
    <w:p w:rsidR="00426F74" w:rsidRDefault="00426F74" w:rsidP="00742EF3">
      <w:pPr>
        <w:jc w:val="center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426F74" w:rsidRPr="00035621" w:rsidTr="00162CBD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426F74" w:rsidRPr="00162CBD" w:rsidRDefault="00426F74" w:rsidP="00162CBD">
            <w:pPr>
              <w:jc w:val="center"/>
              <w:rPr>
                <w:b/>
                <w:color w:val="FFFFFF"/>
                <w:sz w:val="22"/>
                <w:szCs w:val="22"/>
              </w:rPr>
            </w:pPr>
            <w:r w:rsidRPr="00162CBD">
              <w:rPr>
                <w:b/>
                <w:sz w:val="28"/>
                <w:szCs w:val="22"/>
              </w:rPr>
              <w:t xml:space="preserve">CEVAP ANAHTARI -20 </w:t>
            </w:r>
          </w:p>
        </w:tc>
      </w:tr>
      <w:tr w:rsidR="00426F74" w:rsidRPr="00035621" w:rsidTr="00162CBD">
        <w:trPr>
          <w:jc w:val="center"/>
        </w:trPr>
        <w:tc>
          <w:tcPr>
            <w:tcW w:w="558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30" w:type="dxa"/>
          </w:tcPr>
          <w:p w:rsidR="00426F74" w:rsidRPr="00162CBD" w:rsidRDefault="00426F74" w:rsidP="00162CBD">
            <w:pPr>
              <w:jc w:val="center"/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720" w:type="dxa"/>
          </w:tcPr>
          <w:p w:rsidR="00426F74" w:rsidRPr="00162CBD" w:rsidRDefault="00426F74" w:rsidP="00162CBD">
            <w:pPr>
              <w:jc w:val="center"/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720" w:type="dxa"/>
          </w:tcPr>
          <w:p w:rsidR="00426F74" w:rsidRPr="00162CBD" w:rsidRDefault="00426F74" w:rsidP="00162CBD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426F74" w:rsidRPr="00035621" w:rsidTr="00162CBD">
        <w:trPr>
          <w:jc w:val="center"/>
        </w:trPr>
        <w:tc>
          <w:tcPr>
            <w:tcW w:w="558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30" w:type="dxa"/>
          </w:tcPr>
          <w:p w:rsidR="00426F74" w:rsidRPr="00162CBD" w:rsidRDefault="00426F74" w:rsidP="00162CBD">
            <w:pPr>
              <w:jc w:val="center"/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20" w:type="dxa"/>
          </w:tcPr>
          <w:p w:rsidR="00426F74" w:rsidRPr="00162CBD" w:rsidRDefault="00426F74" w:rsidP="00162CBD">
            <w:pPr>
              <w:jc w:val="center"/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720" w:type="dxa"/>
          </w:tcPr>
          <w:p w:rsidR="00426F74" w:rsidRPr="00162CBD" w:rsidRDefault="00426F74" w:rsidP="00162CBD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426F74" w:rsidRPr="00035621" w:rsidTr="00162CBD">
        <w:trPr>
          <w:jc w:val="center"/>
        </w:trPr>
        <w:tc>
          <w:tcPr>
            <w:tcW w:w="558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30" w:type="dxa"/>
          </w:tcPr>
          <w:p w:rsidR="00426F74" w:rsidRPr="00162CBD" w:rsidRDefault="00426F74" w:rsidP="00162CBD">
            <w:pPr>
              <w:jc w:val="center"/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720" w:type="dxa"/>
          </w:tcPr>
          <w:p w:rsidR="00426F74" w:rsidRPr="00162CBD" w:rsidRDefault="00426F74" w:rsidP="00162CBD">
            <w:pPr>
              <w:jc w:val="center"/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720" w:type="dxa"/>
          </w:tcPr>
          <w:p w:rsidR="00426F74" w:rsidRPr="00162CBD" w:rsidRDefault="00426F74" w:rsidP="00162CBD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426F74" w:rsidRPr="00035621" w:rsidTr="00162CBD">
        <w:trPr>
          <w:jc w:val="center"/>
        </w:trPr>
        <w:tc>
          <w:tcPr>
            <w:tcW w:w="558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30" w:type="dxa"/>
          </w:tcPr>
          <w:p w:rsidR="00426F74" w:rsidRPr="00162CBD" w:rsidRDefault="00426F74" w:rsidP="00162CBD">
            <w:pPr>
              <w:jc w:val="center"/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720" w:type="dxa"/>
          </w:tcPr>
          <w:p w:rsidR="00426F74" w:rsidRPr="00162CBD" w:rsidRDefault="00426F74" w:rsidP="00162CBD">
            <w:pPr>
              <w:jc w:val="center"/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720" w:type="dxa"/>
          </w:tcPr>
          <w:p w:rsidR="00426F74" w:rsidRPr="00162CBD" w:rsidRDefault="00426F74" w:rsidP="00162CBD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426F74" w:rsidRPr="00035621" w:rsidTr="00162CBD">
        <w:trPr>
          <w:jc w:val="center"/>
        </w:trPr>
        <w:tc>
          <w:tcPr>
            <w:tcW w:w="558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30" w:type="dxa"/>
          </w:tcPr>
          <w:p w:rsidR="00426F74" w:rsidRPr="00162CBD" w:rsidRDefault="00426F74" w:rsidP="00162CBD">
            <w:pPr>
              <w:jc w:val="center"/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20" w:type="dxa"/>
          </w:tcPr>
          <w:p w:rsidR="00426F74" w:rsidRPr="00162CBD" w:rsidRDefault="00426F74" w:rsidP="00162CBD">
            <w:pPr>
              <w:jc w:val="center"/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720" w:type="dxa"/>
          </w:tcPr>
          <w:p w:rsidR="00426F74" w:rsidRPr="00162CBD" w:rsidRDefault="00426F74" w:rsidP="00162CBD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426F74" w:rsidRPr="00035621" w:rsidTr="00162CBD">
        <w:trPr>
          <w:jc w:val="center"/>
        </w:trPr>
        <w:tc>
          <w:tcPr>
            <w:tcW w:w="558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30" w:type="dxa"/>
          </w:tcPr>
          <w:p w:rsidR="00426F74" w:rsidRPr="00162CBD" w:rsidRDefault="00426F74" w:rsidP="00162CBD">
            <w:pPr>
              <w:jc w:val="center"/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20" w:type="dxa"/>
          </w:tcPr>
          <w:p w:rsidR="00426F74" w:rsidRPr="00162CBD" w:rsidRDefault="00426F74" w:rsidP="00162CBD">
            <w:pPr>
              <w:jc w:val="center"/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720" w:type="dxa"/>
          </w:tcPr>
          <w:p w:rsidR="00426F74" w:rsidRPr="00162CBD" w:rsidRDefault="00426F74" w:rsidP="00162CBD">
            <w:pPr>
              <w:jc w:val="center"/>
              <w:rPr>
                <w:sz w:val="22"/>
                <w:szCs w:val="22"/>
              </w:rPr>
            </w:pPr>
          </w:p>
        </w:tc>
      </w:tr>
      <w:tr w:rsidR="00426F74" w:rsidRPr="00035621" w:rsidTr="00162CBD">
        <w:trPr>
          <w:jc w:val="center"/>
        </w:trPr>
        <w:tc>
          <w:tcPr>
            <w:tcW w:w="558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30" w:type="dxa"/>
          </w:tcPr>
          <w:p w:rsidR="00426F74" w:rsidRPr="00162CBD" w:rsidRDefault="00426F74" w:rsidP="00162CBD">
            <w:pPr>
              <w:jc w:val="center"/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20" w:type="dxa"/>
          </w:tcPr>
          <w:p w:rsidR="00426F74" w:rsidRPr="00162CBD" w:rsidRDefault="00426F74" w:rsidP="00162CBD">
            <w:pPr>
              <w:jc w:val="center"/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720" w:type="dxa"/>
          </w:tcPr>
          <w:p w:rsidR="00426F74" w:rsidRPr="00162CBD" w:rsidRDefault="00426F74" w:rsidP="00162CBD">
            <w:pPr>
              <w:jc w:val="center"/>
              <w:rPr>
                <w:sz w:val="22"/>
                <w:szCs w:val="22"/>
              </w:rPr>
            </w:pPr>
          </w:p>
        </w:tc>
      </w:tr>
      <w:tr w:rsidR="00426F74" w:rsidRPr="00035621" w:rsidTr="00162CBD">
        <w:trPr>
          <w:jc w:val="center"/>
        </w:trPr>
        <w:tc>
          <w:tcPr>
            <w:tcW w:w="558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30" w:type="dxa"/>
          </w:tcPr>
          <w:p w:rsidR="00426F74" w:rsidRPr="00162CBD" w:rsidRDefault="00426F74" w:rsidP="00162CBD">
            <w:pPr>
              <w:jc w:val="center"/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20" w:type="dxa"/>
          </w:tcPr>
          <w:p w:rsidR="00426F74" w:rsidRPr="00162CBD" w:rsidRDefault="00426F74" w:rsidP="00162CBD">
            <w:pPr>
              <w:jc w:val="center"/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720" w:type="dxa"/>
          </w:tcPr>
          <w:p w:rsidR="00426F74" w:rsidRPr="00162CBD" w:rsidRDefault="00426F74" w:rsidP="00162CBD">
            <w:pPr>
              <w:jc w:val="center"/>
              <w:rPr>
                <w:sz w:val="22"/>
                <w:szCs w:val="22"/>
              </w:rPr>
            </w:pPr>
          </w:p>
        </w:tc>
      </w:tr>
      <w:tr w:rsidR="00426F74" w:rsidRPr="00035621" w:rsidTr="00162CBD">
        <w:trPr>
          <w:jc w:val="center"/>
        </w:trPr>
        <w:tc>
          <w:tcPr>
            <w:tcW w:w="558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30" w:type="dxa"/>
          </w:tcPr>
          <w:p w:rsidR="00426F74" w:rsidRPr="00162CBD" w:rsidRDefault="00426F74" w:rsidP="00162CBD">
            <w:pPr>
              <w:jc w:val="center"/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20" w:type="dxa"/>
          </w:tcPr>
          <w:p w:rsidR="00426F74" w:rsidRPr="00162CBD" w:rsidRDefault="00426F74" w:rsidP="00162CBD">
            <w:pPr>
              <w:jc w:val="center"/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720" w:type="dxa"/>
          </w:tcPr>
          <w:p w:rsidR="00426F74" w:rsidRPr="00162CBD" w:rsidRDefault="00426F74" w:rsidP="00162CBD">
            <w:pPr>
              <w:jc w:val="center"/>
              <w:rPr>
                <w:sz w:val="22"/>
                <w:szCs w:val="22"/>
              </w:rPr>
            </w:pPr>
          </w:p>
        </w:tc>
      </w:tr>
      <w:tr w:rsidR="00426F74" w:rsidRPr="00035621" w:rsidTr="00162CBD">
        <w:trPr>
          <w:jc w:val="center"/>
        </w:trPr>
        <w:tc>
          <w:tcPr>
            <w:tcW w:w="558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30" w:type="dxa"/>
          </w:tcPr>
          <w:p w:rsidR="00426F74" w:rsidRPr="00162CBD" w:rsidRDefault="00426F74" w:rsidP="00162CBD">
            <w:pPr>
              <w:jc w:val="center"/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20" w:type="dxa"/>
          </w:tcPr>
          <w:p w:rsidR="00426F74" w:rsidRPr="00162CBD" w:rsidRDefault="00426F74" w:rsidP="00162CBD">
            <w:pPr>
              <w:jc w:val="center"/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26F74" w:rsidRPr="00162CBD" w:rsidRDefault="00426F74" w:rsidP="00C016AD">
            <w:pPr>
              <w:rPr>
                <w:b/>
                <w:sz w:val="22"/>
                <w:szCs w:val="22"/>
              </w:rPr>
            </w:pPr>
            <w:r w:rsidRPr="00162CBD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720" w:type="dxa"/>
          </w:tcPr>
          <w:p w:rsidR="00426F74" w:rsidRPr="00162CBD" w:rsidRDefault="00426F74" w:rsidP="00162CBD">
            <w:pPr>
              <w:jc w:val="center"/>
              <w:rPr>
                <w:sz w:val="22"/>
                <w:szCs w:val="22"/>
              </w:rPr>
            </w:pPr>
          </w:p>
        </w:tc>
      </w:tr>
    </w:tbl>
    <w:p w:rsidR="00426F74" w:rsidRDefault="00426F74" w:rsidP="00742EF3">
      <w:pPr>
        <w:jc w:val="center"/>
        <w:rPr>
          <w:rFonts w:ascii="Arial" w:hAnsi="Arial" w:cs="Arial"/>
          <w:b/>
        </w:rPr>
      </w:pPr>
    </w:p>
    <w:p w:rsidR="00426F74" w:rsidRPr="006A0F6D" w:rsidRDefault="00426F74" w:rsidP="003C52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BULALIM: </w:t>
      </w:r>
      <w:hyperlink r:id="rId13" w:history="1">
        <w:r w:rsidRPr="00457C51">
          <w:rPr>
            <w:rStyle w:val="Hyperlink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p w:rsidR="00426F74" w:rsidRDefault="00426F74" w:rsidP="00064DE2">
      <w:pPr>
        <w:jc w:val="center"/>
        <w:rPr>
          <w:rFonts w:ascii="Arial" w:hAnsi="Arial" w:cs="Arial"/>
          <w:b/>
        </w:rPr>
      </w:pPr>
    </w:p>
    <w:p w:rsidR="00426F74" w:rsidRDefault="00426F74" w:rsidP="00D57BB3">
      <w:pPr>
        <w:rPr>
          <w:rFonts w:ascii="Arial" w:hAnsi="Arial" w:cs="Arial"/>
        </w:rPr>
      </w:pPr>
    </w:p>
    <w:p w:rsidR="00426F74" w:rsidRPr="00064DE2" w:rsidRDefault="00426F74" w:rsidP="00D57BB3">
      <w:pPr>
        <w:rPr>
          <w:rFonts w:ascii="Arial" w:hAnsi="Arial" w:cs="Arial"/>
          <w:b/>
        </w:rPr>
      </w:pPr>
      <w:r w:rsidRPr="00064DE2">
        <w:rPr>
          <w:rFonts w:ascii="Arial" w:hAnsi="Arial" w:cs="Arial"/>
          <w:b/>
        </w:rPr>
        <w:t>HAYVANCILIK – MADENCİLİK-TURİZM- SERACILIK- SANAYİ</w:t>
      </w:r>
    </w:p>
    <w:sectPr w:rsidR="00426F74" w:rsidRPr="00064DE2" w:rsidSect="00F125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2000B"/>
    <w:multiLevelType w:val="hybridMultilevel"/>
    <w:tmpl w:val="BDB084A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C83067"/>
    <w:multiLevelType w:val="hybridMultilevel"/>
    <w:tmpl w:val="5164DCC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DF06DA"/>
    <w:multiLevelType w:val="hybridMultilevel"/>
    <w:tmpl w:val="1D64F086"/>
    <w:lvl w:ilvl="0" w:tplc="041F0013">
      <w:start w:val="1"/>
      <w:numFmt w:val="upperRoman"/>
      <w:lvlText w:val="%1."/>
      <w:lvlJc w:val="right"/>
      <w:pPr>
        <w:ind w:left="1049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6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8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0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2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4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6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8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09" w:hanging="180"/>
      </w:pPr>
      <w:rPr>
        <w:rFonts w:cs="Times New Roman"/>
      </w:rPr>
    </w:lvl>
  </w:abstractNum>
  <w:abstractNum w:abstractNumId="3">
    <w:nsid w:val="4C732C6C"/>
    <w:multiLevelType w:val="hybridMultilevel"/>
    <w:tmpl w:val="CE62332E"/>
    <w:lvl w:ilvl="0" w:tplc="041F0013">
      <w:start w:val="1"/>
      <w:numFmt w:val="upperRoman"/>
      <w:lvlText w:val="%1."/>
      <w:lvlJc w:val="right"/>
      <w:pPr>
        <w:ind w:left="142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4E9E499F"/>
    <w:multiLevelType w:val="hybridMultilevel"/>
    <w:tmpl w:val="2AC8992C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06F7A24"/>
    <w:multiLevelType w:val="hybridMultilevel"/>
    <w:tmpl w:val="8A4CEC32"/>
    <w:lvl w:ilvl="0" w:tplc="041F0013">
      <w:start w:val="1"/>
      <w:numFmt w:val="upperRoman"/>
      <w:lvlText w:val="%1."/>
      <w:lvlJc w:val="right"/>
      <w:pPr>
        <w:ind w:left="986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46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3315"/>
    <w:rsid w:val="00035621"/>
    <w:rsid w:val="00064DE2"/>
    <w:rsid w:val="00083315"/>
    <w:rsid w:val="00162CBD"/>
    <w:rsid w:val="001C4BB1"/>
    <w:rsid w:val="002D2A99"/>
    <w:rsid w:val="002E0226"/>
    <w:rsid w:val="00306336"/>
    <w:rsid w:val="00396DF6"/>
    <w:rsid w:val="003C529C"/>
    <w:rsid w:val="00405B98"/>
    <w:rsid w:val="00426F74"/>
    <w:rsid w:val="00441CBA"/>
    <w:rsid w:val="00457C51"/>
    <w:rsid w:val="00464019"/>
    <w:rsid w:val="0046547B"/>
    <w:rsid w:val="00465AC1"/>
    <w:rsid w:val="004947A8"/>
    <w:rsid w:val="004D465D"/>
    <w:rsid w:val="00504EFB"/>
    <w:rsid w:val="005567A9"/>
    <w:rsid w:val="006006B1"/>
    <w:rsid w:val="006A0F6D"/>
    <w:rsid w:val="00742EF3"/>
    <w:rsid w:val="007B053E"/>
    <w:rsid w:val="007C3639"/>
    <w:rsid w:val="008163FB"/>
    <w:rsid w:val="008248E5"/>
    <w:rsid w:val="008647C6"/>
    <w:rsid w:val="00897EBC"/>
    <w:rsid w:val="009C7F20"/>
    <w:rsid w:val="009E0FAD"/>
    <w:rsid w:val="00B07271"/>
    <w:rsid w:val="00B86D1D"/>
    <w:rsid w:val="00C016AD"/>
    <w:rsid w:val="00C55637"/>
    <w:rsid w:val="00C63B1D"/>
    <w:rsid w:val="00C75FD8"/>
    <w:rsid w:val="00CA3C82"/>
    <w:rsid w:val="00D1230E"/>
    <w:rsid w:val="00D57BB3"/>
    <w:rsid w:val="00D90276"/>
    <w:rsid w:val="00D96417"/>
    <w:rsid w:val="00F10BA1"/>
    <w:rsid w:val="00F12548"/>
    <w:rsid w:val="00F33853"/>
    <w:rsid w:val="00F35DE1"/>
    <w:rsid w:val="00F3669A"/>
    <w:rsid w:val="00F91300"/>
    <w:rsid w:val="00F9144A"/>
    <w:rsid w:val="00FA4CBA"/>
    <w:rsid w:val="00FC2C9F"/>
    <w:rsid w:val="00FC5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01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640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4019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4D465D"/>
    <w:pPr>
      <w:ind w:left="720"/>
      <w:contextualSpacing/>
    </w:pPr>
  </w:style>
  <w:style w:type="table" w:styleId="TableGrid">
    <w:name w:val="Table Grid"/>
    <w:basedOn w:val="TableNormal"/>
    <w:uiPriority w:val="99"/>
    <w:rsid w:val="00FC505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C529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198</TotalTime>
  <Pages>7</Pages>
  <Words>776</Words>
  <Characters>4428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HP</dc:creator>
  <cp:keywords>www.sorubak.com</cp:keywords>
  <dc:description/>
  <cp:lastModifiedBy>edanur</cp:lastModifiedBy>
  <cp:revision>29</cp:revision>
  <dcterms:created xsi:type="dcterms:W3CDTF">2014-12-15T20:51:00Z</dcterms:created>
  <dcterms:modified xsi:type="dcterms:W3CDTF">2015-01-15T16:43:00Z</dcterms:modified>
</cp:coreProperties>
</file>