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0502B7" w:rsidRPr="00FF470E">
        <w:trPr>
          <w:trHeight w:val="212"/>
          <w:jc w:val="center"/>
        </w:trPr>
        <w:tc>
          <w:tcPr>
            <w:tcW w:w="1401" w:type="pct"/>
          </w:tcPr>
          <w:p w:rsidR="000502B7" w:rsidRPr="00FF470E" w:rsidRDefault="000502B7" w:rsidP="0022701A">
            <w:pPr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>ADI :</w:t>
            </w:r>
          </w:p>
        </w:tc>
        <w:tc>
          <w:tcPr>
            <w:tcW w:w="2620" w:type="pct"/>
            <w:tcBorders>
              <w:bottom w:val="nil"/>
            </w:tcBorders>
          </w:tcPr>
          <w:p w:rsidR="000502B7" w:rsidRPr="00FF470E" w:rsidRDefault="000502B7" w:rsidP="00390B1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2013-2014 </w:t>
            </w:r>
            <w:bookmarkStart w:id="0" w:name="_GoBack"/>
            <w:bookmarkEnd w:id="0"/>
            <w:r w:rsidRPr="00FF470E">
              <w:rPr>
                <w:rFonts w:ascii="Comic Sans MS" w:hAnsi="Comic Sans MS"/>
                <w:sz w:val="22"/>
                <w:szCs w:val="22"/>
              </w:rPr>
              <w:t>EĞİTİM-ÖĞRETİM YILI NARKÖY ORTAOKULU</w:t>
            </w:r>
          </w:p>
        </w:tc>
        <w:tc>
          <w:tcPr>
            <w:tcW w:w="979" w:type="pct"/>
            <w:vMerge w:val="restart"/>
          </w:tcPr>
          <w:p w:rsidR="000502B7" w:rsidRPr="00FF470E" w:rsidRDefault="000502B7" w:rsidP="00D44E6E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alt="car020" style="position:absolute;margin-left:1.25pt;margin-top:-9.75pt;width:70.5pt;height:57.75pt;z-index:251658240;visibility:visible;mso-position-horizontal-relative:text;mso-position-vertical-relative:text">
                  <v:imagedata r:id="rId7" o:title=""/>
                  <w10:wrap type="square" side="left"/>
                </v:shape>
              </w:pict>
            </w:r>
            <w:r w:rsidRPr="00FF470E">
              <w:rPr>
                <w:rFonts w:ascii="Comic Sans MS" w:hAnsi="Comic Sans MS"/>
                <w:b/>
                <w:sz w:val="22"/>
                <w:szCs w:val="22"/>
              </w:rPr>
              <w:t>Aldığı not:</w:t>
            </w:r>
          </w:p>
        </w:tc>
      </w:tr>
      <w:tr w:rsidR="000502B7" w:rsidRPr="00FF470E">
        <w:trPr>
          <w:trHeight w:val="212"/>
          <w:jc w:val="center"/>
        </w:trPr>
        <w:tc>
          <w:tcPr>
            <w:tcW w:w="1401" w:type="pct"/>
          </w:tcPr>
          <w:p w:rsidR="000502B7" w:rsidRPr="00FF470E" w:rsidRDefault="000502B7" w:rsidP="0022701A">
            <w:pPr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0502B7" w:rsidRPr="00FF470E" w:rsidRDefault="000502B7" w:rsidP="00390B1D">
            <w:pPr>
              <w:jc w:val="center"/>
              <w:rPr>
                <w:rFonts w:ascii="Comic Sans MS" w:hAnsi="Comic Sans MS"/>
                <w:b/>
              </w:rPr>
            </w:pPr>
            <w:r w:rsidRPr="00FF470E">
              <w:rPr>
                <w:rFonts w:ascii="Comic Sans MS" w:hAnsi="Comic Sans MS"/>
                <w:b/>
                <w:sz w:val="22"/>
                <w:szCs w:val="22"/>
              </w:rPr>
              <w:t>5. SINIF SOSYAL BİLGİLER</w:t>
            </w:r>
          </w:p>
        </w:tc>
        <w:tc>
          <w:tcPr>
            <w:tcW w:w="979" w:type="pct"/>
            <w:vMerge/>
          </w:tcPr>
          <w:p w:rsidR="000502B7" w:rsidRPr="00FF470E" w:rsidRDefault="000502B7" w:rsidP="00390B1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0502B7" w:rsidRPr="00FF470E">
        <w:trPr>
          <w:trHeight w:val="250"/>
          <w:jc w:val="center"/>
        </w:trPr>
        <w:tc>
          <w:tcPr>
            <w:tcW w:w="1401" w:type="pct"/>
            <w:vAlign w:val="center"/>
          </w:tcPr>
          <w:p w:rsidR="000502B7" w:rsidRPr="00FF470E" w:rsidRDefault="000502B7" w:rsidP="00FD3088">
            <w:pPr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 xml:space="preserve">  NO: </w:t>
            </w:r>
          </w:p>
        </w:tc>
        <w:tc>
          <w:tcPr>
            <w:tcW w:w="2620" w:type="pct"/>
            <w:tcBorders>
              <w:top w:val="nil"/>
            </w:tcBorders>
          </w:tcPr>
          <w:p w:rsidR="000502B7" w:rsidRPr="00FF470E" w:rsidRDefault="000502B7" w:rsidP="00FA6588">
            <w:pPr>
              <w:ind w:left="360"/>
              <w:jc w:val="center"/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>2.DÖNEM 2. YAZILI</w:t>
            </w:r>
          </w:p>
        </w:tc>
        <w:tc>
          <w:tcPr>
            <w:tcW w:w="979" w:type="pct"/>
            <w:vMerge/>
          </w:tcPr>
          <w:p w:rsidR="000502B7" w:rsidRPr="00FF470E" w:rsidRDefault="000502B7" w:rsidP="00390B1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0502B7" w:rsidRPr="00FF470E" w:rsidRDefault="000502B7" w:rsidP="00BC50B8">
      <w:pPr>
        <w:jc w:val="center"/>
        <w:rPr>
          <w:rFonts w:ascii="Comic Sans MS" w:hAnsi="Comic Sans MS"/>
          <w:sz w:val="22"/>
          <w:szCs w:val="22"/>
        </w:rPr>
        <w:sectPr w:rsidR="000502B7" w:rsidRPr="00FF470E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0502B7" w:rsidRPr="00FF470E" w:rsidRDefault="000502B7" w:rsidP="00FF470E">
      <w:pPr>
        <w:autoSpaceDE w:val="0"/>
        <w:autoSpaceDN w:val="0"/>
        <w:adjustRightInd w:val="0"/>
        <w:rPr>
          <w:rFonts w:ascii="Comic Sans MS" w:hAnsi="Comic Sans MS" w:cs="Arial,Bold"/>
          <w:bCs/>
          <w:sz w:val="22"/>
          <w:szCs w:val="22"/>
        </w:rPr>
      </w:pPr>
    </w:p>
    <w:p w:rsidR="000502B7" w:rsidRPr="00FF470E" w:rsidRDefault="000502B7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Arial,Bold"/>
          <w:bCs/>
          <w:sz w:val="22"/>
          <w:szCs w:val="22"/>
        </w:rPr>
        <w:t>1.</w:t>
      </w:r>
      <w:r w:rsidRPr="00FF470E">
        <w:rPr>
          <w:rFonts w:ascii="Comic Sans MS" w:hAnsi="Comic Sans MS" w:cs="Calibri"/>
          <w:sz w:val="22"/>
          <w:szCs w:val="22"/>
        </w:rPr>
        <w:t xml:space="preserve"> Bilim insanları, bize evreni anlamak için yol gösterirler. </w:t>
      </w:r>
      <w:r w:rsidRPr="00FF470E">
        <w:rPr>
          <w:rFonts w:ascii="Comic Sans MS" w:hAnsi="Comic Sans MS" w:cs="Calibri"/>
          <w:b/>
          <w:sz w:val="22"/>
          <w:szCs w:val="22"/>
        </w:rPr>
        <w:t>Aşağıdakilerden hangisi bilim insanının ortak özellikleri arasında gösterilemez?</w:t>
      </w:r>
      <w:r>
        <w:rPr>
          <w:rFonts w:ascii="Comic Sans MS" w:hAnsi="Comic Sans MS" w:cs="Calibri"/>
          <w:b/>
          <w:sz w:val="22"/>
          <w:szCs w:val="22"/>
        </w:rPr>
        <w:t xml:space="preserve"> (5 puan)</w:t>
      </w:r>
    </w:p>
    <w:p w:rsidR="000502B7" w:rsidRPr="00FF470E" w:rsidRDefault="000502B7" w:rsidP="00FA6588">
      <w:pPr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 xml:space="preserve">  A) Olan biteni olduğu gibi kabul  etmezler.</w:t>
      </w:r>
    </w:p>
    <w:p w:rsidR="000502B7" w:rsidRPr="00FF470E" w:rsidRDefault="000502B7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 xml:space="preserve">  B) Meraklı ve sorgulayıcıdırlar.</w:t>
      </w:r>
    </w:p>
    <w:p w:rsidR="000502B7" w:rsidRPr="00FF470E" w:rsidRDefault="000502B7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 xml:space="preserve">  C) Aceleci ve sabırsızdırlar.</w:t>
      </w:r>
    </w:p>
    <w:p w:rsidR="000502B7" w:rsidRPr="00FF470E" w:rsidRDefault="000502B7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 xml:space="preserve">  D) Önyargısız ve tarafsızdırlar.</w:t>
      </w:r>
    </w:p>
    <w:p w:rsidR="000502B7" w:rsidRPr="00FF470E" w:rsidRDefault="000502B7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</w:p>
    <w:p w:rsidR="000502B7" w:rsidRPr="00FF470E" w:rsidRDefault="000502B7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b/>
          <w:color w:val="000000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>2.</w:t>
      </w:r>
      <w:r w:rsidRPr="00FF470E">
        <w:rPr>
          <w:rFonts w:ascii="Comic Sans MS" w:hAnsi="Comic Sans MS"/>
          <w:b/>
          <w:color w:val="000000"/>
          <w:sz w:val="22"/>
          <w:szCs w:val="22"/>
        </w:rPr>
        <w:t xml:space="preserve"> Aşağıdaki eşleştirmelerden hangisi </w:t>
      </w:r>
      <w:r w:rsidRPr="00FF470E">
        <w:rPr>
          <w:rFonts w:ascii="Comic Sans MS" w:hAnsi="Comic Sans MS"/>
          <w:b/>
          <w:color w:val="000000"/>
          <w:sz w:val="22"/>
          <w:szCs w:val="22"/>
          <w:u w:val="single"/>
        </w:rPr>
        <w:t>yanlıştır?</w:t>
      </w:r>
      <w:r w:rsidRPr="004E5C0C">
        <w:rPr>
          <w:rFonts w:ascii="Comic Sans MS" w:hAnsi="Comic Sans MS" w:cs="Calibri"/>
          <w:b/>
          <w:sz w:val="22"/>
          <w:szCs w:val="22"/>
        </w:rPr>
        <w:t xml:space="preserve"> </w:t>
      </w:r>
      <w:r>
        <w:rPr>
          <w:rFonts w:ascii="Comic Sans MS" w:hAnsi="Comic Sans MS" w:cs="Calibri"/>
          <w:b/>
          <w:sz w:val="22"/>
          <w:szCs w:val="22"/>
        </w:rPr>
        <w:t>(5 puan)</w:t>
      </w:r>
    </w:p>
    <w:p w:rsidR="000502B7" w:rsidRPr="00FF470E" w:rsidRDefault="000502B7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  <w:r w:rsidRPr="00FF470E">
        <w:rPr>
          <w:rFonts w:ascii="Comic Sans MS" w:hAnsi="Comic Sans MS"/>
          <w:b/>
          <w:color w:val="000000"/>
          <w:sz w:val="22"/>
          <w:szCs w:val="22"/>
        </w:rPr>
        <w:t xml:space="preserve">A) </w:t>
      </w:r>
      <w:r w:rsidRPr="00FF470E">
        <w:rPr>
          <w:rFonts w:ascii="Comic Sans MS" w:hAnsi="Comic Sans MS"/>
          <w:color w:val="000000"/>
          <w:sz w:val="22"/>
          <w:szCs w:val="22"/>
        </w:rPr>
        <w:t xml:space="preserve">telefon – Bell </w:t>
      </w:r>
      <w:r w:rsidRPr="00FF470E">
        <w:rPr>
          <w:rFonts w:ascii="Comic Sans MS" w:hAnsi="Comic Sans MS"/>
          <w:b/>
          <w:color w:val="000000"/>
          <w:sz w:val="22"/>
          <w:szCs w:val="22"/>
        </w:rPr>
        <w:tab/>
        <w:t>B)</w:t>
      </w:r>
      <w:r w:rsidRPr="00FF470E">
        <w:rPr>
          <w:rFonts w:ascii="Comic Sans MS" w:hAnsi="Comic Sans MS"/>
          <w:color w:val="000000"/>
          <w:sz w:val="22"/>
          <w:szCs w:val="22"/>
        </w:rPr>
        <w:t xml:space="preserve"> Pastör – kuduz aşısı</w:t>
      </w:r>
    </w:p>
    <w:p w:rsidR="000502B7" w:rsidRPr="00FF470E" w:rsidRDefault="000502B7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  <w:r w:rsidRPr="00FF470E">
        <w:rPr>
          <w:rFonts w:ascii="Comic Sans MS" w:hAnsi="Comic Sans MS"/>
          <w:b/>
          <w:color w:val="000000"/>
          <w:sz w:val="22"/>
          <w:szCs w:val="22"/>
        </w:rPr>
        <w:t xml:space="preserve">C) </w:t>
      </w:r>
      <w:r w:rsidRPr="00FF470E">
        <w:rPr>
          <w:rFonts w:ascii="Comic Sans MS" w:hAnsi="Comic Sans MS"/>
          <w:color w:val="000000"/>
          <w:sz w:val="22"/>
          <w:szCs w:val="22"/>
        </w:rPr>
        <w:t>Edison - ampul</w:t>
      </w:r>
      <w:r w:rsidRPr="00FF470E">
        <w:rPr>
          <w:rFonts w:ascii="Comic Sans MS" w:hAnsi="Comic Sans MS"/>
          <w:b/>
          <w:color w:val="000000"/>
          <w:sz w:val="22"/>
          <w:szCs w:val="22"/>
        </w:rPr>
        <w:tab/>
        <w:t xml:space="preserve">D) </w:t>
      </w:r>
      <w:r w:rsidRPr="00FF470E">
        <w:rPr>
          <w:rFonts w:ascii="Comic Sans MS" w:hAnsi="Comic Sans MS"/>
          <w:color w:val="000000"/>
          <w:sz w:val="22"/>
          <w:szCs w:val="22"/>
        </w:rPr>
        <w:t xml:space="preserve">Marconi – pil </w:t>
      </w:r>
    </w:p>
    <w:p w:rsidR="000502B7" w:rsidRPr="00FF470E" w:rsidRDefault="000502B7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</w:p>
    <w:p w:rsidR="000502B7" w:rsidRPr="00FF470E" w:rsidRDefault="000502B7" w:rsidP="00FA6588">
      <w:pPr>
        <w:tabs>
          <w:tab w:val="left" w:pos="0"/>
          <w:tab w:val="left" w:pos="142"/>
          <w:tab w:val="left" w:pos="567"/>
        </w:tabs>
        <w:ind w:left="-142"/>
        <w:rPr>
          <w:rFonts w:ascii="Comic Sans MS" w:hAnsi="Comic Sans MS" w:cs="Calibri"/>
          <w:b/>
          <w:color w:val="000000"/>
          <w:sz w:val="22"/>
          <w:szCs w:val="22"/>
        </w:rPr>
      </w:pPr>
      <w:r w:rsidRPr="00FF470E">
        <w:rPr>
          <w:rFonts w:ascii="Comic Sans MS" w:hAnsi="Comic Sans MS"/>
          <w:color w:val="000000"/>
          <w:sz w:val="22"/>
          <w:szCs w:val="22"/>
        </w:rPr>
        <w:t>3.</w:t>
      </w:r>
      <w:r w:rsidRPr="00FF470E">
        <w:rPr>
          <w:rFonts w:ascii="Comic Sans MS" w:hAnsi="Comic Sans MS" w:cs="Calibri"/>
          <w:b/>
          <w:color w:val="000000"/>
          <w:sz w:val="22"/>
          <w:szCs w:val="22"/>
        </w:rPr>
        <w:t xml:space="preserve"> Sivil toplum örgütlerinin </w:t>
      </w:r>
      <w:r w:rsidRPr="00FF470E">
        <w:rPr>
          <w:rFonts w:ascii="Comic Sans MS" w:hAnsi="Comic Sans MS" w:cs="Calibri"/>
          <w:b/>
          <w:color w:val="000000"/>
          <w:sz w:val="22"/>
          <w:szCs w:val="22"/>
          <w:u w:val="single"/>
        </w:rPr>
        <w:t>olmadığı</w:t>
      </w:r>
      <w:r w:rsidRPr="00FF470E">
        <w:rPr>
          <w:rFonts w:ascii="Comic Sans MS" w:hAnsi="Comic Sans MS" w:cs="Calibri"/>
          <w:b/>
          <w:color w:val="000000"/>
          <w:sz w:val="22"/>
          <w:szCs w:val="22"/>
        </w:rPr>
        <w:t xml:space="preserve"> bir toplumda aşağıdakilerden hangisi görülür?</w:t>
      </w:r>
      <w:r w:rsidRPr="004E5C0C">
        <w:rPr>
          <w:rFonts w:ascii="Comic Sans MS" w:hAnsi="Comic Sans MS" w:cs="Calibri"/>
          <w:b/>
          <w:sz w:val="22"/>
          <w:szCs w:val="22"/>
        </w:rPr>
        <w:t xml:space="preserve"> </w:t>
      </w:r>
      <w:r>
        <w:rPr>
          <w:rFonts w:ascii="Comic Sans MS" w:hAnsi="Comic Sans MS" w:cs="Calibri"/>
          <w:b/>
          <w:sz w:val="22"/>
          <w:szCs w:val="22"/>
        </w:rPr>
        <w:t>(5 puan)</w:t>
      </w:r>
    </w:p>
    <w:p w:rsidR="000502B7" w:rsidRPr="00FF470E" w:rsidRDefault="000502B7" w:rsidP="00FA6588">
      <w:pPr>
        <w:tabs>
          <w:tab w:val="left" w:pos="0"/>
          <w:tab w:val="left" w:pos="142"/>
          <w:tab w:val="left" w:pos="567"/>
        </w:tabs>
        <w:ind w:left="-142"/>
        <w:rPr>
          <w:rFonts w:ascii="Comic Sans MS" w:hAnsi="Comic Sans MS" w:cs="Calibri"/>
          <w:b/>
          <w:color w:val="000000"/>
          <w:sz w:val="22"/>
          <w:szCs w:val="22"/>
        </w:rPr>
      </w:pPr>
      <w:r w:rsidRPr="00FF470E">
        <w:rPr>
          <w:rFonts w:ascii="Comic Sans MS" w:hAnsi="Comic Sans MS" w:cs="Calibri"/>
          <w:color w:val="000000"/>
          <w:sz w:val="22"/>
          <w:szCs w:val="22"/>
        </w:rPr>
        <w:t>A) Toplumda sosyal yardımlaşma ve dayanışma sağlanır.</w:t>
      </w:r>
      <w:r w:rsidRPr="00FF470E">
        <w:rPr>
          <w:rFonts w:ascii="Comic Sans MS" w:hAnsi="Comic Sans MS" w:cs="Calibri"/>
          <w:color w:val="000000"/>
          <w:sz w:val="22"/>
          <w:szCs w:val="22"/>
        </w:rPr>
        <w:tab/>
      </w:r>
      <w:r w:rsidRPr="00FF470E">
        <w:rPr>
          <w:rFonts w:ascii="Comic Sans MS" w:hAnsi="Comic Sans MS" w:cs="Calibri"/>
          <w:color w:val="000000"/>
          <w:sz w:val="22"/>
          <w:szCs w:val="22"/>
        </w:rPr>
        <w:tab/>
      </w:r>
    </w:p>
    <w:p w:rsidR="000502B7" w:rsidRPr="00FF470E" w:rsidRDefault="000502B7" w:rsidP="00FA6588">
      <w:pPr>
        <w:tabs>
          <w:tab w:val="left" w:pos="0"/>
          <w:tab w:val="left" w:pos="142"/>
          <w:tab w:val="left" w:pos="567"/>
        </w:tabs>
        <w:ind w:left="-142"/>
        <w:rPr>
          <w:rFonts w:ascii="Comic Sans MS" w:hAnsi="Comic Sans MS" w:cs="Calibri"/>
          <w:b/>
          <w:color w:val="000000"/>
          <w:sz w:val="22"/>
          <w:szCs w:val="22"/>
        </w:rPr>
      </w:pPr>
      <w:r w:rsidRPr="00FF470E">
        <w:rPr>
          <w:rFonts w:ascii="Comic Sans MS" w:hAnsi="Comic Sans MS" w:cs="Calibri"/>
          <w:color w:val="000000"/>
          <w:sz w:val="22"/>
          <w:szCs w:val="22"/>
        </w:rPr>
        <w:t>B) Sorunlar çözüme ulaştırılamaz.</w:t>
      </w:r>
    </w:p>
    <w:p w:rsidR="000502B7" w:rsidRPr="00FF470E" w:rsidRDefault="000502B7" w:rsidP="00FA6588">
      <w:pPr>
        <w:tabs>
          <w:tab w:val="left" w:pos="0"/>
          <w:tab w:val="left" w:pos="142"/>
          <w:tab w:val="left" w:pos="567"/>
        </w:tabs>
        <w:ind w:left="-142"/>
        <w:rPr>
          <w:rFonts w:ascii="Comic Sans MS" w:hAnsi="Comic Sans MS" w:cs="Calibri"/>
          <w:b/>
          <w:color w:val="000000"/>
          <w:sz w:val="22"/>
          <w:szCs w:val="22"/>
        </w:rPr>
      </w:pPr>
      <w:r w:rsidRPr="00FF470E">
        <w:rPr>
          <w:rFonts w:ascii="Comic Sans MS" w:hAnsi="Comic Sans MS" w:cs="Calibri"/>
          <w:color w:val="000000"/>
          <w:sz w:val="22"/>
          <w:szCs w:val="22"/>
        </w:rPr>
        <w:t>C) Eğitim, sağlık gibi bir çok alanda insanlığa hizmet verilir.</w:t>
      </w:r>
      <w:r w:rsidRPr="00FF470E">
        <w:rPr>
          <w:rFonts w:ascii="Comic Sans MS" w:hAnsi="Comic Sans MS" w:cs="Calibri"/>
          <w:color w:val="000000"/>
          <w:sz w:val="22"/>
          <w:szCs w:val="22"/>
        </w:rPr>
        <w:tab/>
      </w:r>
      <w:r w:rsidRPr="00FF470E">
        <w:rPr>
          <w:rFonts w:ascii="Comic Sans MS" w:hAnsi="Comic Sans MS" w:cs="Calibri"/>
          <w:color w:val="000000"/>
          <w:sz w:val="22"/>
          <w:szCs w:val="22"/>
        </w:rPr>
        <w:tab/>
      </w:r>
    </w:p>
    <w:p w:rsidR="000502B7" w:rsidRPr="00FF470E" w:rsidRDefault="000502B7" w:rsidP="00FA6588">
      <w:pPr>
        <w:tabs>
          <w:tab w:val="left" w:pos="0"/>
          <w:tab w:val="left" w:pos="142"/>
          <w:tab w:val="left" w:pos="567"/>
        </w:tabs>
        <w:ind w:left="-113"/>
        <w:rPr>
          <w:rFonts w:ascii="Comic Sans MS" w:hAnsi="Comic Sans MS" w:cs="Calibri"/>
          <w:color w:val="000000"/>
          <w:sz w:val="22"/>
          <w:szCs w:val="22"/>
        </w:rPr>
      </w:pPr>
      <w:r w:rsidRPr="00FF470E">
        <w:rPr>
          <w:rFonts w:ascii="Comic Sans MS" w:hAnsi="Comic Sans MS" w:cs="Calibri"/>
          <w:color w:val="000000"/>
          <w:sz w:val="22"/>
          <w:szCs w:val="22"/>
        </w:rPr>
        <w:t>D) Sorumluluk sahibi insanlar yetişir.</w:t>
      </w:r>
    </w:p>
    <w:p w:rsidR="000502B7" w:rsidRPr="00FF470E" w:rsidRDefault="000502B7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</w:p>
    <w:p w:rsidR="000502B7" w:rsidRPr="00FF470E" w:rsidRDefault="000502B7" w:rsidP="00FA6588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color w:val="000000"/>
          <w:sz w:val="22"/>
          <w:szCs w:val="22"/>
        </w:rPr>
        <w:t>4.</w:t>
      </w:r>
      <w:r w:rsidRPr="00FF470E">
        <w:rPr>
          <w:rFonts w:ascii="Comic Sans MS" w:hAnsi="Comic Sans MS"/>
          <w:sz w:val="22"/>
          <w:szCs w:val="22"/>
        </w:rPr>
        <w:t xml:space="preserve"> Resmi kurumlar ile sivil toplum örgütleri arasındaki</w:t>
      </w:r>
      <w:r w:rsidRPr="00FF470E">
        <w:rPr>
          <w:rFonts w:ascii="Comic Sans MS" w:hAnsi="Comic Sans MS"/>
          <w:b/>
          <w:sz w:val="22"/>
          <w:szCs w:val="22"/>
        </w:rPr>
        <w:t xml:space="preserve"> benzerlik </w:t>
      </w:r>
      <w:r w:rsidRPr="00FF470E">
        <w:rPr>
          <w:rFonts w:ascii="Comic Sans MS" w:hAnsi="Comic Sans MS"/>
          <w:sz w:val="22"/>
          <w:szCs w:val="22"/>
        </w:rPr>
        <w:t>hangi seçenekte</w:t>
      </w:r>
      <w:r w:rsidRPr="00FF470E">
        <w:rPr>
          <w:rFonts w:ascii="Comic Sans MS" w:hAnsi="Comic Sans MS"/>
          <w:b/>
          <w:sz w:val="22"/>
          <w:szCs w:val="22"/>
        </w:rPr>
        <w:t xml:space="preserve"> doğru verilmiştir?</w:t>
      </w:r>
      <w:r w:rsidRPr="004E5C0C">
        <w:rPr>
          <w:rFonts w:ascii="Comic Sans MS" w:hAnsi="Comic Sans MS" w:cs="Calibri"/>
          <w:b/>
          <w:sz w:val="22"/>
          <w:szCs w:val="22"/>
        </w:rPr>
        <w:t xml:space="preserve"> </w:t>
      </w:r>
      <w:r>
        <w:rPr>
          <w:rFonts w:ascii="Comic Sans MS" w:hAnsi="Comic Sans MS" w:cs="Calibri"/>
          <w:b/>
          <w:sz w:val="22"/>
          <w:szCs w:val="22"/>
        </w:rPr>
        <w:t>(5 puan)</w:t>
      </w:r>
    </w:p>
    <w:p w:rsidR="000502B7" w:rsidRPr="00FF470E" w:rsidRDefault="000502B7" w:rsidP="00FA6588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sz w:val="22"/>
          <w:szCs w:val="22"/>
        </w:rPr>
        <w:t xml:space="preserve"> </w:t>
      </w:r>
      <w:r w:rsidRPr="00FF470E">
        <w:rPr>
          <w:rFonts w:ascii="Comic Sans MS" w:hAnsi="Comic Sans MS"/>
          <w:b/>
          <w:sz w:val="22"/>
          <w:szCs w:val="22"/>
        </w:rPr>
        <w:t>A)</w:t>
      </w:r>
      <w:r w:rsidRPr="00FF470E">
        <w:rPr>
          <w:rFonts w:ascii="Comic Sans MS" w:hAnsi="Comic Sans MS"/>
          <w:sz w:val="22"/>
          <w:szCs w:val="22"/>
        </w:rPr>
        <w:t xml:space="preserve"> Topluma hizmet         </w:t>
      </w:r>
      <w:r w:rsidRPr="00FF470E">
        <w:rPr>
          <w:rFonts w:ascii="Comic Sans MS" w:hAnsi="Comic Sans MS"/>
          <w:b/>
          <w:sz w:val="22"/>
          <w:szCs w:val="22"/>
        </w:rPr>
        <w:t>B)</w:t>
      </w:r>
      <w:r w:rsidRPr="00FF470E">
        <w:rPr>
          <w:rFonts w:ascii="Comic Sans MS" w:hAnsi="Comic Sans MS"/>
          <w:sz w:val="22"/>
          <w:szCs w:val="22"/>
        </w:rPr>
        <w:t xml:space="preserve"> Gönüllülük     ,</w:t>
      </w:r>
    </w:p>
    <w:p w:rsidR="000502B7" w:rsidRPr="00FF470E" w:rsidRDefault="000502B7" w:rsidP="00FA6588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sz w:val="22"/>
          <w:szCs w:val="22"/>
        </w:rPr>
        <w:t xml:space="preserve"> </w:t>
      </w:r>
      <w:r w:rsidRPr="00FF470E">
        <w:rPr>
          <w:rFonts w:ascii="Comic Sans MS" w:hAnsi="Comic Sans MS"/>
          <w:b/>
          <w:sz w:val="22"/>
          <w:szCs w:val="22"/>
        </w:rPr>
        <w:t>C)</w:t>
      </w:r>
      <w:r w:rsidRPr="00FF470E">
        <w:rPr>
          <w:rFonts w:ascii="Comic Sans MS" w:hAnsi="Comic Sans MS"/>
          <w:sz w:val="22"/>
          <w:szCs w:val="22"/>
        </w:rPr>
        <w:t xml:space="preserve"> Çalışma saatleri       </w:t>
      </w:r>
      <w:r w:rsidRPr="00FF470E">
        <w:rPr>
          <w:rFonts w:ascii="Comic Sans MS" w:hAnsi="Comic Sans MS"/>
          <w:b/>
          <w:sz w:val="22"/>
          <w:szCs w:val="22"/>
        </w:rPr>
        <w:t>D)</w:t>
      </w:r>
      <w:r w:rsidRPr="00FF470E">
        <w:rPr>
          <w:rFonts w:ascii="Comic Sans MS" w:hAnsi="Comic Sans MS"/>
          <w:sz w:val="22"/>
          <w:szCs w:val="22"/>
        </w:rPr>
        <w:t xml:space="preserve"> Hizmet karşılığında maaş</w:t>
      </w:r>
    </w:p>
    <w:p w:rsidR="000502B7" w:rsidRPr="00FF470E" w:rsidRDefault="000502B7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</w:p>
    <w:p w:rsidR="000502B7" w:rsidRPr="00FF470E" w:rsidRDefault="000502B7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  <w:r w:rsidRPr="00FF470E">
        <w:rPr>
          <w:rFonts w:ascii="Comic Sans MS" w:hAnsi="Comic Sans MS"/>
          <w:color w:val="000000"/>
          <w:sz w:val="22"/>
          <w:szCs w:val="22"/>
        </w:rPr>
        <w:t>5.</w:t>
      </w:r>
    </w:p>
    <w:p w:rsidR="000502B7" w:rsidRPr="00FF470E" w:rsidRDefault="000502B7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</w:p>
    <w:p w:rsidR="000502B7" w:rsidRPr="00FF470E" w:rsidRDefault="000502B7" w:rsidP="00FA6588">
      <w:pPr>
        <w:numPr>
          <w:ilvl w:val="1"/>
          <w:numId w:val="4"/>
        </w:numPr>
        <w:tabs>
          <w:tab w:val="clear" w:pos="720"/>
          <w:tab w:val="num" w:pos="0"/>
          <w:tab w:val="num" w:pos="142"/>
          <w:tab w:val="left" w:pos="426"/>
        </w:tabs>
        <w:ind w:left="0" w:firstLine="0"/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/>
          <w:color w:val="000000"/>
          <w:sz w:val="22"/>
          <w:szCs w:val="22"/>
        </w:rPr>
        <w:t>.</w:t>
      </w:r>
      <w:r w:rsidRPr="00FF470E">
        <w:rPr>
          <w:rFonts w:ascii="Comic Sans MS" w:hAnsi="Comic Sans MS" w:cs="Calibri"/>
          <w:sz w:val="22"/>
          <w:szCs w:val="22"/>
        </w:rPr>
        <w:t xml:space="preserve"> Buluşlar ve teknolojik gelişmeler birbirinden bağımsız olarak gerçekleşir.</w:t>
      </w:r>
    </w:p>
    <w:p w:rsidR="000502B7" w:rsidRPr="00FF470E" w:rsidRDefault="000502B7" w:rsidP="00FA6588">
      <w:pPr>
        <w:numPr>
          <w:ilvl w:val="1"/>
          <w:numId w:val="4"/>
        </w:numPr>
        <w:tabs>
          <w:tab w:val="clear" w:pos="720"/>
          <w:tab w:val="num" w:pos="0"/>
          <w:tab w:val="num" w:pos="142"/>
          <w:tab w:val="left" w:pos="284"/>
        </w:tabs>
        <w:ind w:left="142" w:hanging="142"/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>Buluşlar, insanların ihtiyaçlarının etkisiyle ortaya çıkar.</w:t>
      </w:r>
    </w:p>
    <w:p w:rsidR="000502B7" w:rsidRPr="00FF470E" w:rsidRDefault="000502B7" w:rsidP="00FA6588">
      <w:pPr>
        <w:numPr>
          <w:ilvl w:val="1"/>
          <w:numId w:val="4"/>
        </w:numPr>
        <w:tabs>
          <w:tab w:val="clear" w:pos="720"/>
          <w:tab w:val="num" w:pos="142"/>
        </w:tabs>
        <w:ind w:left="284" w:hanging="360"/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 xml:space="preserve"> Teknolojik gelişmeler, bilimsel çalışmaları yavaşlatır.</w:t>
      </w:r>
    </w:p>
    <w:p w:rsidR="000502B7" w:rsidRPr="00FF470E" w:rsidRDefault="000502B7" w:rsidP="00FA6588">
      <w:pPr>
        <w:numPr>
          <w:ilvl w:val="1"/>
          <w:numId w:val="4"/>
        </w:numPr>
        <w:tabs>
          <w:tab w:val="num" w:pos="540"/>
        </w:tabs>
        <w:ind w:hanging="578"/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>Her buluş, yeni bir buluşu ortaya çıkarır.</w:t>
      </w:r>
    </w:p>
    <w:p w:rsidR="000502B7" w:rsidRPr="00FF470E" w:rsidRDefault="000502B7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b/>
          <w:sz w:val="22"/>
          <w:szCs w:val="22"/>
        </w:rPr>
        <w:t>Yukarıdaki ifadelerden hangileri doğrudur?</w:t>
      </w:r>
      <w:r>
        <w:rPr>
          <w:rFonts w:ascii="Comic Sans MS" w:hAnsi="Comic Sans MS" w:cs="Calibri"/>
          <w:b/>
          <w:sz w:val="22"/>
          <w:szCs w:val="22"/>
        </w:rPr>
        <w:t xml:space="preserve"> (5 puan)</w:t>
      </w:r>
    </w:p>
    <w:p w:rsidR="000502B7" w:rsidRPr="00FF470E" w:rsidRDefault="000502B7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>A) I ve III</w:t>
      </w:r>
      <w:r w:rsidRPr="00FF470E">
        <w:rPr>
          <w:rFonts w:ascii="Comic Sans MS" w:hAnsi="Comic Sans MS" w:cs="Calibri"/>
          <w:sz w:val="22"/>
          <w:szCs w:val="22"/>
        </w:rPr>
        <w:tab/>
      </w:r>
      <w:r w:rsidRPr="00FF470E">
        <w:rPr>
          <w:rFonts w:ascii="Comic Sans MS" w:hAnsi="Comic Sans MS" w:cs="Calibri"/>
          <w:sz w:val="22"/>
          <w:szCs w:val="22"/>
        </w:rPr>
        <w:tab/>
      </w:r>
      <w:r w:rsidRPr="00FF470E">
        <w:rPr>
          <w:rFonts w:ascii="Comic Sans MS" w:hAnsi="Comic Sans MS" w:cs="Calibri"/>
          <w:sz w:val="22"/>
          <w:szCs w:val="22"/>
        </w:rPr>
        <w:tab/>
        <w:t>B) I ve IV             C) II ve IV</w:t>
      </w:r>
      <w:r w:rsidRPr="00FF470E">
        <w:rPr>
          <w:rFonts w:ascii="Comic Sans MS" w:hAnsi="Comic Sans MS" w:cs="Calibri"/>
          <w:sz w:val="22"/>
          <w:szCs w:val="22"/>
        </w:rPr>
        <w:tab/>
      </w:r>
      <w:r w:rsidRPr="00FF470E">
        <w:rPr>
          <w:rFonts w:ascii="Comic Sans MS" w:hAnsi="Comic Sans MS" w:cs="Calibri"/>
          <w:sz w:val="22"/>
          <w:szCs w:val="22"/>
        </w:rPr>
        <w:tab/>
      </w:r>
      <w:r w:rsidRPr="00FF470E">
        <w:rPr>
          <w:rFonts w:ascii="Comic Sans MS" w:hAnsi="Comic Sans MS" w:cs="Calibri"/>
          <w:sz w:val="22"/>
          <w:szCs w:val="22"/>
        </w:rPr>
        <w:tab/>
        <w:t>D) I, II ve IV</w:t>
      </w:r>
    </w:p>
    <w:p w:rsidR="000502B7" w:rsidRPr="00FF470E" w:rsidRDefault="000502B7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</w:p>
    <w:p w:rsidR="000502B7" w:rsidRPr="00FF470E" w:rsidRDefault="000502B7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</w:p>
    <w:p w:rsidR="000502B7" w:rsidRPr="00FF470E" w:rsidRDefault="000502B7" w:rsidP="00FF470E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0502B7" w:rsidRPr="00FF470E" w:rsidRDefault="000502B7" w:rsidP="001D3793">
      <w:pPr>
        <w:autoSpaceDE w:val="0"/>
        <w:autoSpaceDN w:val="0"/>
        <w:adjustRightInd w:val="0"/>
        <w:ind w:firstLine="170"/>
        <w:rPr>
          <w:rFonts w:ascii="Comic Sans MS" w:hAnsi="Comic Sans MS"/>
          <w:b/>
          <w:sz w:val="22"/>
          <w:szCs w:val="22"/>
        </w:rPr>
      </w:pPr>
    </w:p>
    <w:p w:rsidR="000502B7" w:rsidRPr="00FF470E" w:rsidRDefault="000502B7" w:rsidP="00FA6588">
      <w:pPr>
        <w:ind w:left="-180" w:right="-73"/>
        <w:rPr>
          <w:rFonts w:ascii="Comic Sans MS" w:hAnsi="Comic Sans MS" w:cs="Verdana"/>
          <w:b/>
          <w:bCs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>6.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Portakal ve mandalina suyu üreten bir meyve suyu fabrikası kurmak isteyen bir girişimci, meyve suyu fabrikasını hangi bölgemizde kurarsa ham madde temin etmekte </w:t>
      </w:r>
      <w:r w:rsidRPr="00FF470E">
        <w:rPr>
          <w:rFonts w:ascii="Comic Sans MS" w:hAnsi="Comic Sans MS" w:cs="Verdana"/>
          <w:sz w:val="22"/>
          <w:szCs w:val="22"/>
          <w:u w:val="single"/>
        </w:rPr>
        <w:t>zorlanmaz</w:t>
      </w:r>
      <w:r w:rsidRPr="00FF470E">
        <w:rPr>
          <w:rFonts w:ascii="Comic Sans MS" w:hAnsi="Comic Sans MS" w:cs="Verdana"/>
          <w:b/>
          <w:bCs/>
          <w:sz w:val="22"/>
          <w:szCs w:val="22"/>
        </w:rPr>
        <w:t>?</w:t>
      </w:r>
      <w:r>
        <w:rPr>
          <w:rFonts w:ascii="Comic Sans MS" w:hAnsi="Comic Sans MS" w:cs="Verdana"/>
          <w:b/>
          <w:bCs/>
          <w:sz w:val="22"/>
          <w:szCs w:val="22"/>
        </w:rPr>
        <w:t xml:space="preserve"> </w:t>
      </w:r>
      <w:r>
        <w:rPr>
          <w:rFonts w:ascii="Comic Sans MS" w:hAnsi="Comic Sans MS" w:cs="Calibri"/>
          <w:b/>
          <w:sz w:val="22"/>
          <w:szCs w:val="22"/>
        </w:rPr>
        <w:t>(5 puan)</w:t>
      </w:r>
    </w:p>
    <w:p w:rsidR="000502B7" w:rsidRPr="00FF470E" w:rsidRDefault="000502B7" w:rsidP="00FA6588">
      <w:pPr>
        <w:ind w:left="-180" w:right="-73"/>
        <w:rPr>
          <w:rFonts w:ascii="Comic Sans MS" w:hAnsi="Comic Sans MS" w:cs="Verdana"/>
          <w:spacing w:val="-10"/>
          <w:sz w:val="22"/>
          <w:szCs w:val="22"/>
        </w:rPr>
      </w:pPr>
      <w:r w:rsidRPr="00FF470E">
        <w:rPr>
          <w:rFonts w:ascii="Comic Sans MS" w:hAnsi="Comic Sans MS" w:cs="Verdana"/>
          <w:spacing w:val="-10"/>
          <w:sz w:val="22"/>
          <w:szCs w:val="22"/>
        </w:rPr>
        <w:t xml:space="preserve">A) Doğu Anadolu Bölgesi     B) Karadeniz Bölgesi      </w:t>
      </w:r>
    </w:p>
    <w:p w:rsidR="000502B7" w:rsidRPr="00FF470E" w:rsidRDefault="000502B7" w:rsidP="00FA6588">
      <w:pPr>
        <w:ind w:left="-180" w:right="-73"/>
        <w:rPr>
          <w:rFonts w:ascii="Comic Sans MS" w:hAnsi="Comic Sans MS" w:cs="Verdana"/>
          <w:spacing w:val="-10"/>
          <w:sz w:val="22"/>
          <w:szCs w:val="22"/>
        </w:rPr>
      </w:pPr>
      <w:r w:rsidRPr="00FF470E">
        <w:rPr>
          <w:rFonts w:ascii="Comic Sans MS" w:hAnsi="Comic Sans MS" w:cs="Verdana"/>
          <w:spacing w:val="-10"/>
          <w:sz w:val="22"/>
          <w:szCs w:val="22"/>
        </w:rPr>
        <w:t>C) Akdeniz Bölgesi        D) Güneydoğu Anadolu Bölgesi</w:t>
      </w:r>
    </w:p>
    <w:p w:rsidR="000502B7" w:rsidRPr="00FF470E" w:rsidRDefault="000502B7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0502B7" w:rsidRPr="00FF470E" w:rsidRDefault="000502B7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0502B7" w:rsidRPr="00FF470E" w:rsidRDefault="000502B7" w:rsidP="00FA6588">
      <w:pPr>
        <w:ind w:left="-142" w:right="-73"/>
        <w:rPr>
          <w:rFonts w:ascii="Comic Sans MS" w:hAnsi="Comic Sans MS" w:cs="Verdana"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>7.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-  </w:t>
      </w:r>
      <w:r w:rsidRPr="00FF470E">
        <w:rPr>
          <w:rFonts w:ascii="Comic Sans MS" w:hAnsi="Comic Sans MS" w:cs="Verdana"/>
          <w:sz w:val="22"/>
          <w:szCs w:val="22"/>
        </w:rPr>
        <w:t>“İç Anadolu Bölgesi’nde yaşayan insanlar çoğunlukla ……………………………. uğraşır. En çok üretilen tarım ürünü ………………..…………. dır.”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                                     </w:t>
      </w:r>
    </w:p>
    <w:p w:rsidR="000502B7" w:rsidRPr="00FF470E" w:rsidRDefault="000502B7" w:rsidP="00FA6588">
      <w:pPr>
        <w:ind w:left="-142" w:right="-73"/>
        <w:rPr>
          <w:rFonts w:ascii="Comic Sans MS" w:hAnsi="Comic Sans MS" w:cs="Verdana"/>
          <w:sz w:val="22"/>
          <w:szCs w:val="22"/>
        </w:rPr>
      </w:pP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Yukarıdaki boşluklara aşağıdaki seçeneklerden hangisi getirilmelidir?     </w:t>
      </w:r>
      <w:r>
        <w:rPr>
          <w:rFonts w:ascii="Comic Sans MS" w:hAnsi="Comic Sans MS" w:cs="Calibri"/>
          <w:b/>
          <w:sz w:val="22"/>
          <w:szCs w:val="22"/>
        </w:rPr>
        <w:t>(5 puan)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                              </w:t>
      </w:r>
      <w:r w:rsidRPr="00FF470E">
        <w:rPr>
          <w:rFonts w:ascii="Comic Sans MS" w:hAnsi="Comic Sans MS" w:cs="Verdana"/>
          <w:sz w:val="22"/>
          <w:szCs w:val="22"/>
        </w:rPr>
        <w:t xml:space="preserve">                           </w:t>
      </w:r>
    </w:p>
    <w:p w:rsidR="000502B7" w:rsidRPr="00FF470E" w:rsidRDefault="000502B7" w:rsidP="00FA6588">
      <w:pPr>
        <w:ind w:left="-142" w:right="-73"/>
        <w:rPr>
          <w:rFonts w:ascii="Comic Sans MS" w:hAnsi="Comic Sans MS" w:cs="Verdana"/>
          <w:sz w:val="22"/>
          <w:szCs w:val="22"/>
        </w:rPr>
      </w:pPr>
      <w:r w:rsidRPr="00FF470E">
        <w:rPr>
          <w:rFonts w:ascii="Comic Sans MS" w:hAnsi="Comic Sans MS" w:cs="Verdana"/>
          <w:sz w:val="22"/>
          <w:szCs w:val="22"/>
        </w:rPr>
        <w:t xml:space="preserve">A) balıkçılık- çay              B) tarımla-buğday                                 C) ticaretle- balık             D) tarımla- zeytin                                      </w:t>
      </w:r>
    </w:p>
    <w:p w:rsidR="000502B7" w:rsidRPr="00FF470E" w:rsidRDefault="000502B7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0502B7" w:rsidRPr="00FF470E" w:rsidRDefault="000502B7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0502B7" w:rsidRPr="00FF470E" w:rsidRDefault="000502B7" w:rsidP="00FA6588">
      <w:pPr>
        <w:rPr>
          <w:rFonts w:ascii="Comic Sans MS" w:hAnsi="Comic Sans MS" w:cs="Verdana"/>
          <w:b/>
          <w:bCs/>
          <w:sz w:val="22"/>
          <w:szCs w:val="22"/>
          <w:u w:val="single"/>
        </w:rPr>
      </w:pPr>
      <w:r w:rsidRPr="00FF470E">
        <w:rPr>
          <w:rFonts w:ascii="Comic Sans MS" w:hAnsi="Comic Sans MS"/>
          <w:b/>
          <w:sz w:val="22"/>
          <w:szCs w:val="22"/>
        </w:rPr>
        <w:t>8.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Denizden ve fay hatlarından uzak, ancak bitki örtüsünden yoksun olan bir yörede aşağıdaki doğal afetlerden hangisinin görülme olasılığı </w:t>
      </w:r>
      <w:r w:rsidRPr="00FF470E">
        <w:rPr>
          <w:rFonts w:ascii="Comic Sans MS" w:hAnsi="Comic Sans MS" w:cs="Verdana"/>
          <w:sz w:val="22"/>
          <w:szCs w:val="22"/>
          <w:u w:val="single"/>
        </w:rPr>
        <w:t>daha fazladır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?  </w:t>
      </w:r>
      <w:r>
        <w:rPr>
          <w:rFonts w:ascii="Comic Sans MS" w:hAnsi="Comic Sans MS" w:cs="Verdana"/>
          <w:b/>
          <w:bCs/>
          <w:sz w:val="22"/>
          <w:szCs w:val="22"/>
          <w:u w:val="single"/>
        </w:rPr>
        <w:t xml:space="preserve"> </w:t>
      </w:r>
      <w:r>
        <w:rPr>
          <w:rFonts w:ascii="Comic Sans MS" w:hAnsi="Comic Sans MS" w:cs="Calibri"/>
          <w:b/>
          <w:sz w:val="22"/>
          <w:szCs w:val="22"/>
        </w:rPr>
        <w:t>(5 puan)</w:t>
      </w:r>
      <w:r w:rsidRPr="00FF470E">
        <w:rPr>
          <w:rFonts w:ascii="Comic Sans MS" w:hAnsi="Comic Sans MS" w:cs="Verdana"/>
          <w:b/>
          <w:bCs/>
          <w:sz w:val="22"/>
          <w:szCs w:val="22"/>
          <w:u w:val="single"/>
        </w:rPr>
        <w:t xml:space="preserve">                                                                      </w:t>
      </w:r>
    </w:p>
    <w:p w:rsidR="000502B7" w:rsidRPr="00FF470E" w:rsidRDefault="000502B7" w:rsidP="00FA6588">
      <w:pPr>
        <w:rPr>
          <w:rFonts w:ascii="Comic Sans MS" w:hAnsi="Comic Sans MS" w:cs="Verdana"/>
          <w:sz w:val="22"/>
          <w:szCs w:val="22"/>
        </w:rPr>
      </w:pPr>
      <w:r w:rsidRPr="00FF470E">
        <w:rPr>
          <w:rFonts w:ascii="Comic Sans MS" w:hAnsi="Comic Sans MS" w:cs="Verdana"/>
          <w:sz w:val="22"/>
          <w:szCs w:val="22"/>
        </w:rPr>
        <w:t>A) Tsunami               B) Yangın                                                       C) Yanardağ            D) Sel  ve erozyon</w:t>
      </w:r>
    </w:p>
    <w:p w:rsidR="000502B7" w:rsidRPr="00FF470E" w:rsidRDefault="000502B7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0502B7" w:rsidRPr="00FF470E" w:rsidRDefault="000502B7" w:rsidP="00FA6588">
      <w:pPr>
        <w:rPr>
          <w:rFonts w:ascii="Comic Sans MS" w:hAnsi="Comic Sans MS" w:cs="Verdana"/>
          <w:b/>
          <w:bCs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>9.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Aşağıdakilerden hangisinin hizmet alanı diğerlerinden farklıdır?(5 Puan)</w:t>
      </w:r>
    </w:p>
    <w:p w:rsidR="000502B7" w:rsidRPr="00FF470E" w:rsidRDefault="000502B7" w:rsidP="00FA6588">
      <w:pPr>
        <w:rPr>
          <w:rFonts w:ascii="Comic Sans MS" w:hAnsi="Comic Sans MS" w:cs="Verdana"/>
          <w:b/>
          <w:bCs/>
          <w:sz w:val="22"/>
          <w:szCs w:val="22"/>
        </w:rPr>
      </w:pPr>
      <w:r w:rsidRPr="00FF470E">
        <w:rPr>
          <w:rFonts w:ascii="Comic Sans MS" w:hAnsi="Comic Sans MS" w:cs="Verdana"/>
          <w:b/>
          <w:bCs/>
          <w:sz w:val="22"/>
          <w:szCs w:val="22"/>
        </w:rPr>
        <w:t>a)</w:t>
      </w:r>
      <w:r w:rsidRPr="00FF470E">
        <w:rPr>
          <w:rFonts w:ascii="Comic Sans MS" w:hAnsi="Comic Sans MS" w:cs="Verdana"/>
          <w:sz w:val="22"/>
          <w:szCs w:val="22"/>
        </w:rPr>
        <w:t>Türk Böbrek Vakfı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     b</w:t>
      </w:r>
      <w:r w:rsidRPr="00FF470E">
        <w:rPr>
          <w:rFonts w:ascii="Comic Sans MS" w:hAnsi="Comic Sans MS" w:cs="Verdana"/>
          <w:sz w:val="22"/>
          <w:szCs w:val="22"/>
        </w:rPr>
        <w:t xml:space="preserve">) Mehmetçik Vakfı   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          c)  </w:t>
      </w:r>
      <w:r w:rsidRPr="00FF470E">
        <w:rPr>
          <w:rFonts w:ascii="Comic Sans MS" w:hAnsi="Comic Sans MS" w:cs="Verdana"/>
          <w:sz w:val="22"/>
          <w:szCs w:val="22"/>
        </w:rPr>
        <w:t>Lösev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        d)</w:t>
      </w:r>
      <w:r w:rsidRPr="00FF470E">
        <w:rPr>
          <w:rFonts w:ascii="Comic Sans MS" w:hAnsi="Comic Sans MS" w:cs="Verdana"/>
          <w:sz w:val="22"/>
          <w:szCs w:val="22"/>
        </w:rPr>
        <w:t>Sigarayla Savaşanlar Derneği</w:t>
      </w:r>
    </w:p>
    <w:p w:rsidR="000502B7" w:rsidRPr="00FF470E" w:rsidRDefault="000502B7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0502B7" w:rsidRPr="00FF470E" w:rsidRDefault="000502B7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0502B7" w:rsidRPr="00FF470E" w:rsidRDefault="000502B7" w:rsidP="00FA6588">
      <w:pPr>
        <w:rPr>
          <w:rFonts w:ascii="Comic Sans MS" w:hAnsi="Comic Sans MS"/>
          <w:b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 xml:space="preserve">10. Aşağıdakilerden hangisi bağımsızlığımızın sembollerinden </w:t>
      </w:r>
      <w:r w:rsidRPr="00FF470E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FF470E">
        <w:rPr>
          <w:rFonts w:ascii="Comic Sans MS" w:hAnsi="Comic Sans MS"/>
          <w:b/>
          <w:sz w:val="22"/>
          <w:szCs w:val="22"/>
        </w:rPr>
        <w:t>?</w:t>
      </w:r>
      <w:r w:rsidRPr="00FF470E">
        <w:rPr>
          <w:rFonts w:ascii="Comic Sans MS" w:hAnsi="Comic Sans MS"/>
          <w:sz w:val="22"/>
          <w:szCs w:val="22"/>
        </w:rPr>
        <w:t xml:space="preserve"> (5 puan)</w:t>
      </w:r>
    </w:p>
    <w:p w:rsidR="000502B7" w:rsidRPr="00FF470E" w:rsidRDefault="000502B7" w:rsidP="00FA6588">
      <w:pPr>
        <w:rPr>
          <w:rFonts w:ascii="Comic Sans MS" w:hAnsi="Comic Sans MS"/>
          <w:b/>
          <w:sz w:val="22"/>
          <w:szCs w:val="22"/>
        </w:rPr>
      </w:pPr>
    </w:p>
    <w:p w:rsidR="000502B7" w:rsidRPr="00FF470E" w:rsidRDefault="000502B7" w:rsidP="00FA6588">
      <w:pPr>
        <w:pStyle w:val="ListParagraph"/>
        <w:numPr>
          <w:ilvl w:val="0"/>
          <w:numId w:val="5"/>
        </w:numPr>
        <w:spacing w:after="200" w:line="276" w:lineRule="auto"/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sz w:val="22"/>
          <w:szCs w:val="22"/>
        </w:rPr>
        <w:t>Bayrağımız          B) İstiklal Marşımız           C)Anayasamız                  D)Anıtkabir</w:t>
      </w:r>
    </w:p>
    <w:p w:rsidR="000502B7" w:rsidRPr="00FF470E" w:rsidRDefault="000502B7" w:rsidP="00FA6588">
      <w:pPr>
        <w:widowControl w:val="0"/>
        <w:suppressAutoHyphens/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>11.</w:t>
      </w:r>
      <w:r w:rsidRPr="00FF470E">
        <w:rPr>
          <w:rFonts w:ascii="Comic Sans MS" w:hAnsi="Comic Sans MS"/>
          <w:sz w:val="22"/>
          <w:szCs w:val="22"/>
        </w:rPr>
        <w:t xml:space="preserve"> Ülkemizde bilimsel araştırmalar ve çalışmalar yapan, aylık bilimsel dergi yayınlayarak bu alanda gelişmeleri duyuran resmi kurum aşağıdakilerden hangisidir?</w:t>
      </w:r>
      <w:r w:rsidRPr="004E5C0C">
        <w:rPr>
          <w:rFonts w:ascii="Comic Sans MS" w:hAnsi="Comic Sans MS" w:cs="Calibri"/>
          <w:b/>
          <w:sz w:val="22"/>
          <w:szCs w:val="22"/>
        </w:rPr>
        <w:t xml:space="preserve"> </w:t>
      </w:r>
      <w:r>
        <w:rPr>
          <w:rFonts w:ascii="Comic Sans MS" w:hAnsi="Comic Sans MS" w:cs="Calibri"/>
          <w:b/>
          <w:sz w:val="22"/>
          <w:szCs w:val="22"/>
        </w:rPr>
        <w:t>(5 puan)</w:t>
      </w:r>
    </w:p>
    <w:p w:rsidR="000502B7" w:rsidRPr="00FF470E" w:rsidRDefault="000502B7" w:rsidP="00FA6588">
      <w:pPr>
        <w:widowControl w:val="0"/>
        <w:suppressAutoHyphens/>
        <w:rPr>
          <w:rFonts w:ascii="Comic Sans MS" w:hAnsi="Comic Sans MS"/>
          <w:sz w:val="22"/>
          <w:szCs w:val="22"/>
        </w:rPr>
      </w:pPr>
    </w:p>
    <w:p w:rsidR="000502B7" w:rsidRDefault="000502B7" w:rsidP="00FA6588">
      <w:pPr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sz w:val="22"/>
          <w:szCs w:val="22"/>
        </w:rPr>
        <w:t xml:space="preserve"> A)ÇEKÜL          B)TSE          C)TÜBİTAK          D)AÇEV</w:t>
      </w:r>
    </w:p>
    <w:p w:rsidR="000502B7" w:rsidRDefault="000502B7" w:rsidP="00FA6588">
      <w:pPr>
        <w:rPr>
          <w:rFonts w:ascii="Comic Sans MS" w:hAnsi="Comic Sans MS"/>
          <w:sz w:val="22"/>
          <w:szCs w:val="22"/>
        </w:rPr>
      </w:pPr>
    </w:p>
    <w:p w:rsidR="000502B7" w:rsidRDefault="000502B7" w:rsidP="00FA6588">
      <w:pPr>
        <w:rPr>
          <w:rFonts w:ascii="Comic Sans MS" w:hAnsi="Comic Sans MS"/>
          <w:sz w:val="22"/>
          <w:szCs w:val="22"/>
        </w:rPr>
      </w:pPr>
    </w:p>
    <w:p w:rsidR="000502B7" w:rsidRPr="00FF470E" w:rsidRDefault="000502B7" w:rsidP="00FA6588">
      <w:pPr>
        <w:rPr>
          <w:rFonts w:ascii="Comic Sans MS" w:hAnsi="Comic Sans MS"/>
          <w:sz w:val="22"/>
          <w:szCs w:val="22"/>
        </w:rPr>
      </w:pPr>
    </w:p>
    <w:p w:rsidR="000502B7" w:rsidRPr="00FF470E" w:rsidRDefault="000502B7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0502B7" w:rsidRPr="000A1709" w:rsidRDefault="000502B7" w:rsidP="000A1709">
      <w:pPr>
        <w:rPr>
          <w:rFonts w:ascii="Comic Sans MS" w:hAnsi="Comic Sans MS" w:cs="Calibri"/>
          <w:b/>
          <w:sz w:val="22"/>
          <w:szCs w:val="22"/>
        </w:rPr>
      </w:pPr>
      <w:r w:rsidRPr="000A1709">
        <w:rPr>
          <w:rFonts w:ascii="Comic Sans MS" w:hAnsi="Comic Sans MS"/>
          <w:b/>
          <w:sz w:val="22"/>
          <w:szCs w:val="22"/>
        </w:rPr>
        <w:t>12.</w:t>
      </w:r>
      <w:r w:rsidRPr="000A1709">
        <w:rPr>
          <w:rFonts w:ascii="Comic Sans MS" w:hAnsi="Comic Sans MS" w:cs="Calibri"/>
          <w:b/>
          <w:sz w:val="22"/>
          <w:szCs w:val="22"/>
        </w:rPr>
        <w:t xml:space="preserve"> Aşağıdaki sivil toplum kuruluşlarının hangisi eğitim alanında faaliyet gösterir?</w:t>
      </w:r>
      <w:r>
        <w:rPr>
          <w:rFonts w:ascii="Comic Sans MS" w:hAnsi="Comic Sans MS" w:cs="Calibri"/>
          <w:b/>
          <w:sz w:val="22"/>
          <w:szCs w:val="22"/>
        </w:rPr>
        <w:t xml:space="preserve"> (5 puan)</w:t>
      </w:r>
    </w:p>
    <w:p w:rsidR="000502B7" w:rsidRPr="000A1709" w:rsidRDefault="000502B7" w:rsidP="000A1709">
      <w:pPr>
        <w:rPr>
          <w:rFonts w:ascii="Comic Sans MS" w:hAnsi="Comic Sans MS" w:cs="Calibri"/>
          <w:sz w:val="22"/>
          <w:szCs w:val="22"/>
        </w:rPr>
      </w:pPr>
      <w:r w:rsidRPr="000A1709">
        <w:rPr>
          <w:rFonts w:ascii="Comic Sans MS" w:hAnsi="Comic Sans MS" w:cs="Calibri"/>
          <w:sz w:val="22"/>
          <w:szCs w:val="22"/>
        </w:rPr>
        <w:t>a)Türkiye Erozyonla Mücadele ve Ağaçlandırma Vakfı</w:t>
      </w:r>
    </w:p>
    <w:p w:rsidR="000502B7" w:rsidRPr="000A1709" w:rsidRDefault="000502B7" w:rsidP="000A1709">
      <w:pPr>
        <w:rPr>
          <w:rFonts w:ascii="Comic Sans MS" w:hAnsi="Comic Sans MS" w:cs="Calibri"/>
          <w:sz w:val="22"/>
          <w:szCs w:val="22"/>
        </w:rPr>
      </w:pPr>
      <w:r w:rsidRPr="000A1709">
        <w:rPr>
          <w:rFonts w:ascii="Comic Sans MS" w:hAnsi="Comic Sans MS" w:cs="Calibri"/>
          <w:sz w:val="22"/>
          <w:szCs w:val="22"/>
        </w:rPr>
        <w:t>b)Çevre ve Kültür Değerlerinin Koruma ve Tanıtma Vakfı</w:t>
      </w:r>
    </w:p>
    <w:p w:rsidR="000502B7" w:rsidRPr="000A1709" w:rsidRDefault="000502B7" w:rsidP="000A1709">
      <w:pPr>
        <w:rPr>
          <w:rFonts w:ascii="Comic Sans MS" w:hAnsi="Comic Sans MS" w:cs="Calibri"/>
          <w:sz w:val="22"/>
          <w:szCs w:val="22"/>
        </w:rPr>
      </w:pPr>
      <w:r w:rsidRPr="000A1709">
        <w:rPr>
          <w:rFonts w:ascii="Comic Sans MS" w:hAnsi="Comic Sans MS" w:cs="Calibri"/>
          <w:sz w:val="22"/>
          <w:szCs w:val="22"/>
        </w:rPr>
        <w:t>c)Türkiye Eğitim Gönüllüleri Vakfı</w:t>
      </w:r>
    </w:p>
    <w:p w:rsidR="000502B7" w:rsidRPr="000A1709" w:rsidRDefault="000502B7" w:rsidP="000A1709">
      <w:pPr>
        <w:rPr>
          <w:rFonts w:ascii="Comic Sans MS" w:hAnsi="Comic Sans MS" w:cs="Calibri"/>
          <w:sz w:val="22"/>
          <w:szCs w:val="22"/>
        </w:rPr>
      </w:pPr>
      <w:r w:rsidRPr="000A1709">
        <w:rPr>
          <w:rFonts w:ascii="Comic Sans MS" w:hAnsi="Comic Sans MS" w:cs="Calibri"/>
          <w:sz w:val="22"/>
          <w:szCs w:val="22"/>
        </w:rPr>
        <w:t>d)Arama Kurtarma Derneği</w:t>
      </w:r>
    </w:p>
    <w:p w:rsidR="000502B7" w:rsidRPr="000A1709" w:rsidRDefault="000502B7" w:rsidP="000A1709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0502B7" w:rsidRPr="000A1709" w:rsidRDefault="000502B7" w:rsidP="000A1709">
      <w:pPr>
        <w:rPr>
          <w:rFonts w:ascii="Comic Sans MS" w:hAnsi="Comic Sans MS"/>
          <w:sz w:val="22"/>
          <w:szCs w:val="22"/>
        </w:rPr>
      </w:pPr>
    </w:p>
    <w:p w:rsidR="000502B7" w:rsidRPr="000A1709" w:rsidRDefault="000502B7" w:rsidP="000A1709">
      <w:pPr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/>
          <w:b/>
          <w:sz w:val="22"/>
          <w:szCs w:val="22"/>
        </w:rPr>
        <w:t>13.</w:t>
      </w:r>
      <w:r w:rsidRPr="000A1709">
        <w:rPr>
          <w:rFonts w:ascii="Comic Sans MS" w:hAnsi="Comic Sans MS" w:cs="Verdana"/>
          <w:sz w:val="22"/>
          <w:szCs w:val="22"/>
        </w:rPr>
        <w:t>İç Anadolu, ithalat, Doğu Anadolu, Sivil Toplum Kuruluşu, doğal afetler, hayvancılık, ihracat, Marmara“</w:t>
      </w:r>
    </w:p>
    <w:p w:rsidR="000502B7" w:rsidRPr="000A1709" w:rsidRDefault="000502B7" w:rsidP="000A1709">
      <w:pPr>
        <w:spacing w:after="120"/>
        <w:rPr>
          <w:rFonts w:ascii="Comic Sans MS" w:hAnsi="Comic Sans MS" w:cs="Verdana"/>
          <w:b/>
          <w:bCs/>
          <w:sz w:val="22"/>
          <w:szCs w:val="22"/>
        </w:rPr>
      </w:pPr>
      <w:r w:rsidRPr="000A1709">
        <w:rPr>
          <w:rFonts w:ascii="Comic Sans MS" w:hAnsi="Comic Sans MS" w:cs="Verdana"/>
          <w:b/>
          <w:bCs/>
          <w:sz w:val="22"/>
          <w:szCs w:val="22"/>
        </w:rPr>
        <w:t>Yukarıdaki kelimelerden uygun olanını aşağıdaki boşluklara yerleştiriniz.(10 Puan)</w:t>
      </w:r>
    </w:p>
    <w:p w:rsidR="000502B7" w:rsidRPr="000A1709" w:rsidRDefault="000502B7" w:rsidP="000A1709">
      <w:pPr>
        <w:numPr>
          <w:ilvl w:val="0"/>
          <w:numId w:val="6"/>
        </w:numPr>
        <w:spacing w:after="100" w:afterAutospacing="1" w:line="360" w:lineRule="auto"/>
        <w:ind w:left="1066" w:hanging="357"/>
        <w:rPr>
          <w:rFonts w:ascii="Comic Sans MS" w:hAnsi="Comic Sans MS" w:cs="Verdana"/>
          <w:b/>
          <w:bCs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TuzGölü………………………………………………….bölgesinde yer alır.</w:t>
      </w:r>
    </w:p>
    <w:p w:rsidR="000502B7" w:rsidRPr="000A1709" w:rsidRDefault="000502B7" w:rsidP="000A1709">
      <w:pPr>
        <w:numPr>
          <w:ilvl w:val="0"/>
          <w:numId w:val="6"/>
        </w:numPr>
        <w:spacing w:before="100" w:beforeAutospacing="1"/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Doğu Anadolu Bölgemizde yoğun olarak …………………………..……………  yapılmaktadır</w:t>
      </w:r>
    </w:p>
    <w:p w:rsidR="000502B7" w:rsidRPr="000A1709" w:rsidRDefault="000502B7" w:rsidP="000A1709">
      <w:pPr>
        <w:numPr>
          <w:ilvl w:val="0"/>
          <w:numId w:val="6"/>
        </w:numPr>
        <w:spacing w:before="100" w:beforeAutospacing="1"/>
        <w:rPr>
          <w:rFonts w:ascii="Comic Sans MS" w:hAnsi="Comic Sans MS" w:cs="Verdana"/>
          <w:sz w:val="22"/>
          <w:szCs w:val="22"/>
        </w:rPr>
      </w:pPr>
    </w:p>
    <w:p w:rsidR="000502B7" w:rsidRPr="000A1709" w:rsidRDefault="000502B7" w:rsidP="000A1709">
      <w:pPr>
        <w:numPr>
          <w:ilvl w:val="0"/>
          <w:numId w:val="6"/>
        </w:numPr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Bireylerin sorunlarını çözmek ya da bazı ihtiyaçlarını karşılamak için gönüllü kişiler tarafından  kurulan sosyal kuruluşlara</w:t>
      </w:r>
    </w:p>
    <w:p w:rsidR="000502B7" w:rsidRPr="000A1709" w:rsidRDefault="000502B7" w:rsidP="000A1709">
      <w:pPr>
        <w:numPr>
          <w:ilvl w:val="0"/>
          <w:numId w:val="6"/>
        </w:numPr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………………………………….…………  denir.</w:t>
      </w:r>
    </w:p>
    <w:p w:rsidR="000502B7" w:rsidRPr="000A1709" w:rsidRDefault="000502B7" w:rsidP="000A1709">
      <w:pPr>
        <w:ind w:left="708"/>
        <w:rPr>
          <w:rFonts w:ascii="Comic Sans MS" w:hAnsi="Comic Sans MS" w:cs="Verdana"/>
          <w:sz w:val="22"/>
          <w:szCs w:val="22"/>
        </w:rPr>
      </w:pPr>
    </w:p>
    <w:p w:rsidR="000502B7" w:rsidRPr="000A1709" w:rsidRDefault="000502B7" w:rsidP="000A1709">
      <w:pPr>
        <w:numPr>
          <w:ilvl w:val="0"/>
          <w:numId w:val="6"/>
        </w:numPr>
        <w:spacing w:line="360" w:lineRule="auto"/>
        <w:ind w:left="1066" w:hanging="357"/>
        <w:rPr>
          <w:rFonts w:ascii="Comic Sans MS" w:hAnsi="Comic Sans MS" w:cs="Verdana"/>
          <w:b/>
          <w:bCs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Bir ülkenin dış ülkeden ürün almasına…………………………denir.</w:t>
      </w:r>
    </w:p>
    <w:p w:rsidR="000502B7" w:rsidRPr="000A1709" w:rsidRDefault="000502B7" w:rsidP="000A1709">
      <w:pPr>
        <w:numPr>
          <w:ilvl w:val="0"/>
          <w:numId w:val="6"/>
        </w:numPr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Deprem,yangın,sel,çığ,erozyon ve toprak kayması gibi olayların tümüne ………………………….denir.</w:t>
      </w:r>
    </w:p>
    <w:p w:rsidR="000502B7" w:rsidRPr="000A1709" w:rsidRDefault="000502B7" w:rsidP="000A1709">
      <w:pPr>
        <w:spacing w:line="360" w:lineRule="auto"/>
        <w:rPr>
          <w:rFonts w:ascii="Comic Sans MS" w:hAnsi="Comic Sans MS" w:cs="Verdana"/>
          <w:b/>
          <w:bCs/>
          <w:sz w:val="22"/>
          <w:szCs w:val="22"/>
        </w:rPr>
      </w:pPr>
    </w:p>
    <w:p w:rsidR="000502B7" w:rsidRDefault="000502B7" w:rsidP="000A1709">
      <w:pPr>
        <w:spacing w:after="100" w:afterAutospacing="1" w:line="360" w:lineRule="auto"/>
        <w:rPr>
          <w:rFonts w:ascii="Comic Sans MS" w:hAnsi="Comic Sans MS" w:cs="Verdana"/>
          <w:b/>
          <w:bCs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14.</w:t>
      </w:r>
      <w:r w:rsidRPr="000A1709">
        <w:rPr>
          <w:rFonts w:ascii="Comic Sans MS" w:hAnsi="Comic Sans MS" w:cs="Verdana"/>
          <w:b/>
          <w:bCs/>
          <w:sz w:val="22"/>
          <w:szCs w:val="22"/>
        </w:rPr>
        <w:t xml:space="preserve"> Aşağıdaki ifadelerden doğru olanların başına (D), yanlış olanların başına</w:t>
      </w:r>
      <w:r>
        <w:rPr>
          <w:rFonts w:ascii="Comic Sans MS" w:hAnsi="Comic Sans MS" w:cs="Verdana"/>
          <w:b/>
          <w:bCs/>
          <w:sz w:val="22"/>
          <w:szCs w:val="22"/>
        </w:rPr>
        <w:t xml:space="preserve"> (Y)yazınız.(20</w:t>
      </w:r>
      <w:r w:rsidRPr="000A1709">
        <w:rPr>
          <w:rFonts w:ascii="Comic Sans MS" w:hAnsi="Comic Sans MS" w:cs="Verdana"/>
          <w:b/>
          <w:bCs/>
          <w:sz w:val="22"/>
          <w:szCs w:val="22"/>
        </w:rPr>
        <w:t>Puan)</w:t>
      </w:r>
    </w:p>
    <w:p w:rsidR="000502B7" w:rsidRDefault="000502B7" w:rsidP="004E5C0C">
      <w:pPr>
        <w:spacing w:after="100" w:afterAutospacing="1" w:line="360" w:lineRule="auto"/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1 -(  )Türk Silahlı Kuvvetleri’nin görevi ülkemizi her türlü iç ve dış tehlikelere karşı korumaktır.  2- (  )Sivil toplum örgütlerinde gönüllülük esastır</w:t>
      </w:r>
    </w:p>
    <w:p w:rsidR="000502B7" w:rsidRPr="000A1709" w:rsidRDefault="000502B7" w:rsidP="004E5C0C">
      <w:pPr>
        <w:spacing w:after="100" w:afterAutospacing="1" w:line="360" w:lineRule="auto"/>
        <w:rPr>
          <w:rFonts w:ascii="Comic Sans MS" w:hAnsi="Comic Sans MS" w:cs="Verdana"/>
          <w:b/>
          <w:bCs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3-(  )Yeşilay doğayı koruyan bir sivil toplum örgütüdür.</w:t>
      </w:r>
    </w:p>
    <w:p w:rsidR="000502B7" w:rsidRPr="000A1709" w:rsidRDefault="000502B7" w:rsidP="000A1709">
      <w:pPr>
        <w:spacing w:line="360" w:lineRule="auto"/>
        <w:ind w:left="708"/>
        <w:rPr>
          <w:rFonts w:ascii="Comic Sans MS" w:hAnsi="Comic Sans MS" w:cs="Verdana"/>
          <w:b/>
          <w:bCs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4-(  )Sivil toplum örgütleri devlet tarafından kurulmuştur, orada çalışanlar devlet memurudur.</w:t>
      </w:r>
    </w:p>
    <w:p w:rsidR="000502B7" w:rsidRPr="000A1709" w:rsidRDefault="000502B7" w:rsidP="000A1709">
      <w:pPr>
        <w:spacing w:after="100" w:afterAutospacing="1" w:line="360" w:lineRule="auto"/>
        <w:ind w:left="708"/>
        <w:rPr>
          <w:rFonts w:ascii="Comic Sans MS" w:hAnsi="Comic Sans MS" w:cs="Verdana"/>
          <w:b/>
          <w:bCs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5-(  )Atatürk’ün laiklik ilkesi, devlet yönetiminde din ve devlet işlerinin ayrı tutulması anlamına gelmektedir.</w:t>
      </w:r>
    </w:p>
    <w:p w:rsidR="000502B7" w:rsidRPr="000A1709" w:rsidRDefault="000502B7" w:rsidP="000A1709">
      <w:pPr>
        <w:pStyle w:val="ListParagraph"/>
        <w:spacing w:before="100" w:beforeAutospacing="1" w:after="120"/>
        <w:ind w:left="660" w:right="113"/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 xml:space="preserve">6-(    ) </w:t>
      </w:r>
      <w:r w:rsidRPr="000A1709">
        <w:rPr>
          <w:rFonts w:ascii="Comic Sans MS" w:hAnsi="Comic Sans MS" w:cs="Verdana"/>
          <w:spacing w:val="-10"/>
          <w:sz w:val="22"/>
          <w:szCs w:val="22"/>
        </w:rPr>
        <w:t>Yaptığımız çalışmaların altına yararlandığımız kaynakları yazmazsak bilgi hırsızlığı yapmış oluruz.</w:t>
      </w:r>
    </w:p>
    <w:p w:rsidR="000502B7" w:rsidRPr="000A1709" w:rsidRDefault="000502B7" w:rsidP="000A1709">
      <w:pPr>
        <w:pStyle w:val="ListParagraph"/>
        <w:spacing w:before="120" w:after="240"/>
        <w:ind w:left="660"/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7-(    ) TEMA Vakfı resmi bir kurumdur.</w:t>
      </w:r>
    </w:p>
    <w:p w:rsidR="000502B7" w:rsidRPr="000A1709" w:rsidRDefault="000502B7" w:rsidP="000A1709">
      <w:pPr>
        <w:pStyle w:val="ListParagraph"/>
        <w:spacing w:before="120" w:after="240"/>
        <w:ind w:left="660"/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8-(    ) Kızılay, yalnız Türkiye insanlarına yardım   eden bir kurumdur.</w:t>
      </w:r>
    </w:p>
    <w:p w:rsidR="000502B7" w:rsidRPr="000A1709" w:rsidRDefault="000502B7" w:rsidP="000A1709">
      <w:pPr>
        <w:pStyle w:val="ListParagraph"/>
        <w:ind w:left="660"/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9-(    ) Kültür varlıklarını korumak için de ülkemizde çok sayıda Sivil Toplum Örgütü kurulmuştur.</w:t>
      </w:r>
    </w:p>
    <w:p w:rsidR="000502B7" w:rsidRPr="000A1709" w:rsidRDefault="000502B7" w:rsidP="000A1709">
      <w:pPr>
        <w:spacing w:line="360" w:lineRule="auto"/>
        <w:ind w:left="660"/>
        <w:rPr>
          <w:rFonts w:ascii="Comic Sans MS" w:hAnsi="Comic Sans MS" w:cs="Verdana"/>
          <w:b/>
          <w:bCs/>
          <w:sz w:val="22"/>
          <w:szCs w:val="22"/>
        </w:rPr>
      </w:pPr>
      <w:r w:rsidRPr="000A1709">
        <w:rPr>
          <w:rFonts w:ascii="Comic Sans MS" w:hAnsi="Comic Sans MS" w:cs="Verdana"/>
          <w:sz w:val="22"/>
          <w:szCs w:val="22"/>
        </w:rPr>
        <w:t>10-(  ) Oy vermek vatandaşlık görevlerimizdendir.</w:t>
      </w:r>
    </w:p>
    <w:p w:rsidR="000502B7" w:rsidRPr="000A1709" w:rsidRDefault="000502B7" w:rsidP="000A1709">
      <w:pPr>
        <w:ind w:firstLine="170"/>
        <w:rPr>
          <w:rFonts w:ascii="Comic Sans MS" w:hAnsi="Comic Sans MS"/>
          <w:sz w:val="22"/>
          <w:szCs w:val="22"/>
        </w:rPr>
      </w:pPr>
    </w:p>
    <w:p w:rsidR="000502B7" w:rsidRPr="000A1709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Pr="004E5C0C" w:rsidRDefault="000502B7" w:rsidP="000A1709">
      <w:pPr>
        <w:tabs>
          <w:tab w:val="left" w:pos="360"/>
        </w:tabs>
        <w:ind w:firstLine="170"/>
        <w:rPr>
          <w:rFonts w:ascii="Comic Sans MS" w:hAnsi="Comic Sans MS"/>
          <w:b/>
          <w:sz w:val="22"/>
          <w:szCs w:val="22"/>
        </w:rPr>
      </w:pPr>
      <w:r w:rsidRPr="004E5C0C">
        <w:rPr>
          <w:rFonts w:ascii="Comic Sans MS" w:hAnsi="Comic Sans MS"/>
          <w:b/>
          <w:sz w:val="22"/>
          <w:szCs w:val="22"/>
        </w:rPr>
        <w:t>15. Aşağıdaki sivil toplum kuruluşları hakkında bilgi veriniz. ( 10 Puan)</w:t>
      </w: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a- KIZILAY:</w:t>
      </w: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Default="000502B7" w:rsidP="00D11C21">
      <w:pPr>
        <w:rPr>
          <w:rFonts w:ascii="Cambria" w:hAnsi="Cambria"/>
          <w:b/>
          <w:noProof/>
          <w:sz w:val="20"/>
          <w:szCs w:val="20"/>
        </w:rPr>
      </w:pPr>
      <w:hyperlink r:id="rId8" w:history="1">
        <w:r>
          <w:rPr>
            <w:rStyle w:val="Hyperlink"/>
            <w:b/>
            <w:noProof/>
            <w:sz w:val="20"/>
            <w:szCs w:val="20"/>
          </w:rPr>
          <w:t>www.sorubak.com</w:t>
        </w:r>
      </w:hyperlink>
      <w:r>
        <w:rPr>
          <w:rFonts w:ascii="Cambria" w:hAnsi="Cambria"/>
          <w:b/>
          <w:noProof/>
          <w:sz w:val="20"/>
          <w:szCs w:val="20"/>
        </w:rPr>
        <w:t xml:space="preserve"> </w:t>
      </w: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b.AKUT:</w:t>
      </w: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c.SHÇEK:</w:t>
      </w: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Default="000502B7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Default="000502B7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502B7" w:rsidRPr="004114D3" w:rsidRDefault="000502B7" w:rsidP="000A1709">
      <w:pPr>
        <w:rPr>
          <w:b/>
        </w:rPr>
      </w:pPr>
      <w:r w:rsidRPr="004114D3">
        <w:rPr>
          <w:b/>
        </w:rPr>
        <w:t>Not: Sınav süresi 40 dakikadır</w:t>
      </w:r>
    </w:p>
    <w:p w:rsidR="000502B7" w:rsidRPr="004114D3" w:rsidRDefault="000502B7" w:rsidP="000A1709">
      <w:pPr>
        <w:jc w:val="both"/>
        <w:rPr>
          <w:b/>
          <w:sz w:val="20"/>
          <w:szCs w:val="20"/>
        </w:rPr>
      </w:pPr>
      <w:r w:rsidRPr="004114D3">
        <w:rPr>
          <w:b/>
          <w:sz w:val="20"/>
          <w:szCs w:val="20"/>
        </w:rPr>
        <w:t>Hepinizi seviyor başaracağınıza inanıyorum:)</w:t>
      </w:r>
    </w:p>
    <w:p w:rsidR="000502B7" w:rsidRPr="004114D3" w:rsidRDefault="000502B7" w:rsidP="000A1709">
      <w:pPr>
        <w:jc w:val="center"/>
        <w:rPr>
          <w:b/>
          <w:sz w:val="20"/>
          <w:szCs w:val="20"/>
        </w:rPr>
      </w:pPr>
      <w:r w:rsidRPr="004114D3">
        <w:rPr>
          <w:b/>
          <w:sz w:val="20"/>
          <w:szCs w:val="20"/>
        </w:rPr>
        <w:t xml:space="preserve">                                 EBRU ÖZKUL</w:t>
      </w:r>
      <w:r w:rsidRPr="004114D3">
        <w:rPr>
          <w:b/>
          <w:sz w:val="20"/>
          <w:szCs w:val="20"/>
        </w:rPr>
        <w:tab/>
      </w:r>
      <w:r w:rsidRPr="004114D3">
        <w:rPr>
          <w:b/>
          <w:sz w:val="20"/>
          <w:szCs w:val="20"/>
        </w:rPr>
        <w:tab/>
      </w:r>
      <w:r w:rsidRPr="004114D3">
        <w:rPr>
          <w:b/>
          <w:sz w:val="20"/>
          <w:szCs w:val="20"/>
        </w:rPr>
        <w:tab/>
      </w:r>
      <w:r w:rsidRPr="004114D3">
        <w:rPr>
          <w:b/>
          <w:sz w:val="20"/>
          <w:szCs w:val="20"/>
        </w:rPr>
        <w:tab/>
      </w:r>
      <w:r w:rsidRPr="004114D3">
        <w:rPr>
          <w:b/>
          <w:sz w:val="20"/>
          <w:szCs w:val="20"/>
        </w:rPr>
        <w:tab/>
      </w:r>
    </w:p>
    <w:p w:rsidR="000502B7" w:rsidRPr="004114D3" w:rsidRDefault="000502B7" w:rsidP="000A1709">
      <w:pPr>
        <w:jc w:val="center"/>
        <w:rPr>
          <w:b/>
          <w:sz w:val="20"/>
          <w:szCs w:val="20"/>
        </w:rPr>
      </w:pPr>
      <w:r w:rsidRPr="004114D3">
        <w:rPr>
          <w:b/>
          <w:sz w:val="20"/>
          <w:szCs w:val="20"/>
        </w:rPr>
        <w:tab/>
        <w:t>Sosyal Bilgiler Öğretmeni</w:t>
      </w:r>
    </w:p>
    <w:p w:rsidR="000502B7" w:rsidRPr="000A1709" w:rsidRDefault="000502B7" w:rsidP="000A1709">
      <w:pPr>
        <w:autoSpaceDE w:val="0"/>
        <w:autoSpaceDN w:val="0"/>
        <w:adjustRightInd w:val="0"/>
        <w:jc w:val="center"/>
        <w:rPr>
          <w:b/>
          <w:sz w:val="20"/>
          <w:szCs w:val="20"/>
        </w:rPr>
        <w:sectPr w:rsidR="000502B7" w:rsidRPr="000A1709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  <w:r w:rsidRPr="004114D3">
        <w:rPr>
          <w:b/>
          <w:noProof/>
          <w:sz w:val="20"/>
          <w:szCs w:val="20"/>
        </w:rPr>
        <w:t>“Tarihini bilmeyen bir millet hafızas</w:t>
      </w:r>
      <w:r>
        <w:rPr>
          <w:b/>
          <w:noProof/>
          <w:sz w:val="20"/>
          <w:szCs w:val="20"/>
        </w:rPr>
        <w:t>ını kaybetmiş bir insana benzer”</w:t>
      </w:r>
    </w:p>
    <w:p w:rsidR="000502B7" w:rsidRPr="0039160F" w:rsidRDefault="000502B7" w:rsidP="000A1709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0502B7" w:rsidRPr="0039160F" w:rsidRDefault="000502B7" w:rsidP="00FB695C">
      <w:pPr>
        <w:rPr>
          <w:rFonts w:ascii="Comic Sans MS" w:hAnsi="Comic Sans MS"/>
          <w:sz w:val="16"/>
          <w:szCs w:val="16"/>
        </w:rPr>
      </w:pPr>
      <w:r w:rsidRPr="0039160F">
        <w:rPr>
          <w:rFonts w:ascii="Comic Sans MS" w:hAnsi="Comic Sans MS"/>
          <w:sz w:val="16"/>
          <w:szCs w:val="16"/>
        </w:rPr>
        <w:t xml:space="preserve">                                                                     </w:t>
      </w:r>
    </w:p>
    <w:sectPr w:rsidR="000502B7" w:rsidRPr="0039160F" w:rsidSect="006A1C42">
      <w:type w:val="continuous"/>
      <w:pgSz w:w="11906" w:h="16838" w:code="9"/>
      <w:pgMar w:top="360" w:right="499" w:bottom="142" w:left="56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2B7" w:rsidRDefault="000502B7">
      <w:r>
        <w:separator/>
      </w:r>
    </w:p>
  </w:endnote>
  <w:endnote w:type="continuationSeparator" w:id="0">
    <w:p w:rsidR="000502B7" w:rsidRDefault="00050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2B7" w:rsidRDefault="000502B7">
      <w:r>
        <w:separator/>
      </w:r>
    </w:p>
  </w:footnote>
  <w:footnote w:type="continuationSeparator" w:id="0">
    <w:p w:rsidR="000502B7" w:rsidRDefault="000502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42DB2"/>
    <w:multiLevelType w:val="hybridMultilevel"/>
    <w:tmpl w:val="90546F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AF7452"/>
    <w:multiLevelType w:val="hybridMultilevel"/>
    <w:tmpl w:val="51AC9024"/>
    <w:lvl w:ilvl="0" w:tplc="B150C30C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3064181A"/>
    <w:multiLevelType w:val="hybridMultilevel"/>
    <w:tmpl w:val="5644E3D4"/>
    <w:lvl w:ilvl="0" w:tplc="4ADAFC82">
      <w:start w:val="10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  <w:b/>
      </w:rPr>
    </w:lvl>
    <w:lvl w:ilvl="1" w:tplc="CA22FF5C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5483B24"/>
    <w:multiLevelType w:val="hybridMultilevel"/>
    <w:tmpl w:val="6B16C8E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3B4"/>
    <w:rsid w:val="0000087C"/>
    <w:rsid w:val="00001038"/>
    <w:rsid w:val="00007248"/>
    <w:rsid w:val="000125F3"/>
    <w:rsid w:val="000238D1"/>
    <w:rsid w:val="00024963"/>
    <w:rsid w:val="00027DEC"/>
    <w:rsid w:val="00034C0D"/>
    <w:rsid w:val="0003667D"/>
    <w:rsid w:val="00041488"/>
    <w:rsid w:val="000502B7"/>
    <w:rsid w:val="00053D50"/>
    <w:rsid w:val="000629CE"/>
    <w:rsid w:val="00062D5F"/>
    <w:rsid w:val="00063BA0"/>
    <w:rsid w:val="00063D6F"/>
    <w:rsid w:val="00064BD7"/>
    <w:rsid w:val="00066D07"/>
    <w:rsid w:val="00075959"/>
    <w:rsid w:val="00080AC0"/>
    <w:rsid w:val="00082D34"/>
    <w:rsid w:val="00084900"/>
    <w:rsid w:val="000925E0"/>
    <w:rsid w:val="00096265"/>
    <w:rsid w:val="00097ECC"/>
    <w:rsid w:val="000A0B68"/>
    <w:rsid w:val="000A12FB"/>
    <w:rsid w:val="000A1709"/>
    <w:rsid w:val="000A3AB4"/>
    <w:rsid w:val="000A3B59"/>
    <w:rsid w:val="000A4D25"/>
    <w:rsid w:val="000B01B3"/>
    <w:rsid w:val="000B6128"/>
    <w:rsid w:val="000C4A70"/>
    <w:rsid w:val="000C6D92"/>
    <w:rsid w:val="000C7C58"/>
    <w:rsid w:val="000D2884"/>
    <w:rsid w:val="000D3E2D"/>
    <w:rsid w:val="000E47A2"/>
    <w:rsid w:val="000E5D8C"/>
    <w:rsid w:val="000E62A3"/>
    <w:rsid w:val="000E70F6"/>
    <w:rsid w:val="000F1FE9"/>
    <w:rsid w:val="000F4DD3"/>
    <w:rsid w:val="000F6784"/>
    <w:rsid w:val="001028CC"/>
    <w:rsid w:val="00104378"/>
    <w:rsid w:val="00104692"/>
    <w:rsid w:val="00110D77"/>
    <w:rsid w:val="001122AA"/>
    <w:rsid w:val="00114815"/>
    <w:rsid w:val="001163BA"/>
    <w:rsid w:val="00117172"/>
    <w:rsid w:val="001218A5"/>
    <w:rsid w:val="00126F36"/>
    <w:rsid w:val="00127C87"/>
    <w:rsid w:val="00131794"/>
    <w:rsid w:val="001320F9"/>
    <w:rsid w:val="001438AA"/>
    <w:rsid w:val="001442DF"/>
    <w:rsid w:val="00147F86"/>
    <w:rsid w:val="00154ECE"/>
    <w:rsid w:val="001550F9"/>
    <w:rsid w:val="0016164C"/>
    <w:rsid w:val="00161668"/>
    <w:rsid w:val="00163A69"/>
    <w:rsid w:val="001710BC"/>
    <w:rsid w:val="00171731"/>
    <w:rsid w:val="0017616C"/>
    <w:rsid w:val="00180C99"/>
    <w:rsid w:val="0018155E"/>
    <w:rsid w:val="00183762"/>
    <w:rsid w:val="001844CC"/>
    <w:rsid w:val="00184517"/>
    <w:rsid w:val="001865C3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D5A"/>
    <w:rsid w:val="001C6114"/>
    <w:rsid w:val="001D3793"/>
    <w:rsid w:val="001D6BA0"/>
    <w:rsid w:val="001D711D"/>
    <w:rsid w:val="001E17A1"/>
    <w:rsid w:val="001E1990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5E19"/>
    <w:rsid w:val="00220D83"/>
    <w:rsid w:val="00225893"/>
    <w:rsid w:val="002268DC"/>
    <w:rsid w:val="0022701A"/>
    <w:rsid w:val="00227DA2"/>
    <w:rsid w:val="002301DA"/>
    <w:rsid w:val="0023302E"/>
    <w:rsid w:val="0023443D"/>
    <w:rsid w:val="00237C04"/>
    <w:rsid w:val="00254992"/>
    <w:rsid w:val="00254AC3"/>
    <w:rsid w:val="00254C51"/>
    <w:rsid w:val="002579FE"/>
    <w:rsid w:val="00257A9C"/>
    <w:rsid w:val="00262FA8"/>
    <w:rsid w:val="00263410"/>
    <w:rsid w:val="002677DC"/>
    <w:rsid w:val="002767EB"/>
    <w:rsid w:val="00281FDF"/>
    <w:rsid w:val="002911BF"/>
    <w:rsid w:val="00292392"/>
    <w:rsid w:val="002A073C"/>
    <w:rsid w:val="002A0AF9"/>
    <w:rsid w:val="002A32BF"/>
    <w:rsid w:val="002A55A3"/>
    <w:rsid w:val="002A64BA"/>
    <w:rsid w:val="002B122B"/>
    <w:rsid w:val="002B1FA4"/>
    <w:rsid w:val="002B3372"/>
    <w:rsid w:val="002B5EBA"/>
    <w:rsid w:val="002C028B"/>
    <w:rsid w:val="002C2020"/>
    <w:rsid w:val="002C49DE"/>
    <w:rsid w:val="002C66B6"/>
    <w:rsid w:val="002D1081"/>
    <w:rsid w:val="002D3CA3"/>
    <w:rsid w:val="002D49C0"/>
    <w:rsid w:val="002E583E"/>
    <w:rsid w:val="002E5B81"/>
    <w:rsid w:val="002E714B"/>
    <w:rsid w:val="002F1FF0"/>
    <w:rsid w:val="002F2B13"/>
    <w:rsid w:val="002F50DC"/>
    <w:rsid w:val="003027B0"/>
    <w:rsid w:val="00305453"/>
    <w:rsid w:val="0031184A"/>
    <w:rsid w:val="00311FAD"/>
    <w:rsid w:val="0031345C"/>
    <w:rsid w:val="00316E17"/>
    <w:rsid w:val="003234E2"/>
    <w:rsid w:val="00324C25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4E91"/>
    <w:rsid w:val="00375ECD"/>
    <w:rsid w:val="003812C8"/>
    <w:rsid w:val="00384CD1"/>
    <w:rsid w:val="00390B1D"/>
    <w:rsid w:val="0039160F"/>
    <w:rsid w:val="00391B10"/>
    <w:rsid w:val="003921DE"/>
    <w:rsid w:val="003A733D"/>
    <w:rsid w:val="003B2213"/>
    <w:rsid w:val="003B33B4"/>
    <w:rsid w:val="003B3903"/>
    <w:rsid w:val="003B56BF"/>
    <w:rsid w:val="003B6346"/>
    <w:rsid w:val="003C1DA1"/>
    <w:rsid w:val="003C4947"/>
    <w:rsid w:val="003C62FC"/>
    <w:rsid w:val="003D4395"/>
    <w:rsid w:val="003D6575"/>
    <w:rsid w:val="003E145C"/>
    <w:rsid w:val="003E6D1B"/>
    <w:rsid w:val="003F0436"/>
    <w:rsid w:val="003F2E6B"/>
    <w:rsid w:val="003F2FC5"/>
    <w:rsid w:val="00402039"/>
    <w:rsid w:val="004114D3"/>
    <w:rsid w:val="004168B5"/>
    <w:rsid w:val="00420FD0"/>
    <w:rsid w:val="00425AE1"/>
    <w:rsid w:val="00432CD1"/>
    <w:rsid w:val="00435155"/>
    <w:rsid w:val="00435223"/>
    <w:rsid w:val="004402C6"/>
    <w:rsid w:val="00442306"/>
    <w:rsid w:val="00442A95"/>
    <w:rsid w:val="004455B3"/>
    <w:rsid w:val="00447833"/>
    <w:rsid w:val="00451356"/>
    <w:rsid w:val="00456D75"/>
    <w:rsid w:val="004636D8"/>
    <w:rsid w:val="00474124"/>
    <w:rsid w:val="00480C2B"/>
    <w:rsid w:val="00480F3F"/>
    <w:rsid w:val="00482BE4"/>
    <w:rsid w:val="00487E4E"/>
    <w:rsid w:val="00492A38"/>
    <w:rsid w:val="00493398"/>
    <w:rsid w:val="004A51E1"/>
    <w:rsid w:val="004B188A"/>
    <w:rsid w:val="004B1DE2"/>
    <w:rsid w:val="004C0D8C"/>
    <w:rsid w:val="004C1126"/>
    <w:rsid w:val="004C3DBF"/>
    <w:rsid w:val="004C4CF3"/>
    <w:rsid w:val="004D5468"/>
    <w:rsid w:val="004E5C0C"/>
    <w:rsid w:val="004E7F8F"/>
    <w:rsid w:val="004F00A4"/>
    <w:rsid w:val="004F0A55"/>
    <w:rsid w:val="004F15B6"/>
    <w:rsid w:val="004F42BD"/>
    <w:rsid w:val="00513FE4"/>
    <w:rsid w:val="00517552"/>
    <w:rsid w:val="005236AA"/>
    <w:rsid w:val="0052534A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5DBD"/>
    <w:rsid w:val="00567980"/>
    <w:rsid w:val="00570D81"/>
    <w:rsid w:val="00570FEF"/>
    <w:rsid w:val="00574EA4"/>
    <w:rsid w:val="005750E1"/>
    <w:rsid w:val="0058620B"/>
    <w:rsid w:val="005867B9"/>
    <w:rsid w:val="005902CD"/>
    <w:rsid w:val="005935F0"/>
    <w:rsid w:val="0059463E"/>
    <w:rsid w:val="005962BD"/>
    <w:rsid w:val="00597475"/>
    <w:rsid w:val="005A1CDD"/>
    <w:rsid w:val="005A4605"/>
    <w:rsid w:val="005B08B9"/>
    <w:rsid w:val="005B2B7F"/>
    <w:rsid w:val="005B377B"/>
    <w:rsid w:val="005C388C"/>
    <w:rsid w:val="005C3C2C"/>
    <w:rsid w:val="005C3C7F"/>
    <w:rsid w:val="005C4A0A"/>
    <w:rsid w:val="005D057D"/>
    <w:rsid w:val="005D240A"/>
    <w:rsid w:val="005D4135"/>
    <w:rsid w:val="005E02D0"/>
    <w:rsid w:val="005E030B"/>
    <w:rsid w:val="005E1D6E"/>
    <w:rsid w:val="005F0E6B"/>
    <w:rsid w:val="005F11D1"/>
    <w:rsid w:val="005F19F9"/>
    <w:rsid w:val="005F24FF"/>
    <w:rsid w:val="005F5188"/>
    <w:rsid w:val="0060157F"/>
    <w:rsid w:val="00602044"/>
    <w:rsid w:val="00602D67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73D4"/>
    <w:rsid w:val="0064366B"/>
    <w:rsid w:val="00643DCC"/>
    <w:rsid w:val="00647CAF"/>
    <w:rsid w:val="00652378"/>
    <w:rsid w:val="006524E5"/>
    <w:rsid w:val="006533C5"/>
    <w:rsid w:val="00653BC8"/>
    <w:rsid w:val="00654066"/>
    <w:rsid w:val="00655193"/>
    <w:rsid w:val="00656CF0"/>
    <w:rsid w:val="00657753"/>
    <w:rsid w:val="006644D6"/>
    <w:rsid w:val="006656BB"/>
    <w:rsid w:val="00666709"/>
    <w:rsid w:val="006728B9"/>
    <w:rsid w:val="00676E4C"/>
    <w:rsid w:val="00677642"/>
    <w:rsid w:val="0068119B"/>
    <w:rsid w:val="006840C1"/>
    <w:rsid w:val="00684154"/>
    <w:rsid w:val="00694326"/>
    <w:rsid w:val="00694662"/>
    <w:rsid w:val="006A1C42"/>
    <w:rsid w:val="006A6A80"/>
    <w:rsid w:val="006A7624"/>
    <w:rsid w:val="006B26A3"/>
    <w:rsid w:val="006B2D28"/>
    <w:rsid w:val="006C07BE"/>
    <w:rsid w:val="006C3D36"/>
    <w:rsid w:val="006D0E64"/>
    <w:rsid w:val="006D3110"/>
    <w:rsid w:val="006D53D3"/>
    <w:rsid w:val="006D5641"/>
    <w:rsid w:val="006D6CC4"/>
    <w:rsid w:val="006E08ED"/>
    <w:rsid w:val="006E1566"/>
    <w:rsid w:val="006E617B"/>
    <w:rsid w:val="006F4479"/>
    <w:rsid w:val="006F5499"/>
    <w:rsid w:val="006F6ACB"/>
    <w:rsid w:val="0071333D"/>
    <w:rsid w:val="0071740E"/>
    <w:rsid w:val="00723050"/>
    <w:rsid w:val="0072441A"/>
    <w:rsid w:val="00725D46"/>
    <w:rsid w:val="00733FF4"/>
    <w:rsid w:val="0073599A"/>
    <w:rsid w:val="00737265"/>
    <w:rsid w:val="007377ED"/>
    <w:rsid w:val="00740DD6"/>
    <w:rsid w:val="007420BA"/>
    <w:rsid w:val="007472DC"/>
    <w:rsid w:val="00755745"/>
    <w:rsid w:val="00756F8D"/>
    <w:rsid w:val="00765EE1"/>
    <w:rsid w:val="00770482"/>
    <w:rsid w:val="00771C54"/>
    <w:rsid w:val="00780DF6"/>
    <w:rsid w:val="00783BCE"/>
    <w:rsid w:val="00786ECE"/>
    <w:rsid w:val="007909E7"/>
    <w:rsid w:val="00791705"/>
    <w:rsid w:val="007A58D8"/>
    <w:rsid w:val="007B172F"/>
    <w:rsid w:val="007B5154"/>
    <w:rsid w:val="007B560F"/>
    <w:rsid w:val="007B6E72"/>
    <w:rsid w:val="007B7BCD"/>
    <w:rsid w:val="007C0033"/>
    <w:rsid w:val="007C5BBA"/>
    <w:rsid w:val="007D5CD9"/>
    <w:rsid w:val="007D5EFF"/>
    <w:rsid w:val="007E0FCC"/>
    <w:rsid w:val="007E326C"/>
    <w:rsid w:val="007E492F"/>
    <w:rsid w:val="007E647A"/>
    <w:rsid w:val="00804EFA"/>
    <w:rsid w:val="00810D79"/>
    <w:rsid w:val="00813365"/>
    <w:rsid w:val="00815A5D"/>
    <w:rsid w:val="00816A13"/>
    <w:rsid w:val="0082263D"/>
    <w:rsid w:val="008238F8"/>
    <w:rsid w:val="008244EB"/>
    <w:rsid w:val="00824CA5"/>
    <w:rsid w:val="008306C9"/>
    <w:rsid w:val="0084034B"/>
    <w:rsid w:val="00842B1C"/>
    <w:rsid w:val="00852B47"/>
    <w:rsid w:val="00853A66"/>
    <w:rsid w:val="0085562C"/>
    <w:rsid w:val="0086238D"/>
    <w:rsid w:val="00864A9A"/>
    <w:rsid w:val="008729C3"/>
    <w:rsid w:val="00873B2C"/>
    <w:rsid w:val="00876FEC"/>
    <w:rsid w:val="00884029"/>
    <w:rsid w:val="00884BDF"/>
    <w:rsid w:val="0089133E"/>
    <w:rsid w:val="008918E0"/>
    <w:rsid w:val="0089261D"/>
    <w:rsid w:val="00893361"/>
    <w:rsid w:val="00895F8B"/>
    <w:rsid w:val="008A1B81"/>
    <w:rsid w:val="008A4A0D"/>
    <w:rsid w:val="008A6294"/>
    <w:rsid w:val="008B395C"/>
    <w:rsid w:val="008B57A6"/>
    <w:rsid w:val="008B5999"/>
    <w:rsid w:val="008C20FD"/>
    <w:rsid w:val="008C40CF"/>
    <w:rsid w:val="008C5178"/>
    <w:rsid w:val="008C54C5"/>
    <w:rsid w:val="008C6A8E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901089"/>
    <w:rsid w:val="0090336E"/>
    <w:rsid w:val="00906B8A"/>
    <w:rsid w:val="00913899"/>
    <w:rsid w:val="009154FD"/>
    <w:rsid w:val="00917155"/>
    <w:rsid w:val="0092435B"/>
    <w:rsid w:val="009524D6"/>
    <w:rsid w:val="00955DEF"/>
    <w:rsid w:val="009571D5"/>
    <w:rsid w:val="00960BE0"/>
    <w:rsid w:val="00966BC8"/>
    <w:rsid w:val="00975B93"/>
    <w:rsid w:val="0097620C"/>
    <w:rsid w:val="00976491"/>
    <w:rsid w:val="00980108"/>
    <w:rsid w:val="009846B4"/>
    <w:rsid w:val="0098653B"/>
    <w:rsid w:val="00987934"/>
    <w:rsid w:val="009A0AC6"/>
    <w:rsid w:val="009A37E4"/>
    <w:rsid w:val="009A3E58"/>
    <w:rsid w:val="009B599C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27AA"/>
    <w:rsid w:val="009E3B46"/>
    <w:rsid w:val="009E6988"/>
    <w:rsid w:val="009F56E9"/>
    <w:rsid w:val="009F6982"/>
    <w:rsid w:val="009F7E73"/>
    <w:rsid w:val="00A0019F"/>
    <w:rsid w:val="00A00F65"/>
    <w:rsid w:val="00A02201"/>
    <w:rsid w:val="00A071D7"/>
    <w:rsid w:val="00A10BB2"/>
    <w:rsid w:val="00A12CA1"/>
    <w:rsid w:val="00A14175"/>
    <w:rsid w:val="00A22E50"/>
    <w:rsid w:val="00A22FEB"/>
    <w:rsid w:val="00A3046A"/>
    <w:rsid w:val="00A31200"/>
    <w:rsid w:val="00A31C3D"/>
    <w:rsid w:val="00A44B57"/>
    <w:rsid w:val="00A47805"/>
    <w:rsid w:val="00A50211"/>
    <w:rsid w:val="00A55382"/>
    <w:rsid w:val="00A60337"/>
    <w:rsid w:val="00A73C2E"/>
    <w:rsid w:val="00A753DF"/>
    <w:rsid w:val="00A75912"/>
    <w:rsid w:val="00A76A1B"/>
    <w:rsid w:val="00A86A2C"/>
    <w:rsid w:val="00A957DC"/>
    <w:rsid w:val="00AA0D43"/>
    <w:rsid w:val="00AA44D0"/>
    <w:rsid w:val="00AA470F"/>
    <w:rsid w:val="00AA4A86"/>
    <w:rsid w:val="00AA4CC4"/>
    <w:rsid w:val="00AA7164"/>
    <w:rsid w:val="00AB0AD4"/>
    <w:rsid w:val="00AB1AFA"/>
    <w:rsid w:val="00AB301F"/>
    <w:rsid w:val="00AB4006"/>
    <w:rsid w:val="00AB4081"/>
    <w:rsid w:val="00AB61A1"/>
    <w:rsid w:val="00AB76BC"/>
    <w:rsid w:val="00AC0053"/>
    <w:rsid w:val="00AC132B"/>
    <w:rsid w:val="00AC5C2B"/>
    <w:rsid w:val="00AC7C39"/>
    <w:rsid w:val="00AD3EA6"/>
    <w:rsid w:val="00AD66FC"/>
    <w:rsid w:val="00AD77E1"/>
    <w:rsid w:val="00AE1B48"/>
    <w:rsid w:val="00AE24B9"/>
    <w:rsid w:val="00AE49A0"/>
    <w:rsid w:val="00AE6731"/>
    <w:rsid w:val="00AF2AEC"/>
    <w:rsid w:val="00AF5EB9"/>
    <w:rsid w:val="00B00D3B"/>
    <w:rsid w:val="00B0104E"/>
    <w:rsid w:val="00B03AC9"/>
    <w:rsid w:val="00B07C87"/>
    <w:rsid w:val="00B07DA7"/>
    <w:rsid w:val="00B105FD"/>
    <w:rsid w:val="00B13B3F"/>
    <w:rsid w:val="00B1603E"/>
    <w:rsid w:val="00B160AA"/>
    <w:rsid w:val="00B16864"/>
    <w:rsid w:val="00B242A5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53113"/>
    <w:rsid w:val="00B561C1"/>
    <w:rsid w:val="00B607C9"/>
    <w:rsid w:val="00B61235"/>
    <w:rsid w:val="00B6375C"/>
    <w:rsid w:val="00B700CF"/>
    <w:rsid w:val="00B7749E"/>
    <w:rsid w:val="00B844DA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7AD1"/>
    <w:rsid w:val="00BC23C3"/>
    <w:rsid w:val="00BC41B8"/>
    <w:rsid w:val="00BC50B8"/>
    <w:rsid w:val="00BD5C03"/>
    <w:rsid w:val="00BE5DED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20690"/>
    <w:rsid w:val="00C2383C"/>
    <w:rsid w:val="00C23D34"/>
    <w:rsid w:val="00C25A20"/>
    <w:rsid w:val="00C30522"/>
    <w:rsid w:val="00C310A8"/>
    <w:rsid w:val="00C31A5A"/>
    <w:rsid w:val="00C3514C"/>
    <w:rsid w:val="00C456C3"/>
    <w:rsid w:val="00C526AF"/>
    <w:rsid w:val="00C5393D"/>
    <w:rsid w:val="00C56643"/>
    <w:rsid w:val="00C7091E"/>
    <w:rsid w:val="00C7214A"/>
    <w:rsid w:val="00C73707"/>
    <w:rsid w:val="00C73B6E"/>
    <w:rsid w:val="00C828D0"/>
    <w:rsid w:val="00C83B89"/>
    <w:rsid w:val="00C8524D"/>
    <w:rsid w:val="00C91D42"/>
    <w:rsid w:val="00C93EE3"/>
    <w:rsid w:val="00C94F12"/>
    <w:rsid w:val="00C96949"/>
    <w:rsid w:val="00CA3800"/>
    <w:rsid w:val="00CA793B"/>
    <w:rsid w:val="00CB0D6B"/>
    <w:rsid w:val="00CB0E9D"/>
    <w:rsid w:val="00CB3351"/>
    <w:rsid w:val="00CB35F3"/>
    <w:rsid w:val="00CB6C83"/>
    <w:rsid w:val="00CB7685"/>
    <w:rsid w:val="00CC1D2E"/>
    <w:rsid w:val="00CC1EDD"/>
    <w:rsid w:val="00CC2476"/>
    <w:rsid w:val="00CC25CB"/>
    <w:rsid w:val="00CC342D"/>
    <w:rsid w:val="00CC7809"/>
    <w:rsid w:val="00CD29F7"/>
    <w:rsid w:val="00CD2C53"/>
    <w:rsid w:val="00CD5B77"/>
    <w:rsid w:val="00CD6C86"/>
    <w:rsid w:val="00CE2D3B"/>
    <w:rsid w:val="00CE2F9D"/>
    <w:rsid w:val="00CE315D"/>
    <w:rsid w:val="00CE5BC1"/>
    <w:rsid w:val="00CF07A0"/>
    <w:rsid w:val="00D0002C"/>
    <w:rsid w:val="00D01E09"/>
    <w:rsid w:val="00D043E2"/>
    <w:rsid w:val="00D04927"/>
    <w:rsid w:val="00D0668D"/>
    <w:rsid w:val="00D11C21"/>
    <w:rsid w:val="00D21B3E"/>
    <w:rsid w:val="00D27C43"/>
    <w:rsid w:val="00D3107B"/>
    <w:rsid w:val="00D318CE"/>
    <w:rsid w:val="00D318D8"/>
    <w:rsid w:val="00D37709"/>
    <w:rsid w:val="00D41049"/>
    <w:rsid w:val="00D43ACD"/>
    <w:rsid w:val="00D44E6E"/>
    <w:rsid w:val="00D45254"/>
    <w:rsid w:val="00D46CAC"/>
    <w:rsid w:val="00D4753B"/>
    <w:rsid w:val="00D52DA4"/>
    <w:rsid w:val="00D53162"/>
    <w:rsid w:val="00D610E3"/>
    <w:rsid w:val="00D70F72"/>
    <w:rsid w:val="00D74921"/>
    <w:rsid w:val="00D81B75"/>
    <w:rsid w:val="00D842BA"/>
    <w:rsid w:val="00D877C0"/>
    <w:rsid w:val="00D87C3D"/>
    <w:rsid w:val="00D95C7F"/>
    <w:rsid w:val="00DA1A85"/>
    <w:rsid w:val="00DA2FE6"/>
    <w:rsid w:val="00DA3EAF"/>
    <w:rsid w:val="00DB4285"/>
    <w:rsid w:val="00DB7E80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4044"/>
    <w:rsid w:val="00DE52CC"/>
    <w:rsid w:val="00DE57D5"/>
    <w:rsid w:val="00DE607D"/>
    <w:rsid w:val="00DF2698"/>
    <w:rsid w:val="00DF28C9"/>
    <w:rsid w:val="00DF3BD2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25D1"/>
    <w:rsid w:val="00E25181"/>
    <w:rsid w:val="00E272AB"/>
    <w:rsid w:val="00E27B68"/>
    <w:rsid w:val="00E33006"/>
    <w:rsid w:val="00E37CCF"/>
    <w:rsid w:val="00E422B5"/>
    <w:rsid w:val="00E4231B"/>
    <w:rsid w:val="00E4388F"/>
    <w:rsid w:val="00E43AF4"/>
    <w:rsid w:val="00E43C7D"/>
    <w:rsid w:val="00E43D06"/>
    <w:rsid w:val="00E46CDD"/>
    <w:rsid w:val="00E578F9"/>
    <w:rsid w:val="00E64A1F"/>
    <w:rsid w:val="00E74246"/>
    <w:rsid w:val="00E7758E"/>
    <w:rsid w:val="00E800B3"/>
    <w:rsid w:val="00E80F3E"/>
    <w:rsid w:val="00E875F5"/>
    <w:rsid w:val="00E949EF"/>
    <w:rsid w:val="00E94B4E"/>
    <w:rsid w:val="00E962E0"/>
    <w:rsid w:val="00EA1F7A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2B73"/>
    <w:rsid w:val="00F030DD"/>
    <w:rsid w:val="00F03543"/>
    <w:rsid w:val="00F05E28"/>
    <w:rsid w:val="00F122C1"/>
    <w:rsid w:val="00F12F22"/>
    <w:rsid w:val="00F15411"/>
    <w:rsid w:val="00F20329"/>
    <w:rsid w:val="00F229D7"/>
    <w:rsid w:val="00F249F0"/>
    <w:rsid w:val="00F26958"/>
    <w:rsid w:val="00F32FBF"/>
    <w:rsid w:val="00F42284"/>
    <w:rsid w:val="00F46A73"/>
    <w:rsid w:val="00F551DF"/>
    <w:rsid w:val="00F578A5"/>
    <w:rsid w:val="00F65235"/>
    <w:rsid w:val="00F65F11"/>
    <w:rsid w:val="00F81F1E"/>
    <w:rsid w:val="00FA6588"/>
    <w:rsid w:val="00FA76BA"/>
    <w:rsid w:val="00FB695C"/>
    <w:rsid w:val="00FB77CE"/>
    <w:rsid w:val="00FC4208"/>
    <w:rsid w:val="00FC4D3B"/>
    <w:rsid w:val="00FD3088"/>
    <w:rsid w:val="00FE040B"/>
    <w:rsid w:val="00FE1BB2"/>
    <w:rsid w:val="00FE44D0"/>
    <w:rsid w:val="00FF470E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table" w:styleId="TableGrid">
    <w:name w:val="Table Grid"/>
    <w:basedOn w:val="TableNormal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DC39BB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9154FD"/>
    <w:rPr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Caption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DefaultParagraphFont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rsid w:val="005E02D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E02D0"/>
    <w:rPr>
      <w:rFonts w:cs="Times New Roman"/>
      <w:sz w:val="24"/>
      <w:szCs w:val="24"/>
    </w:rPr>
  </w:style>
  <w:style w:type="paragraph" w:styleId="NoSpacing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ColorfulGrid-Accent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MediumGrid1-Accent5">
    <w:name w:val="Medium Grid 1 Accent 5"/>
    <w:basedOn w:val="TableNormal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DefaultParagraphFont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ColorfulGrid-Accent6">
    <w:name w:val="Colorful Grid Accent 6"/>
    <w:basedOn w:val="TableNormal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character" w:styleId="Hyperlink">
    <w:name w:val="Hyperlink"/>
    <w:basedOn w:val="DefaultParagraphFont"/>
    <w:uiPriority w:val="99"/>
    <w:rsid w:val="00D11C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87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7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87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87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7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87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727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805</Words>
  <Characters>4594</Characters>
  <Application>Microsoft Office Outlook</Application>
  <DocSecurity>0</DocSecurity>
  <Lines>0</Lines>
  <Paragraphs>0</Paragraphs>
  <ScaleCrop>false</ScaleCrop>
  <Company>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(A)</dc:title>
  <dc:subject>www.sorubak.com</dc:subject>
  <dc:creator>escort</dc:creator>
  <cp:keywords>www.sorubak.com</cp:keywords>
  <dc:description>www.sorubak.com</dc:description>
  <cp:lastModifiedBy>edanur</cp:lastModifiedBy>
  <cp:revision>3</cp:revision>
  <cp:lastPrinted>2009-12-31T12:44:00Z</cp:lastPrinted>
  <dcterms:created xsi:type="dcterms:W3CDTF">2014-04-04T12:37:00Z</dcterms:created>
  <dcterms:modified xsi:type="dcterms:W3CDTF">2014-04-16T19:11:00Z</dcterms:modified>
  <cp:category>www.sorubak.com</cp:category>
</cp:coreProperties>
</file>