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32" w:rsidRPr="00A63779" w:rsidRDefault="00DA7332" w:rsidP="000609AE">
      <w:pPr>
        <w:jc w:val="center"/>
        <w:rPr>
          <w:b/>
        </w:rPr>
      </w:pPr>
      <w:r>
        <w:rPr>
          <w:b/>
        </w:rPr>
        <w:t xml:space="preserve">2014-2015 </w:t>
      </w:r>
      <w:r w:rsidRPr="00A63779">
        <w:rPr>
          <w:b/>
        </w:rPr>
        <w:t xml:space="preserve"> EĞİTİM ÖĞRETİM YILI</w:t>
      </w:r>
    </w:p>
    <w:p w:rsidR="00DA7332" w:rsidRDefault="00DA7332" w:rsidP="000609AE">
      <w:pPr>
        <w:jc w:val="center"/>
        <w:rPr>
          <w:b/>
        </w:rPr>
      </w:pPr>
      <w:r>
        <w:rPr>
          <w:b/>
        </w:rPr>
        <w:t>HEREKE NUH ÇİMENTO ORTAOKULU 5</w:t>
      </w:r>
      <w:r w:rsidRPr="00A63779">
        <w:rPr>
          <w:b/>
        </w:rPr>
        <w:t>. SINIFLAR BEP I. DÖNEM I.  SINAVI</w:t>
      </w:r>
    </w:p>
    <w:p w:rsidR="00DA7332" w:rsidRDefault="00DA7332" w:rsidP="000609AE">
      <w:pPr>
        <w:pStyle w:val="ListParagraph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9.75pt;margin-top:29.35pt;width:154.75pt;height:124.25pt;z-index:251651584">
            <v:textbox style="mso-next-textbox:#_x0000_s1026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2 Resim" o:spid="_x0000_i1026" type="#_x0000_t75" alt="5451.jpg" style="width:138.75pt;height:114.7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b/>
        </w:rPr>
        <w:t>Aşağıda 4 adet görsel verilmiştir.  Hangi görselin KURUM, hangi görselin GRUP, hangi görselin KALABALIK olduğunu doğru bir şeklide yerleştiriniz. (30 puan)</w:t>
      </w:r>
    </w:p>
    <w:p w:rsidR="00DA7332" w:rsidRPr="00662CC8" w:rsidRDefault="00DA7332" w:rsidP="00662CC8">
      <w:pPr>
        <w:tabs>
          <w:tab w:val="left" w:pos="3570"/>
          <w:tab w:val="left" w:pos="7740"/>
        </w:tabs>
        <w:rPr>
          <w:b/>
        </w:rPr>
      </w:pPr>
      <w:r>
        <w:rPr>
          <w:noProof/>
          <w:lang w:eastAsia="tr-TR"/>
        </w:rPr>
        <w:pict>
          <v:shape id="_x0000_s1027" type="#_x0000_t202" style="position:absolute;margin-left:190.5pt;margin-top:.5pt;width:187.75pt;height:106.65pt;z-index:251650560">
            <v:textbox style="mso-next-textbox:#_x0000_s1027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1 Resim" o:spid="_x0000_i1028" type="#_x0000_t75" alt="2094-3-4-9317c.jpg" style="width:179.25pt;height:96.75pt;visibility:visible">
                        <v:imagedata r:id="rId6" o:title="" croptop="5152f" cropbottom="5152f" cropleft="1483f" cropright="2230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3.5pt;margin-top:.5pt;width:151.25pt;height:106.65pt;z-index:251649536">
            <v:textbox style="mso-next-textbox:#_x0000_s1028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0 Resim" o:spid="_x0000_i1030" type="#_x0000_t75" alt="images.jpg" style="width:135pt;height:98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b/>
        </w:rPr>
        <w:t xml:space="preserve">a) </w:t>
      </w:r>
      <w:r w:rsidRPr="00662CC8">
        <w:rPr>
          <w:b/>
        </w:rPr>
        <w:t xml:space="preserve"> </w:t>
      </w:r>
      <w:r>
        <w:rPr>
          <w:b/>
        </w:rPr>
        <w:tab/>
        <w:t>b)</w:t>
      </w:r>
      <w:r>
        <w:rPr>
          <w:b/>
        </w:rPr>
        <w:tab/>
        <w:t>c)</w:t>
      </w:r>
    </w:p>
    <w:p w:rsidR="00DA7332" w:rsidRDefault="00DA7332"/>
    <w:p w:rsidR="00DA7332" w:rsidRPr="000609AE" w:rsidRDefault="00DA7332" w:rsidP="000609AE"/>
    <w:p w:rsidR="00DA7332" w:rsidRPr="000609AE" w:rsidRDefault="00DA7332" w:rsidP="000609AE"/>
    <w:p w:rsidR="00DA7332" w:rsidRDefault="00DA7332" w:rsidP="00662CC8">
      <w:pPr>
        <w:tabs>
          <w:tab w:val="left" w:pos="1125"/>
        </w:tabs>
      </w:pPr>
    </w:p>
    <w:p w:rsidR="00DA7332" w:rsidRDefault="00DA7332" w:rsidP="00662CC8">
      <w:pPr>
        <w:tabs>
          <w:tab w:val="left" w:pos="1125"/>
        </w:tabs>
      </w:pPr>
      <w:r>
        <w:t xml:space="preserve">              …………………………………</w:t>
      </w:r>
      <w:r>
        <w:tab/>
      </w:r>
      <w:r>
        <w:tab/>
        <w:t xml:space="preserve">                   ……………………………………..</w:t>
      </w:r>
      <w:r>
        <w:tab/>
      </w:r>
      <w:r>
        <w:tab/>
        <w:t xml:space="preserve">             </w:t>
      </w:r>
      <w:r>
        <w:tab/>
        <w:t>………………………………</w:t>
      </w:r>
    </w:p>
    <w:p w:rsidR="00DA7332" w:rsidRPr="00ED24C1" w:rsidRDefault="00DA7332" w:rsidP="00662CC8">
      <w:pPr>
        <w:rPr>
          <w:b/>
        </w:rPr>
      </w:pPr>
      <w:r w:rsidRPr="00ED24C1">
        <w:rPr>
          <w:b/>
        </w:rPr>
        <w:t>2- Doğduğumuz andan itibaren içinde yer aldığımız kurum aşağıdakilerden hangisidir?</w:t>
      </w:r>
      <w:r>
        <w:rPr>
          <w:b/>
        </w:rPr>
        <w:t xml:space="preserve"> (10 PUAN)</w:t>
      </w:r>
    </w:p>
    <w:p w:rsidR="00DA7332" w:rsidRDefault="00DA7332" w:rsidP="00662CC8">
      <w:pPr>
        <w:pStyle w:val="ListParagraph"/>
        <w:numPr>
          <w:ilvl w:val="0"/>
          <w:numId w:val="2"/>
        </w:numPr>
      </w:pPr>
      <w:r>
        <w:rPr>
          <w:noProof/>
          <w:lang w:eastAsia="tr-TR"/>
        </w:rPr>
        <w:pict>
          <v:shape id="_x0000_s1029" type="#_x0000_t202" style="position:absolute;left:0;text-align:left;margin-left:399.75pt;margin-top:1.1pt;width:154.25pt;height:124.2pt;z-index:251655680">
            <v:textbox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12 Resim" o:spid="_x0000_i1032" type="#_x0000_t75" alt="Aile.gif" style="width:132.75pt;height:113.25pt;visibility:visible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288.3pt;margin-top:.5pt;width:89.95pt;height:124.8pt;z-index:251654656">
            <v:textbox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6" o:spid="_x0000_i1034" type="#_x0000_t75" alt="http://2.bp.blogspot.com/-e7G3OwnZo9I/T4UyphFOLZI/AAAAAAAAGIo/RUhtj-amztw/s1600/K%C4%B1z%C4%B1lay.jpg" style="width:72.75pt;height:111.7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70.3pt;margin-top:1pt;width:102.4pt;height:152.8pt;z-index:251653632">
            <v:textbox style="mso-fit-shape-to-text:t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3" o:spid="_x0000_i1036" type="#_x0000_t75" alt="http://t2.gstatic.com/images?q=tbn:ANd9GcTPhq5u6IR7oSKMLcwmsk1G6svKxiaVOWhz1BjS4QfeAj9pTgHT" style="width:86.25pt;height:104.25pt;visibility:visible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32.25pt;margin-top:1pt;width:118.75pt;height:152.9pt;z-index:251652608">
            <v:textbox style="mso-fit-shape-to-text:t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1" o:spid="_x0000_i1038" type="#_x0000_t75" alt="http://www.kenthaber.com/Resimler/2004/09/27/kurum927.jpg" style="width:105pt;height:10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                                                b)                                            c)                                        d) </w:t>
      </w:r>
    </w:p>
    <w:p w:rsidR="00DA7332" w:rsidRPr="00ED24C1" w:rsidRDefault="00DA7332" w:rsidP="00ED24C1"/>
    <w:p w:rsidR="00DA7332" w:rsidRPr="00ED24C1" w:rsidRDefault="00DA7332" w:rsidP="00ED24C1"/>
    <w:p w:rsidR="00DA7332" w:rsidRPr="00ED24C1" w:rsidRDefault="00DA7332" w:rsidP="00ED24C1"/>
    <w:p w:rsidR="00DA7332" w:rsidRDefault="00DA7332" w:rsidP="00ED24C1"/>
    <w:p w:rsidR="00DA7332" w:rsidRDefault="00DA7332" w:rsidP="00ED24C1"/>
    <w:p w:rsidR="00DA7332" w:rsidRDefault="00DA7332" w:rsidP="00ED24C1">
      <w:r>
        <w:rPr>
          <w:noProof/>
          <w:lang w:eastAsia="tr-TR"/>
        </w:rPr>
        <w:pict>
          <v:shape id="_x0000_s1033" type="#_x0000_t202" style="position:absolute;margin-left:225pt;margin-top:1pt;width:207.65pt;height:133.75pt;z-index:251656704">
            <v:textbox>
              <w:txbxContent>
                <w:p w:rsidR="00DA7332" w:rsidRDefault="00DA7332" w:rsidP="00DC6343">
                  <w:pPr>
                    <w:pStyle w:val="NoSpacing"/>
                    <w:rPr>
                      <w:b/>
                      <w:u w:val="single"/>
                    </w:rPr>
                  </w:pPr>
                  <w:r w:rsidRPr="00DC6343">
                    <w:rPr>
                      <w:b/>
                    </w:rPr>
                    <w:t xml:space="preserve">3- Küme başkanı, kümedeki öğrencilere bir etkinlik yapılacağı zaman ayrı ayrı görevler verir. Bu görevlerle öğrencilere aşağıdakilerden hangisi </w:t>
                  </w:r>
                  <w:r w:rsidRPr="00DC6343">
                    <w:rPr>
                      <w:b/>
                      <w:u w:val="single"/>
                    </w:rPr>
                    <w:t>kazandırılmaz?</w:t>
                  </w:r>
                </w:p>
                <w:p w:rsidR="00DA7332" w:rsidRDefault="00DA7332" w:rsidP="00DC6343">
                  <w:pPr>
                    <w:pStyle w:val="NoSpacing"/>
                  </w:pPr>
                  <w:r>
                    <w:rPr>
                      <w:b/>
                      <w:u w:val="single"/>
                    </w:rPr>
                    <w:t>(10 puan)</w:t>
                  </w:r>
                  <w:r w:rsidRPr="00DC6343">
                    <w:rPr>
                      <w:b/>
                    </w:rPr>
                    <w:br/>
                  </w:r>
                  <w:r>
                    <w:t xml:space="preserve">   a) Sorumluluk duygusu</w:t>
                  </w:r>
                </w:p>
                <w:p w:rsidR="00DA7332" w:rsidRPr="00ED24C1" w:rsidRDefault="00DA7332" w:rsidP="00DC6343">
                  <w:pPr>
                    <w:pStyle w:val="NoSpacing"/>
                  </w:pPr>
                  <w:r w:rsidRPr="00ED24C1">
                    <w:t xml:space="preserve">   b) İş bölümü  </w:t>
                  </w:r>
                  <w:r w:rsidRPr="00ED24C1">
                    <w:br/>
                    <w:t xml:space="preserve">   c) Dayanışma ve yardımlaşma                  </w:t>
                  </w:r>
                </w:p>
                <w:p w:rsidR="00DA7332" w:rsidRPr="00ED24C1" w:rsidRDefault="00DA7332" w:rsidP="00DC6343">
                  <w:pPr>
                    <w:pStyle w:val="NoSpacing"/>
                  </w:pPr>
                  <w:r w:rsidRPr="00ED24C1">
                    <w:t xml:space="preserve">   d) Tek başına yaşama anlayışı </w:t>
                  </w:r>
                  <w:r w:rsidRPr="00ED24C1">
                    <w:br/>
                  </w:r>
                </w:p>
                <w:p w:rsidR="00DA7332" w:rsidRDefault="00DA7332"/>
              </w:txbxContent>
            </v:textbox>
          </v:shape>
        </w:pict>
      </w:r>
      <w:r w:rsidRPr="00113D72">
        <w:rPr>
          <w:noProof/>
          <w:lang w:eastAsia="tr-TR"/>
        </w:rPr>
        <w:pict>
          <v:shape id="10 Resim" o:spid="_x0000_i1039" type="#_x0000_t75" alt="Grup.gif" style="width:205.5pt;height:128.25pt;visibility:visible">
            <v:imagedata r:id="rId12" o:title=""/>
          </v:shape>
        </w:pict>
      </w:r>
    </w:p>
    <w:p w:rsidR="00DA7332" w:rsidRDefault="00DA7332" w:rsidP="00ED24C1">
      <w:r>
        <w:rPr>
          <w:noProof/>
          <w:lang w:eastAsia="tr-TR"/>
        </w:rPr>
        <w:pict>
          <v:shape id="_x0000_s1034" type="#_x0000_t202" style="position:absolute;margin-left:242.25pt;margin-top:22.15pt;width:207.65pt;height:152.05pt;z-index:251658752">
            <v:textbox style="mso-fit-shape-to-text:t">
              <w:txbxContent>
                <w:p w:rsidR="00DA7332" w:rsidRPr="00DC6343" w:rsidRDefault="00DA7332">
                  <w:pPr>
                    <w:rPr>
                      <w:b/>
                      <w:u w:val="single"/>
                    </w:rPr>
                  </w:pPr>
                  <w:r w:rsidRPr="00DC6343">
                    <w:rPr>
                      <w:b/>
                    </w:rPr>
                    <w:t xml:space="preserve">4- Aşağıdakilerden hangisi okuldaki sorumluluklarımızdan biri </w:t>
                  </w:r>
                  <w:r w:rsidRPr="00DC6343">
                    <w:rPr>
                      <w:b/>
                      <w:u w:val="single"/>
                    </w:rPr>
                    <w:t>değildir?</w:t>
                  </w:r>
                  <w:r>
                    <w:rPr>
                      <w:b/>
                      <w:u w:val="single"/>
                    </w:rPr>
                    <w:t xml:space="preserve"> (10 puan)</w:t>
                  </w:r>
                </w:p>
                <w:p w:rsidR="00DA7332" w:rsidRDefault="00DA7332" w:rsidP="00DC6343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Okula zamanında gelmeliyiz</w:t>
                  </w:r>
                </w:p>
                <w:p w:rsidR="00DA7332" w:rsidRDefault="00DA7332" w:rsidP="00DC6343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Yerlere çöp atmamalı atanları uyarmalıyız.</w:t>
                  </w:r>
                </w:p>
                <w:p w:rsidR="00DA7332" w:rsidRDefault="00DA7332" w:rsidP="00DC6343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Okul koridorlarında koşmamalıyız.</w:t>
                  </w:r>
                </w:p>
                <w:p w:rsidR="00DA7332" w:rsidRDefault="00DA7332" w:rsidP="00DC6343">
                  <w:pPr>
                    <w:pStyle w:val="ListParagraph"/>
                    <w:numPr>
                      <w:ilvl w:val="0"/>
                      <w:numId w:val="3"/>
                    </w:numPr>
                  </w:pPr>
                  <w:r>
                    <w:t>Arkadaşlarımızla kavga etmeliyiz.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7.05pt;margin-top:21.15pt;width:207.65pt;height:152.8pt;z-index:251657728">
            <v:textbox style="mso-fit-shape-to-text:t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9" o:spid="_x0000_i1041" type="#_x0000_t75" alt="http://img.webme.com/pic/s/sirinsinif/sk1.jpg" style="width:192.75pt;height:175.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</w:p>
    <w:p w:rsidR="00DA7332" w:rsidRPr="00DC6343" w:rsidRDefault="00DA7332" w:rsidP="00DC6343"/>
    <w:p w:rsidR="00DA7332" w:rsidRPr="00DC6343" w:rsidRDefault="00DA7332" w:rsidP="00DC6343"/>
    <w:p w:rsidR="00DA7332" w:rsidRPr="00DC6343" w:rsidRDefault="00DA7332" w:rsidP="00DC6343"/>
    <w:p w:rsidR="00DA7332" w:rsidRPr="00DC6343" w:rsidRDefault="00DA7332" w:rsidP="00DC6343"/>
    <w:p w:rsidR="00DA7332" w:rsidRPr="00DC6343" w:rsidRDefault="00DA7332" w:rsidP="00DC6343"/>
    <w:p w:rsidR="00DA7332" w:rsidRDefault="00DA7332" w:rsidP="00DC6343"/>
    <w:p w:rsidR="00DA7332" w:rsidRDefault="00DA7332" w:rsidP="00DC6343">
      <w:pPr>
        <w:tabs>
          <w:tab w:val="left" w:pos="7065"/>
        </w:tabs>
      </w:pPr>
      <w:r>
        <w:tab/>
      </w:r>
      <w:hyperlink r:id="rId14" w:history="1">
        <w:r w:rsidRPr="008D3C47">
          <w:rPr>
            <w:rStyle w:val="Hyperlink"/>
          </w:rPr>
          <w:t>www.sorubak.com</w:t>
        </w:r>
      </w:hyperlink>
      <w:r>
        <w:t xml:space="preserve"> </w:t>
      </w:r>
    </w:p>
    <w:p w:rsidR="00DA7332" w:rsidRDefault="00DA7332" w:rsidP="00DC6343">
      <w:pPr>
        <w:tabs>
          <w:tab w:val="left" w:pos="7065"/>
        </w:tabs>
      </w:pPr>
    </w:p>
    <w:p w:rsidR="00DA7332" w:rsidRDefault="00DA7332" w:rsidP="00DC6343">
      <w:pPr>
        <w:ind w:left="708"/>
        <w:rPr>
          <w:b/>
        </w:rPr>
      </w:pPr>
      <w:r>
        <w:t xml:space="preserve">5- </w:t>
      </w:r>
      <w:r w:rsidRPr="00B6078C">
        <w:rPr>
          <w:b/>
        </w:rPr>
        <w:t xml:space="preserve">Aşağıda verilen kurum-rol eşleştirmelerinden hangisi </w:t>
      </w:r>
      <w:r w:rsidRPr="009C7038">
        <w:rPr>
          <w:b/>
          <w:u w:val="single"/>
        </w:rPr>
        <w:t>yanlıştır?</w:t>
      </w:r>
      <w:r>
        <w:rPr>
          <w:b/>
        </w:rPr>
        <w:t xml:space="preserve">  (10 puan)</w:t>
      </w:r>
    </w:p>
    <w:p w:rsidR="00DA7332" w:rsidRPr="00DC6343" w:rsidRDefault="00DA7332" w:rsidP="00DC6343">
      <w:pPr>
        <w:pStyle w:val="NoSpacing"/>
        <w:rPr>
          <w:b/>
          <w:sz w:val="24"/>
          <w:szCs w:val="24"/>
          <w:u w:val="single"/>
        </w:rPr>
      </w:pPr>
      <w:r w:rsidRPr="00DC6343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</w:t>
      </w:r>
      <w:r w:rsidRPr="00DC6343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</w:t>
      </w:r>
      <w:r w:rsidRPr="00DC6343">
        <w:rPr>
          <w:b/>
          <w:sz w:val="24"/>
          <w:szCs w:val="24"/>
          <w:u w:val="single"/>
        </w:rPr>
        <w:t xml:space="preserve">KURUM </w:t>
      </w:r>
      <w:r w:rsidRPr="00DC6343">
        <w:rPr>
          <w:b/>
          <w:sz w:val="24"/>
          <w:szCs w:val="24"/>
          <w:u w:val="single"/>
        </w:rPr>
        <w:tab/>
        <w:t xml:space="preserve">    </w:t>
      </w:r>
      <w:r w:rsidRPr="00DC6343">
        <w:rPr>
          <w:b/>
          <w:sz w:val="24"/>
          <w:szCs w:val="24"/>
          <w:u w:val="single"/>
        </w:rPr>
        <w:tab/>
        <w:t xml:space="preserve">     ROL</w:t>
      </w:r>
    </w:p>
    <w:p w:rsidR="00DA7332" w:rsidRPr="009C7038" w:rsidRDefault="00DA7332" w:rsidP="00DC6343">
      <w:pPr>
        <w:pStyle w:val="NoSpacing"/>
        <w:ind w:left="708" w:firstLine="708"/>
      </w:pPr>
      <w:r w:rsidRPr="009C7038">
        <w:t xml:space="preserve">a) </w:t>
      </w:r>
      <w:r>
        <w:t xml:space="preserve">       </w:t>
      </w:r>
      <w:r w:rsidRPr="009C7038">
        <w:t xml:space="preserve">aile                 </w:t>
      </w:r>
      <w:r>
        <w:t xml:space="preserve"> </w:t>
      </w:r>
      <w:r w:rsidRPr="009C7038">
        <w:t xml:space="preserve">   </w:t>
      </w:r>
      <w:r>
        <w:t xml:space="preserve">      </w:t>
      </w:r>
      <w:r w:rsidRPr="009C7038">
        <w:t xml:space="preserve">  çocuk                           </w:t>
      </w:r>
    </w:p>
    <w:p w:rsidR="00DA7332" w:rsidRDefault="00DA7332" w:rsidP="00DC6343">
      <w:pPr>
        <w:pStyle w:val="NoSpacing"/>
        <w:ind w:left="1416"/>
      </w:pPr>
      <w:r w:rsidRPr="009C7038">
        <w:t xml:space="preserve">b) </w:t>
      </w:r>
      <w:r>
        <w:t xml:space="preserve">  </w:t>
      </w:r>
      <w:r w:rsidRPr="009C7038">
        <w:t xml:space="preserve">üniversite          </w:t>
      </w:r>
      <w:r>
        <w:t xml:space="preserve">       </w:t>
      </w:r>
      <w:r w:rsidRPr="009C7038">
        <w:t xml:space="preserve"> milletvekili</w:t>
      </w:r>
      <w:r w:rsidRPr="009C7038">
        <w:br/>
        <w:t xml:space="preserve">c) </w:t>
      </w:r>
      <w:r>
        <w:t xml:space="preserve">     </w:t>
      </w:r>
      <w:r w:rsidRPr="009C7038">
        <w:t xml:space="preserve">devlet                 </w:t>
      </w:r>
      <w:r>
        <w:t xml:space="preserve"> </w:t>
      </w:r>
      <w:r w:rsidRPr="009C7038">
        <w:t xml:space="preserve"> cumhurbaşkanı          </w:t>
      </w:r>
    </w:p>
    <w:p w:rsidR="00DA7332" w:rsidRDefault="00DA7332" w:rsidP="00DC6343">
      <w:pPr>
        <w:pStyle w:val="NoSpacing"/>
        <w:ind w:left="708" w:firstLine="708"/>
      </w:pPr>
      <w:r w:rsidRPr="009C7038">
        <w:t>d)</w:t>
      </w:r>
      <w:r>
        <w:t xml:space="preserve">       </w:t>
      </w:r>
      <w:r w:rsidRPr="009C7038">
        <w:t xml:space="preserve">okul                   </w:t>
      </w:r>
      <w:r>
        <w:t xml:space="preserve">       </w:t>
      </w:r>
      <w:r w:rsidRPr="009C7038">
        <w:t xml:space="preserve"> öğrenci</w:t>
      </w:r>
    </w:p>
    <w:p w:rsidR="00DA7332" w:rsidRDefault="00DA7332" w:rsidP="00DC6343">
      <w:pPr>
        <w:pStyle w:val="NoSpacing"/>
        <w:ind w:left="708" w:firstLine="708"/>
      </w:pPr>
      <w:r>
        <w:rPr>
          <w:noProof/>
          <w:lang w:eastAsia="tr-TR"/>
        </w:rPr>
        <w:pict>
          <v:shape id="_x0000_s1036" type="#_x0000_t202" style="position:absolute;left:0;text-align:left;margin-left:180pt;margin-top:9.15pt;width:293.5pt;height:111.95pt;z-index:251660800">
            <v:textbox>
              <w:txbxContent>
                <w:p w:rsidR="00DA7332" w:rsidRDefault="00DA7332" w:rsidP="00194BD1">
                  <w:pPr>
                    <w:tabs>
                      <w:tab w:val="left" w:pos="4140"/>
                    </w:tabs>
                    <w:ind w:left="708" w:hanging="708"/>
                    <w:rPr>
                      <w:b/>
                      <w:u w:val="single"/>
                    </w:rPr>
                  </w:pPr>
                  <w:r w:rsidRPr="00194BD1">
                    <w:rPr>
                      <w:b/>
                    </w:rPr>
                    <w:t xml:space="preserve">     6- </w:t>
                  </w:r>
                  <w:r w:rsidRPr="00194BD1">
                    <w:rPr>
                      <w:b/>
                    </w:rPr>
                    <w:tab/>
                    <w:t xml:space="preserve">Aşağıdakilerden hangisi doktorluk mesleğinin sorumluluklarından biri </w:t>
                  </w:r>
                  <w:r w:rsidRPr="00194BD1">
                    <w:rPr>
                      <w:b/>
                      <w:u w:val="single"/>
                    </w:rPr>
                    <w:t>değildir?</w:t>
                  </w:r>
                  <w:r>
                    <w:rPr>
                      <w:b/>
                      <w:u w:val="single"/>
                    </w:rPr>
                    <w:t>(10 PUAN)</w:t>
                  </w:r>
                </w:p>
                <w:p w:rsidR="00DA7332" w:rsidRPr="00194BD1" w:rsidRDefault="00DA7332" w:rsidP="00194BD1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Hastaları tedavi eder.</w:t>
                  </w:r>
                </w:p>
                <w:p w:rsidR="00DA7332" w:rsidRPr="00194BD1" w:rsidRDefault="00DA7332" w:rsidP="00194BD1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Hastası için gerekli ise ameliyat yapar.</w:t>
                  </w:r>
                </w:p>
                <w:p w:rsidR="00DA7332" w:rsidRPr="00194BD1" w:rsidRDefault="00DA7332" w:rsidP="00194BD1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Ülkemizi düşmanlardan korur.</w:t>
                  </w:r>
                </w:p>
                <w:p w:rsidR="00DA7332" w:rsidRPr="00194BD1" w:rsidRDefault="00DA7332" w:rsidP="00194BD1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Hastalarına ilaç verir.</w:t>
                  </w:r>
                </w:p>
                <w:p w:rsidR="00DA7332" w:rsidRDefault="00DA7332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34pt;margin-top:9.6pt;width:136.25pt;height:152.15pt;z-index:251659776">
            <v:textbox style="mso-fit-shape-to-text:t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11" o:spid="_x0000_i1043" type="#_x0000_t75" alt="http://www.saglikpersoneliplatformu.net/files/news/thumb/6decc2e20a.gif" style="width:121.5pt;height:87.75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</w:p>
    <w:p w:rsidR="00DA7332" w:rsidRDefault="00DA7332" w:rsidP="00194BD1">
      <w:pPr>
        <w:tabs>
          <w:tab w:val="left" w:pos="4140"/>
        </w:tabs>
        <w:ind w:left="708" w:hanging="708"/>
      </w:pPr>
      <w:r>
        <w:tab/>
      </w:r>
      <w:r>
        <w:tab/>
      </w:r>
      <w:r>
        <w:tab/>
      </w:r>
    </w:p>
    <w:p w:rsidR="00DA7332" w:rsidRDefault="00DA7332" w:rsidP="00DC6343">
      <w:pPr>
        <w:tabs>
          <w:tab w:val="left" w:pos="7065"/>
        </w:tabs>
      </w:pPr>
    </w:p>
    <w:p w:rsidR="00DA7332" w:rsidRPr="00194BD1" w:rsidRDefault="00DA7332" w:rsidP="00194BD1"/>
    <w:p w:rsidR="00DA7332" w:rsidRPr="00194BD1" w:rsidRDefault="00DA7332" w:rsidP="00194BD1"/>
    <w:p w:rsidR="00DA7332" w:rsidRDefault="00DA7332" w:rsidP="00194BD1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margin-left:70.5pt;margin-top:17.55pt;width:109.5pt;height:112.5pt;z-index:251661824" adj="25239,6278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38">
              <w:txbxContent>
                <w:p w:rsidR="00DA7332" w:rsidRPr="00194BD1" w:rsidRDefault="00DA7332" w:rsidP="00194BD1">
                  <w:pPr>
                    <w:pStyle w:val="NoSpacing"/>
                    <w:rPr>
                      <w:b/>
                    </w:rPr>
                  </w:pPr>
                  <w:r w:rsidRPr="00194BD1">
                    <w:rPr>
                      <w:b/>
                    </w:rPr>
                    <w:t xml:space="preserve">Çocuk hakları </w:t>
                  </w:r>
                </w:p>
                <w:p w:rsidR="00DA7332" w:rsidRPr="00194BD1" w:rsidRDefault="00DA7332" w:rsidP="00194BD1">
                  <w:pPr>
                    <w:pStyle w:val="NoSpacing"/>
                    <w:rPr>
                      <w:b/>
                    </w:rPr>
                  </w:pPr>
                  <w:r w:rsidRPr="00194BD1">
                    <w:rPr>
                      <w:b/>
                    </w:rPr>
                    <w:t xml:space="preserve">sözleşmesine göre insanlar </w:t>
                  </w:r>
                </w:p>
                <w:p w:rsidR="00DA7332" w:rsidRPr="00194BD1" w:rsidRDefault="00DA7332" w:rsidP="00194BD1">
                  <w:pPr>
                    <w:pStyle w:val="NoSpacing"/>
                    <w:rPr>
                      <w:b/>
                    </w:rPr>
                  </w:pPr>
                  <w:r w:rsidRPr="00194BD1">
                    <w:rPr>
                      <w:b/>
                    </w:rPr>
                    <w:t xml:space="preserve">kaç yaşına kadar çocuk </w:t>
                  </w:r>
                </w:p>
                <w:p w:rsidR="00DA7332" w:rsidRPr="00194BD1" w:rsidRDefault="00DA7332" w:rsidP="00194BD1">
                  <w:pPr>
                    <w:pStyle w:val="NoSpacing"/>
                    <w:rPr>
                      <w:b/>
                    </w:rPr>
                  </w:pPr>
                  <w:r w:rsidRPr="00194BD1">
                    <w:rPr>
                      <w:b/>
                    </w:rPr>
                    <w:t>olarak kabul edilir?</w:t>
                  </w:r>
                  <w:r>
                    <w:rPr>
                      <w:b/>
                    </w:rPr>
                    <w:t>(10 PUAN)</w:t>
                  </w:r>
                </w:p>
                <w:p w:rsidR="00DA7332" w:rsidRPr="00194BD1" w:rsidRDefault="00DA7332" w:rsidP="00194BD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A7332" w:rsidRDefault="00DA7332" w:rsidP="00194BD1">
      <w:pPr>
        <w:tabs>
          <w:tab w:val="left" w:pos="1065"/>
          <w:tab w:val="left" w:pos="3780"/>
          <w:tab w:val="left" w:pos="6765"/>
        </w:tabs>
      </w:pPr>
      <w:r w:rsidRPr="00194BD1">
        <w:rPr>
          <w:b/>
        </w:rPr>
        <w:t>7-</w:t>
      </w:r>
      <w:r>
        <w:t xml:space="preserve">              </w:t>
      </w:r>
      <w:r>
        <w:tab/>
      </w:r>
      <w:r>
        <w:tab/>
      </w:r>
      <w:r w:rsidRPr="00113D72">
        <w:rPr>
          <w:noProof/>
          <w:lang w:eastAsia="tr-TR"/>
        </w:rPr>
        <w:pict>
          <v:shape id="7 Resim" o:spid="_x0000_i1044" type="#_x0000_t75" alt="2.JPG" style="width:1in;height:84.75pt;visibility:visible">
            <v:imagedata r:id="rId16" o:title=""/>
          </v:shape>
        </w:pict>
      </w:r>
      <w:r>
        <w:tab/>
      </w:r>
    </w:p>
    <w:p w:rsidR="00DA7332" w:rsidRDefault="00DA7332" w:rsidP="00194BD1">
      <w:pPr>
        <w:tabs>
          <w:tab w:val="left" w:pos="2085"/>
        </w:tabs>
      </w:pPr>
      <w:r>
        <w:tab/>
      </w:r>
    </w:p>
    <w:p w:rsidR="00DA7332" w:rsidRPr="00194BD1" w:rsidRDefault="00DA7332" w:rsidP="00194BD1">
      <w:pPr>
        <w:ind w:left="708" w:firstLine="708"/>
        <w:rPr>
          <w:b/>
        </w:rPr>
      </w:pPr>
      <w:r w:rsidRPr="00194BD1">
        <w:rPr>
          <w:b/>
        </w:rPr>
        <w:t>a)  18</w:t>
      </w:r>
      <w:r w:rsidRPr="00194BD1">
        <w:rPr>
          <w:b/>
        </w:rPr>
        <w:tab/>
      </w:r>
      <w:r w:rsidRPr="00194BD1">
        <w:rPr>
          <w:b/>
        </w:rPr>
        <w:tab/>
        <w:t xml:space="preserve">b)  16             </w:t>
      </w:r>
    </w:p>
    <w:p w:rsidR="00DA7332" w:rsidRPr="00194BD1" w:rsidRDefault="00DA7332" w:rsidP="00194BD1">
      <w:pPr>
        <w:ind w:left="708" w:firstLine="708"/>
        <w:rPr>
          <w:b/>
        </w:rPr>
      </w:pPr>
      <w:r w:rsidRPr="00194BD1">
        <w:rPr>
          <w:b/>
        </w:rPr>
        <w:t>c)  13</w:t>
      </w:r>
      <w:r w:rsidRPr="00194BD1">
        <w:rPr>
          <w:b/>
        </w:rPr>
        <w:tab/>
      </w:r>
      <w:r w:rsidRPr="00194BD1">
        <w:rPr>
          <w:b/>
        </w:rPr>
        <w:tab/>
        <w:t>d)  Ülkelere göre değişir</w:t>
      </w:r>
    </w:p>
    <w:p w:rsidR="00DA7332" w:rsidRPr="004D5ABD" w:rsidRDefault="00DA7332" w:rsidP="00194BD1">
      <w:r>
        <w:t xml:space="preserve">8- </w:t>
      </w:r>
      <w:r w:rsidRPr="00552608">
        <w:rPr>
          <w:b/>
        </w:rPr>
        <w:t xml:space="preserve">Aşağıdakilerden hangisi </w:t>
      </w:r>
      <w:r w:rsidRPr="00552608">
        <w:rPr>
          <w:b/>
          <w:u w:val="single"/>
        </w:rPr>
        <w:t>tarihi yapılardan</w:t>
      </w:r>
      <w:r w:rsidRPr="00552608">
        <w:rPr>
          <w:b/>
        </w:rPr>
        <w:t xml:space="preserve"> biridir?</w:t>
      </w:r>
      <w:r>
        <w:rPr>
          <w:b/>
        </w:rPr>
        <w:t xml:space="preserve"> (10 puan) </w:t>
      </w:r>
    </w:p>
    <w:p w:rsidR="00DA7332" w:rsidRPr="004D5ABD" w:rsidRDefault="00DA7332" w:rsidP="00194BD1">
      <w:r>
        <w:rPr>
          <w:noProof/>
          <w:lang w:eastAsia="tr-TR"/>
        </w:rPr>
        <w:pict>
          <v:shape id="_x0000_s1039" type="#_x0000_t202" style="position:absolute;margin-left:284.25pt;margin-top:16pt;width:207.65pt;height:118.75pt;z-index:251663872">
            <v:textbox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17" o:spid="_x0000_i1046" type="#_x0000_t75" alt="http://t3.gstatic.com/images?q=tbn:ANd9GcSMAt4ro3hsjpIuf43a3814DvYSzR_iBd9fzc_xZoPYPf3VtrMY" style="width:192.75pt;height:126.75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6pt;margin-top:15.75pt;width:207.65pt;height:122.5pt;z-index:251662848">
            <v:textbox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15" o:spid="_x0000_i1048" type="#_x0000_t75" alt="http://img585.imageshack.us/img585/7444/peribacalari.jpg" style="width:191.25pt;height:115.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tab/>
        <w:t>a) Peri bacaları</w:t>
      </w:r>
      <w:r>
        <w:tab/>
      </w:r>
      <w:r>
        <w:tab/>
      </w:r>
      <w:r>
        <w:tab/>
      </w:r>
      <w:r>
        <w:tab/>
      </w:r>
      <w:r>
        <w:tab/>
      </w:r>
      <w:r>
        <w:tab/>
        <w:t>b</w:t>
      </w:r>
      <w:r w:rsidRPr="004D5ABD">
        <w:t>) Pamukkale travertenleri</w:t>
      </w:r>
      <w:r w:rsidRPr="004D5ABD">
        <w:tab/>
      </w:r>
      <w:r w:rsidRPr="004D5ABD">
        <w:tab/>
      </w:r>
    </w:p>
    <w:p w:rsidR="00DA7332" w:rsidRDefault="00DA7332" w:rsidP="00194BD1">
      <w:r>
        <w:tab/>
      </w:r>
    </w:p>
    <w:p w:rsidR="00DA7332" w:rsidRDefault="00DA7332" w:rsidP="00194BD1"/>
    <w:p w:rsidR="00DA7332" w:rsidRDefault="00DA7332" w:rsidP="00194BD1"/>
    <w:p w:rsidR="00DA7332" w:rsidRDefault="00DA7332" w:rsidP="00194BD1"/>
    <w:p w:rsidR="00DA7332" w:rsidRDefault="00DA7332" w:rsidP="00194BD1"/>
    <w:p w:rsidR="00DA7332" w:rsidRDefault="00DA7332" w:rsidP="00533279">
      <w:pPr>
        <w:ind w:firstLine="708"/>
      </w:pPr>
      <w:r>
        <w:rPr>
          <w:noProof/>
          <w:lang w:eastAsia="tr-TR"/>
        </w:rPr>
        <w:pict>
          <v:shape id="_x0000_s1041" type="#_x0000_t202" style="position:absolute;left:0;text-align:left;margin-left:279pt;margin-top:18.95pt;width:207.65pt;height:152.05pt;z-index:251665920">
            <v:textbox style="mso-fit-shape-to-text:t"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21" o:spid="_x0000_i1050" type="#_x0000_t75" alt="http://www.canakkaleturk.com/wp-content/uploads/canakkale-57-alay-aniti-sehitligi.jpg" style="width:189pt;height:136.5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left:0;text-align:left;margin-left:-.75pt;margin-top:18.7pt;width:207.65pt;height:146.5pt;z-index:251664896">
            <v:textbox>
              <w:txbxContent>
                <w:p w:rsidR="00DA7332" w:rsidRDefault="00DA7332">
                  <w:r w:rsidRPr="00113D72">
                    <w:rPr>
                      <w:noProof/>
                      <w:lang w:eastAsia="tr-TR"/>
                    </w:rPr>
                    <w:pict>
                      <v:shape id="Resim 19" o:spid="_x0000_i1052" type="#_x0000_t75" alt="http://www.tsunny.com/travel-turkey/manavgat-selalesi/manavgat-selalesi-resimleri-001.jpg" style="width:189pt;height:141.75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t>c</w:t>
      </w:r>
      <w:r w:rsidRPr="004D5ABD">
        <w:t>) Manavgat Şelalesi</w:t>
      </w:r>
      <w:r w:rsidRPr="004D5ABD">
        <w:tab/>
      </w:r>
      <w:r>
        <w:tab/>
      </w:r>
      <w:r>
        <w:tab/>
      </w:r>
      <w:r>
        <w:tab/>
      </w:r>
      <w:r>
        <w:tab/>
        <w:t>d</w:t>
      </w:r>
      <w:r w:rsidRPr="004D5ABD">
        <w:t xml:space="preserve">) </w:t>
      </w:r>
      <w:r>
        <w:t>Çanakkale Şehitliği</w:t>
      </w:r>
    </w:p>
    <w:p w:rsidR="00DA7332" w:rsidRPr="00194BD1" w:rsidRDefault="00DA7332" w:rsidP="00194BD1">
      <w:pPr>
        <w:tabs>
          <w:tab w:val="left" w:pos="2085"/>
        </w:tabs>
      </w:pPr>
    </w:p>
    <w:sectPr w:rsidR="00DA7332" w:rsidRPr="00194BD1" w:rsidSect="000609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639"/>
    <w:multiLevelType w:val="hybridMultilevel"/>
    <w:tmpl w:val="2AC0520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A172AB"/>
    <w:multiLevelType w:val="hybridMultilevel"/>
    <w:tmpl w:val="18B89F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F76017"/>
    <w:multiLevelType w:val="hybridMultilevel"/>
    <w:tmpl w:val="A2367E12"/>
    <w:lvl w:ilvl="0" w:tplc="1EE6C66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5D099F"/>
    <w:multiLevelType w:val="hybridMultilevel"/>
    <w:tmpl w:val="072EC0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09AE"/>
    <w:rsid w:val="000609AE"/>
    <w:rsid w:val="00113D72"/>
    <w:rsid w:val="00174F4C"/>
    <w:rsid w:val="00194BD1"/>
    <w:rsid w:val="004D5ABD"/>
    <w:rsid w:val="00533279"/>
    <w:rsid w:val="005500B5"/>
    <w:rsid w:val="00552608"/>
    <w:rsid w:val="00662CC8"/>
    <w:rsid w:val="00707D24"/>
    <w:rsid w:val="008D3C47"/>
    <w:rsid w:val="00916C90"/>
    <w:rsid w:val="009C7038"/>
    <w:rsid w:val="00A63779"/>
    <w:rsid w:val="00B6078C"/>
    <w:rsid w:val="00C32841"/>
    <w:rsid w:val="00DA7332"/>
    <w:rsid w:val="00DC6343"/>
    <w:rsid w:val="00ED24C1"/>
    <w:rsid w:val="00F31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A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609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6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09A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C6343"/>
    <w:rPr>
      <w:lang w:eastAsia="en-US"/>
    </w:rPr>
  </w:style>
  <w:style w:type="character" w:styleId="Hyperlink">
    <w:name w:val="Hyperlink"/>
    <w:basedOn w:val="DefaultParagraphFont"/>
    <w:uiPriority w:val="99"/>
    <w:rsid w:val="00707D2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195</Words>
  <Characters>1115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/>
  <cp:lastModifiedBy>edanur</cp:lastModifiedBy>
  <cp:revision>2</cp:revision>
  <dcterms:created xsi:type="dcterms:W3CDTF">2012-11-11T10:01:00Z</dcterms:created>
  <dcterms:modified xsi:type="dcterms:W3CDTF">2014-11-19T21:47:00Z</dcterms:modified>
</cp:coreProperties>
</file>