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4C" w:rsidRPr="00F87A37" w:rsidRDefault="0012794C" w:rsidP="00217E6B">
      <w:pPr>
        <w:jc w:val="center"/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KEMAL ÖZALPER ORTAOKULU SOSYAL BİLGİLER    DERSİ I. DÖNEM II.YAZILI SORULARI</w:t>
      </w:r>
    </w:p>
    <w:p w:rsidR="0012794C" w:rsidRPr="00F87A37" w:rsidRDefault="0012794C" w:rsidP="00217E6B">
      <w:pPr>
        <w:jc w:val="center"/>
        <w:rPr>
          <w:i/>
          <w:sz w:val="24"/>
          <w:szCs w:val="24"/>
        </w:rPr>
      </w:pPr>
      <w:r>
        <w:rPr>
          <w:noProof/>
        </w:rPr>
        <w:pict>
          <v:oval id="_x0000_s1026" style="position:absolute;left:0;text-align:left;margin-left:12.4pt;margin-top:26.85pt;width:85.5pt;height:51.75pt;z-index:251652096" strokeweight="1pt">
            <v:stroke dashstyle="dash"/>
            <v:shadow on="t" color="#868686" opacity=".5" offset="-6pt,-6pt"/>
            <v:textbox>
              <w:txbxContent>
                <w:p w:rsidR="0012794C" w:rsidRPr="00217E6B" w:rsidRDefault="0012794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Manavgat Şelalesi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left:0;text-align:left;margin-left:97.9pt;margin-top:31.35pt;width:81.75pt;height:41.25pt;z-index:251653120" strokeweight="1pt">
            <v:stroke dashstyle="dash"/>
            <v:shadow on="t" color="#868686" opacity=".5" offset="6pt,-6pt"/>
            <v:textbox>
              <w:txbxContent>
                <w:p w:rsidR="0012794C" w:rsidRDefault="0012794C">
                  <w:r>
                    <w:t xml:space="preserve">   Uludağ</w:t>
                  </w:r>
                </w:p>
              </w:txbxContent>
            </v:textbox>
          </v:oval>
        </w:pict>
      </w:r>
      <w:r w:rsidRPr="00F87A37">
        <w:rPr>
          <w:i/>
          <w:sz w:val="24"/>
          <w:szCs w:val="24"/>
        </w:rPr>
        <w:t xml:space="preserve">ADI:                 SOYADI:            SINIF-NO:     NOT: </w:t>
      </w:r>
    </w:p>
    <w:p w:rsidR="0012794C" w:rsidRPr="00F87A37" w:rsidRDefault="0012794C">
      <w:pPr>
        <w:rPr>
          <w:i/>
          <w:sz w:val="24"/>
          <w:szCs w:val="24"/>
        </w:rPr>
      </w:pPr>
      <w:r>
        <w:rPr>
          <w:noProof/>
        </w:rPr>
        <w:pict>
          <v:oval id="_x0000_s1028" style="position:absolute;margin-left:61.15pt;margin-top:5.65pt;width:66.75pt;height:33.75pt;z-index:251655168" strokeweight="1pt">
            <v:stroke dashstyle="dash"/>
            <v:shadow color="#868686"/>
            <v:textbox>
              <w:txbxContent>
                <w:p w:rsidR="0012794C" w:rsidRPr="00217E6B" w:rsidRDefault="001279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217E6B">
                    <w:rPr>
                      <w:sz w:val="28"/>
                      <w:szCs w:val="28"/>
                    </w:rPr>
                    <w:t xml:space="preserve"> ?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97.9pt;margin-top:22.9pt;width:93.75pt;height:47.25pt;z-index:251656192" strokeweight="1pt">
            <v:stroke dashstyle="dash"/>
            <v:shadow on="t" color="#868686" opacity=".5" offset="-6pt,6pt"/>
            <v:textbox>
              <w:txbxContent>
                <w:p w:rsidR="0012794C" w:rsidRDefault="0012794C">
                  <w:r>
                    <w:t>Peri Bacaları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12.4pt;margin-top:22.9pt;width:93pt;height:46.5pt;z-index:251654144" strokeweight="1pt">
            <v:stroke dashstyle="dash"/>
            <v:shadow on="t" color="#868686" opacity=".5" offset="-6pt,6pt"/>
            <v:textbox>
              <w:txbxContent>
                <w:p w:rsidR="0012794C" w:rsidRDefault="0012794C">
                  <w:r>
                    <w:t>Abant Gölü</w:t>
                  </w:r>
                </w:p>
              </w:txbxContent>
            </v:textbox>
          </v:oval>
        </w:pict>
      </w:r>
      <w:r w:rsidRPr="00F87A37">
        <w:rPr>
          <w:i/>
          <w:sz w:val="24"/>
          <w:szCs w:val="24"/>
        </w:rPr>
        <w:t>1)</w:t>
      </w:r>
    </w:p>
    <w:p w:rsidR="0012794C" w:rsidRPr="00F87A37" w:rsidRDefault="0012794C">
      <w:pPr>
        <w:rPr>
          <w:i/>
          <w:sz w:val="24"/>
          <w:szCs w:val="24"/>
        </w:rPr>
      </w:pPr>
    </w:p>
    <w:p w:rsidR="0012794C" w:rsidRPr="00F87A37" w:rsidRDefault="0012794C">
      <w:pPr>
        <w:rPr>
          <w:i/>
          <w:sz w:val="24"/>
          <w:szCs w:val="24"/>
        </w:rPr>
      </w:pP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Yukarıdaki şemada ''?''yerine ne   gelmelidir?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A)Tarihi mekanlarımız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B)Doğal varlıklarımız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C)Tarihi nesnelerimiz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D)Kültürel Öğelerimiz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2)Aşağıdaki illerin kültürel özellikleri ile ilgili eşleştirilmelerinden hangisi yanlıştır?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A)ERZURUM&gt;Dondurma ve Zeybek oyunu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B)ISPARTA&gt;Halı Dokumacılığı ve Gül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C)TRABZON &gt;Hamsi Yemekleri ve Kemençe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D)URFA&gt;Sıra Gecesi ve Çiğ Köfte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3)Aşağıdakilerden hangisi Atatürk'ün çıkarıp uyguladığı yeniliklerden değildir?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A)Şapka Kanunu B)TRT Kurulması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C)Soyadı Kanun  D)Harf İnkılabı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4)Atatürk'ün Türk Dil Kurumu'nu açması hangi ilkesi ile doğrudan ilgilidir?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A)Halkçılık  B)Devletçilik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C)Laiklik      D)Milliyetçilik</w:t>
      </w:r>
    </w:p>
    <w:p w:rsidR="0012794C" w:rsidRPr="00F87A37" w:rsidRDefault="0012794C">
      <w:pPr>
        <w:rPr>
          <w:i/>
          <w:sz w:val="24"/>
          <w:szCs w:val="24"/>
        </w:rPr>
      </w:pP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5)Yurdumuzun en yüksek dağı ve en büyük gölü hangi bölgemizdedir?</w:t>
      </w:r>
    </w:p>
    <w:p w:rsidR="0012794C" w:rsidRPr="00F87A37" w:rsidRDefault="0012794C" w:rsidP="00F91DB1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A)Akdeniz Bölgesi B)Karadeniz Bölgesi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C)D.Anadolu Bölgesi D)İç Anadolu  Bölgesi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6) Aşağıdakilerden hangisi ülkemizde görülen iklim tiplerinden biri değildir?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A)Akdeniz B)Karadeniz C)</w:t>
      </w:r>
      <w:r>
        <w:rPr>
          <w:i/>
          <w:sz w:val="24"/>
          <w:szCs w:val="24"/>
        </w:rPr>
        <w:t>Kutup</w:t>
      </w:r>
      <w:r w:rsidRPr="00F87A37">
        <w:rPr>
          <w:i/>
          <w:sz w:val="24"/>
          <w:szCs w:val="24"/>
        </w:rPr>
        <w:t xml:space="preserve"> D)Karasal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7 )'Zeytin,Üzüm,İncir ve Haşhaş' gibi tarım ürünlerinin yetiştiği bölge hangisidir?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A)Doğu Anadolu Bölgesi B)Ege Bölgesi</w:t>
      </w:r>
    </w:p>
    <w:p w:rsidR="0012794C" w:rsidRPr="00F87A37" w:rsidRDefault="0012794C">
      <w:pPr>
        <w:rPr>
          <w:i/>
          <w:sz w:val="24"/>
          <w:szCs w:val="24"/>
        </w:rPr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1" type="#_x0000_t84" style="position:absolute;margin-left:15.4pt;margin-top:24pt;width:236.25pt;height:97.5pt;z-index:251657216" strokeweight="2.5pt">
            <v:shadow color="#868686"/>
            <v:textbox style="mso-next-textbox:#_x0000_s1031">
              <w:txbxContent>
                <w:p w:rsidR="0012794C" w:rsidRPr="005F1A25" w:rsidRDefault="0012794C" w:rsidP="005F1A2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5F1A25">
                    <w:rPr>
                      <w:sz w:val="24"/>
                      <w:szCs w:val="24"/>
                    </w:rPr>
                    <w:t>Dağlık ve engebelidir.</w:t>
                  </w:r>
                </w:p>
                <w:p w:rsidR="0012794C" w:rsidRPr="005F1A25" w:rsidRDefault="0012794C" w:rsidP="005F1A2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5F1A25">
                    <w:rPr>
                      <w:sz w:val="24"/>
                      <w:szCs w:val="24"/>
                    </w:rPr>
                    <w:t>Kışlar soğuk ve kar yağışlı , yazları sıcak ve kuraktır.</w:t>
                  </w:r>
                </w:p>
                <w:p w:rsidR="0012794C" w:rsidRPr="005F1A25" w:rsidRDefault="0012794C" w:rsidP="005F1A2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5F1A25">
                    <w:rPr>
                      <w:sz w:val="24"/>
                      <w:szCs w:val="24"/>
                    </w:rPr>
                    <w:t xml:space="preserve">Bozkır bitki örtüsüne sahiptir. </w:t>
                  </w:r>
                </w:p>
              </w:txbxContent>
            </v:textbox>
          </v:shape>
        </w:pict>
      </w:r>
      <w:r w:rsidRPr="00F87A37">
        <w:rPr>
          <w:i/>
          <w:sz w:val="24"/>
          <w:szCs w:val="24"/>
        </w:rPr>
        <w:t>C)Karadeniz Bölgesi  D)İç Anadolu Bölgesi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8)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       </w:t>
      </w:r>
    </w:p>
    <w:p w:rsidR="0012794C" w:rsidRPr="00F87A37" w:rsidRDefault="0012794C">
      <w:pPr>
        <w:rPr>
          <w:i/>
          <w:sz w:val="24"/>
          <w:szCs w:val="24"/>
        </w:rPr>
      </w:pPr>
    </w:p>
    <w:p w:rsidR="0012794C" w:rsidRPr="00F87A37" w:rsidRDefault="0012794C">
      <w:pPr>
        <w:rPr>
          <w:i/>
          <w:sz w:val="24"/>
          <w:szCs w:val="24"/>
        </w:rPr>
      </w:pP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Özellikleri verilen bölge aşağıdakilerden hangisidir?  A) Ege                B) Akdeniz     </w:t>
      </w:r>
      <w:r w:rsidRPr="00F87A37">
        <w:rPr>
          <w:i/>
          <w:sz w:val="24"/>
          <w:szCs w:val="24"/>
        </w:rPr>
        <w:tab/>
        <w:t xml:space="preserve">     C) Karadeniz     D)Doğu Anadolu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9)Türkiye'de Çarşamba,Bafra,Gediz,Harran ve Büyük Menderes ................ verimli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>olduğu için ülke ekonomisine katkı sağlar.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Boşluğa aşağıdakilerden hangisi gelmelidir?            A)dağları      B)ovaları </w:t>
      </w:r>
    </w:p>
    <w:p w:rsidR="0012794C" w:rsidRPr="00F87A37" w:rsidRDefault="0012794C">
      <w:pPr>
        <w:rPr>
          <w:i/>
          <w:sz w:val="24"/>
          <w:szCs w:val="24"/>
        </w:rPr>
      </w:pPr>
      <w:r w:rsidRPr="00F87A37">
        <w:rPr>
          <w:i/>
          <w:sz w:val="24"/>
          <w:szCs w:val="24"/>
        </w:rPr>
        <w:t xml:space="preserve">                                C)gölleri       D)platoları</w:t>
      </w:r>
    </w:p>
    <w:p w:rsidR="0012794C" w:rsidRPr="00F87A37" w:rsidRDefault="0012794C" w:rsidP="00F91DB1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i/>
          <w:sz w:val="24"/>
          <w:szCs w:val="24"/>
        </w:rPr>
        <w:t>10)</w:t>
      </w:r>
      <w:r w:rsidRPr="00F87A37">
        <w:rPr>
          <w:rFonts w:cs="Calibri"/>
          <w:bCs/>
          <w:i/>
          <w:sz w:val="24"/>
          <w:szCs w:val="24"/>
        </w:rPr>
        <w:t xml:space="preserve"> -Bitki örtüsünün cılız, eğimin fazla olduğu yamaçlarda aşırı kar yağışı aşağıdaki doğal</w:t>
      </w:r>
    </w:p>
    <w:p w:rsidR="0012794C" w:rsidRPr="00F87A37" w:rsidRDefault="0012794C" w:rsidP="00F91DB1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afetlerden hangisine neden olur?</w:t>
      </w:r>
    </w:p>
    <w:p w:rsidR="0012794C" w:rsidRPr="00F87A37" w:rsidRDefault="0012794C" w:rsidP="00F91DB1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A) Heyelan                    B) Çığ</w:t>
      </w:r>
    </w:p>
    <w:p w:rsidR="0012794C" w:rsidRPr="00F87A37" w:rsidRDefault="0012794C" w:rsidP="00F91DB1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C) Deprem                  D) Kuraklık</w:t>
      </w:r>
    </w:p>
    <w:p w:rsidR="0012794C" w:rsidRPr="00F87A37" w:rsidRDefault="0012794C" w:rsidP="00F91DB1">
      <w:pPr>
        <w:rPr>
          <w:rFonts w:cs="Calibri"/>
          <w:bCs/>
          <w:i/>
          <w:sz w:val="24"/>
          <w:szCs w:val="24"/>
        </w:rPr>
      </w:pP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 xml:space="preserve">11)Aşağıdaki ekonomik faaliyetlerden hangisini yaygın olarak yapıldığı bir bölgede süt fabrikaları açılabilir?                                             </w:t>
      </w:r>
    </w:p>
    <w:p w:rsidR="0012794C" w:rsidRPr="00F87A37" w:rsidRDefault="0012794C" w:rsidP="004D4565">
      <w:pPr>
        <w:rPr>
          <w:rFonts w:cs="Calibri"/>
          <w:bCs/>
          <w:i/>
          <w:sz w:val="24"/>
          <w:szCs w:val="24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95.65pt;margin-top:25.35pt;width:134.25pt;height:136.5pt;z-index:251658240" adj="-3154,10254">
            <v:textbox style="mso-next-textbox:#_x0000_s1032">
              <w:txbxContent>
                <w:p w:rsidR="0012794C" w:rsidRPr="00F87A37" w:rsidRDefault="0012794C">
                  <w:pPr>
                    <w:rPr>
                      <w:i/>
                    </w:rPr>
                  </w:pPr>
                  <w:r w:rsidRPr="00F87A37">
                    <w:rPr>
                      <w:i/>
                    </w:rPr>
                    <w:t>Aşağıdakilerden hangisi erozyonu önlemek amacıyla faaliyet yapan sivil toplum kuruluşudur?</w:t>
                  </w:r>
                </w:p>
              </w:txbxContent>
            </v:textbox>
          </v:shape>
        </w:pict>
      </w:r>
      <w:r w:rsidRPr="00F87A37">
        <w:rPr>
          <w:rFonts w:cs="Calibri"/>
          <w:bCs/>
          <w:i/>
          <w:sz w:val="24"/>
          <w:szCs w:val="24"/>
        </w:rPr>
        <w:t>A)Hayvancılık       B)Arıcılık                      C)Balıkçılık            D)Çömlekçilik</w:t>
      </w:r>
    </w:p>
    <w:p w:rsidR="0012794C" w:rsidRPr="00F87A37" w:rsidRDefault="0012794C" w:rsidP="004D4565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12)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CE4E74">
        <w:rPr>
          <w:rFonts w:cs="Calibri"/>
          <w:i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02pt;height:77.25pt;visibility:visible">
            <v:imagedata r:id="rId7" o:title=""/>
          </v:shape>
        </w:pic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A)AKUT  B)TEMA  C)KIZILAY  D)AÇEV</w:t>
      </w:r>
    </w:p>
    <w:p w:rsidR="0012794C" w:rsidRPr="00F87A37" w:rsidRDefault="0012794C">
      <w:pPr>
        <w:rPr>
          <w:rFonts w:cs="Calibri"/>
          <w:bCs/>
          <w:i/>
          <w:noProof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13)</w:t>
      </w:r>
      <w:r w:rsidRPr="00F87A37">
        <w:rPr>
          <w:rFonts w:cs="Calibri"/>
          <w:bCs/>
          <w:i/>
          <w:noProof/>
          <w:sz w:val="24"/>
          <w:szCs w:val="24"/>
        </w:rPr>
        <w:t>Aşağıdakilerden hangisi ülkemizden başka ülkelere yapılan mal gönderimini ifade eder?</w:t>
      </w:r>
    </w:p>
    <w:p w:rsidR="0012794C" w:rsidRPr="00F87A37" w:rsidRDefault="0012794C">
      <w:pPr>
        <w:rPr>
          <w:rFonts w:cs="Calibri"/>
          <w:bCs/>
          <w:i/>
          <w:noProof/>
          <w:sz w:val="24"/>
          <w:szCs w:val="24"/>
        </w:rPr>
      </w:pPr>
      <w:r w:rsidRPr="00F87A37">
        <w:rPr>
          <w:rFonts w:cs="Calibri"/>
          <w:bCs/>
          <w:i/>
          <w:noProof/>
          <w:sz w:val="24"/>
          <w:szCs w:val="24"/>
        </w:rPr>
        <w:t xml:space="preserve">A)İthalat B)Gelir C)Gider D)İhracat 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noProof/>
          <w:sz w:val="24"/>
          <w:szCs w:val="24"/>
        </w:rPr>
        <w:t>14)</w:t>
      </w:r>
      <w:r w:rsidRPr="00F87A37">
        <w:rPr>
          <w:rFonts w:cs="Calibri"/>
          <w:b/>
          <w:bCs/>
          <w:i/>
          <w:noProof/>
          <w:sz w:val="24"/>
          <w:szCs w:val="24"/>
          <w:u w:val="single"/>
        </w:rPr>
        <w:t>Taş Kömürü</w:t>
      </w:r>
      <w:r w:rsidRPr="00F87A37">
        <w:rPr>
          <w:rFonts w:cs="Calibri"/>
          <w:bCs/>
          <w:i/>
          <w:noProof/>
          <w:sz w:val="24"/>
          <w:szCs w:val="24"/>
        </w:rPr>
        <w:t xml:space="preserve"> </w:t>
      </w:r>
      <w:r w:rsidRPr="00F87A37">
        <w:rPr>
          <w:rFonts w:cs="Calibri"/>
          <w:bCs/>
          <w:i/>
          <w:sz w:val="24"/>
          <w:szCs w:val="24"/>
        </w:rPr>
        <w:t xml:space="preserve">hangi ilimizde çıkarılmaktadır?  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A)Trabzon  B)Zonguldak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C)Konya   D)Samsun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15)Adıyaman ve Batman illeri gelişimlerini hangi yeraltı kaynağıyla sağlamaktadır?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A)Kömür  B)Cıva  C)Petrol  D)Doğalgaz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 xml:space="preserve">16) Ülkemizde nüfus yoğunluğu en fazla 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olan bölge hangisidir? A)Ege  B)Akdeniz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 xml:space="preserve">                           C)İç Anadolu   D)Marmara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17)Aşağıdakilerden hangisi Akdeniz bölgesinin bitki örtüsüdür?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>
        <w:rPr>
          <w:rFonts w:cs="Calibri"/>
          <w:bCs/>
          <w:i/>
          <w:sz w:val="24"/>
          <w:szCs w:val="24"/>
        </w:rPr>
        <w:t>A)Maki  B)Bozkır  C)Kaktüs</w:t>
      </w:r>
      <w:r w:rsidRPr="00F87A37">
        <w:rPr>
          <w:rFonts w:cs="Calibri"/>
          <w:bCs/>
          <w:i/>
          <w:sz w:val="24"/>
          <w:szCs w:val="24"/>
        </w:rPr>
        <w:t xml:space="preserve"> D)Orman</w:t>
      </w:r>
    </w:p>
    <w:p w:rsidR="0012794C" w:rsidRDefault="0012794C">
      <w:pPr>
        <w:rPr>
          <w:rFonts w:cs="Calibri"/>
          <w:bCs/>
          <w:i/>
          <w:sz w:val="24"/>
          <w:szCs w:val="24"/>
        </w:rPr>
      </w:pPr>
    </w:p>
    <w:p w:rsidR="0012794C" w:rsidRDefault="0012794C">
      <w:pPr>
        <w:rPr>
          <w:rFonts w:cs="Calibri"/>
          <w:bCs/>
          <w:i/>
          <w:sz w:val="24"/>
          <w:szCs w:val="24"/>
        </w:rPr>
      </w:pP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18)Aşağıdaki yeniliklerden hangisi eğitimle ilgilidir?  A)Soyadı Kanunu B)Şapka Kanunu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C)Harf İnklabı  D)Türk Medeni Kanunu</w:t>
      </w:r>
    </w:p>
    <w:p w:rsidR="0012794C" w:rsidRPr="00F87A37" w:rsidRDefault="0012794C">
      <w:pPr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19)''</w:t>
      </w:r>
      <w:r w:rsidRPr="00F87A37">
        <w:rPr>
          <w:rFonts w:cs="Calibri"/>
          <w:b/>
          <w:bCs/>
          <w:i/>
          <w:sz w:val="24"/>
          <w:szCs w:val="24"/>
          <w:u w:val="single"/>
        </w:rPr>
        <w:t xml:space="preserve">ÇAY-FINDIK-MISIR'' </w:t>
      </w:r>
      <w:r w:rsidRPr="00F87A37">
        <w:rPr>
          <w:rFonts w:cs="Calibri"/>
          <w:bCs/>
          <w:i/>
          <w:sz w:val="24"/>
          <w:szCs w:val="24"/>
        </w:rPr>
        <w:t>gibi tarım ürünleri hangi bölgeyle ilişkilendirilir?</w:t>
      </w:r>
    </w:p>
    <w:p w:rsidR="0012794C" w:rsidRPr="00F87A37" w:rsidRDefault="0012794C" w:rsidP="007F179B">
      <w:pPr>
        <w:rPr>
          <w:rFonts w:cs="Calibri"/>
          <w:bCs/>
          <w:i/>
          <w:sz w:val="24"/>
          <w:szCs w:val="24"/>
        </w:rPr>
      </w:pPr>
      <w:r>
        <w:rPr>
          <w:noProof/>
        </w:rPr>
        <w:pict>
          <v:roundrect id="_x0000_s1033" style="position:absolute;margin-left:133.9pt;margin-top:24.15pt;width:109.5pt;height:41.25pt;z-index:251660288" arcsize="10923f">
            <v:shadow on="t" opacity=".5" offset="6pt,-6pt"/>
            <v:textbox>
              <w:txbxContent>
                <w:p w:rsidR="0012794C" w:rsidRDefault="0012794C">
                  <w:r>
                    <w:t>II.Müzik        Kulübü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1.4pt;margin-top:24.15pt;width:70.5pt;height:41.25pt;z-index:251659264" arcsize="10923f">
            <v:shadow on="t" opacity=".5" offset="-6pt,-6pt"/>
            <v:textbox>
              <w:txbxContent>
                <w:p w:rsidR="0012794C" w:rsidRDefault="0012794C">
                  <w:r>
                    <w:t>I.Basketbol takımı</w:t>
                  </w:r>
                </w:p>
              </w:txbxContent>
            </v:textbox>
          </v:roundrect>
        </w:pict>
      </w:r>
      <w:r w:rsidRPr="00F87A37">
        <w:rPr>
          <w:rFonts w:cs="Calibri"/>
          <w:bCs/>
          <w:i/>
          <w:sz w:val="24"/>
          <w:szCs w:val="24"/>
        </w:rPr>
        <w:t>A)Marmara B)Ege C)Karadeniz D)Akdeniz</w:t>
      </w:r>
    </w:p>
    <w:p w:rsidR="0012794C" w:rsidRPr="00F87A37" w:rsidRDefault="0012794C" w:rsidP="007F179B">
      <w:pPr>
        <w:pStyle w:val="NoSpacing"/>
        <w:rPr>
          <w:rFonts w:cs="Calibri"/>
          <w:bCs/>
          <w:i/>
          <w:sz w:val="24"/>
          <w:szCs w:val="24"/>
        </w:rPr>
      </w:pPr>
      <w:r w:rsidRPr="00F87A37">
        <w:rPr>
          <w:rFonts w:cs="Calibri"/>
          <w:bCs/>
          <w:i/>
          <w:sz w:val="24"/>
          <w:szCs w:val="24"/>
        </w:rPr>
        <w:t>20)</w:t>
      </w:r>
      <w:r w:rsidRPr="00F87A37">
        <w:rPr>
          <w:rFonts w:ascii="Times New Roman" w:hAnsi="Times New Roman"/>
        </w:rPr>
        <w:t xml:space="preserve"> </w:t>
      </w:r>
    </w:p>
    <w:p w:rsidR="0012794C" w:rsidRPr="00F87A37" w:rsidRDefault="0012794C" w:rsidP="007F179B">
      <w:pPr>
        <w:rPr>
          <w:rFonts w:cs="Calibri"/>
          <w:bCs/>
          <w:i/>
          <w:sz w:val="24"/>
          <w:szCs w:val="24"/>
        </w:rPr>
      </w:pPr>
      <w:r>
        <w:rPr>
          <w:noProof/>
        </w:rPr>
        <w:pict>
          <v:roundrect id="_x0000_s1035" style="position:absolute;margin-left:85.15pt;margin-top:6.7pt;width:70.5pt;height:32.25pt;z-index:251661312" arcsize="10923f">
            <v:shadow on="t" opacity=".5" offset="-6pt,6pt"/>
            <v:textbox>
              <w:txbxContent>
                <w:p w:rsidR="0012794C" w:rsidRDefault="0012794C">
                  <w:r>
                    <w:t xml:space="preserve">    GRUP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4.65pt;margin-top:23.95pt;width:102pt;height:42.75pt;z-index:251662336" arcsize="10923f">
            <v:shadow on="t" opacity=".5" offset="-6pt,6pt"/>
            <v:textbox>
              <w:txbxContent>
                <w:p w:rsidR="0012794C" w:rsidRDefault="0012794C">
                  <w:r>
                    <w:t>III.Futbol takımı</w:t>
                  </w:r>
                </w:p>
              </w:txbxContent>
            </v:textbox>
          </v:roundrect>
        </w:pict>
      </w:r>
    </w:p>
    <w:p w:rsidR="0012794C" w:rsidRPr="00F87A37" w:rsidRDefault="0012794C" w:rsidP="007F179B">
      <w:pPr>
        <w:spacing w:after="120"/>
        <w:rPr>
          <w:rFonts w:cs="Calibri"/>
          <w:i/>
          <w:sz w:val="24"/>
          <w:szCs w:val="24"/>
        </w:rPr>
      </w:pPr>
      <w:r>
        <w:rPr>
          <w:noProof/>
        </w:rPr>
        <w:pict>
          <v:roundrect id="_x0000_s1037" style="position:absolute;margin-left:140.65pt;margin-top:2.35pt;width:108.75pt;height:37.5pt;z-index:251663360" arcsize="10923f">
            <v:shadow on="t" opacity=".5" offset="6pt,-6pt"/>
            <v:textbox>
              <w:txbxContent>
                <w:p w:rsidR="0012794C" w:rsidRDefault="0012794C">
                  <w:r>
                    <w:t>IV:Durakta bekleyen yolcular</w:t>
                  </w:r>
                </w:p>
              </w:txbxContent>
            </v:textbox>
          </v:roundrect>
        </w:pict>
      </w:r>
    </w:p>
    <w:p w:rsidR="0012794C" w:rsidRPr="00F87A37" w:rsidRDefault="0012794C" w:rsidP="007F179B">
      <w:pPr>
        <w:spacing w:after="120"/>
        <w:rPr>
          <w:rFonts w:cs="Calibri"/>
          <w:i/>
          <w:sz w:val="24"/>
          <w:szCs w:val="24"/>
        </w:rPr>
      </w:pPr>
    </w:p>
    <w:p w:rsidR="0012794C" w:rsidRPr="00F87A37" w:rsidRDefault="0012794C" w:rsidP="007F179B">
      <w:pPr>
        <w:spacing w:after="120"/>
        <w:rPr>
          <w:rFonts w:cs="Calibri"/>
          <w:i/>
          <w:sz w:val="24"/>
          <w:szCs w:val="24"/>
        </w:rPr>
      </w:pPr>
      <w:r w:rsidRPr="00F87A37">
        <w:rPr>
          <w:rFonts w:cs="Calibri"/>
          <w:i/>
          <w:sz w:val="24"/>
          <w:szCs w:val="24"/>
        </w:rPr>
        <w:t>Yukarıdakilerden hangisi bir grubu oluşturmaz?</w:t>
      </w:r>
    </w:p>
    <w:p w:rsidR="0012794C" w:rsidRPr="00F87A37" w:rsidRDefault="0012794C" w:rsidP="007F179B">
      <w:pPr>
        <w:spacing w:after="120"/>
        <w:rPr>
          <w:rFonts w:cs="Calibri"/>
          <w:i/>
          <w:sz w:val="24"/>
          <w:szCs w:val="24"/>
        </w:rPr>
      </w:pPr>
      <w:r w:rsidRPr="00F87A37">
        <w:rPr>
          <w:rFonts w:cs="Calibri"/>
          <w:i/>
          <w:sz w:val="24"/>
          <w:szCs w:val="24"/>
        </w:rPr>
        <w:t>A) I              B)II               C)III              D)IV</w:t>
      </w:r>
    </w:p>
    <w:p w:rsidR="0012794C" w:rsidRDefault="0012794C" w:rsidP="007F179B">
      <w:pPr>
        <w:spacing w:after="120"/>
        <w:rPr>
          <w:rFonts w:cs="Calibri"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"/>
        <w:gridCol w:w="432"/>
        <w:gridCol w:w="432"/>
        <w:gridCol w:w="432"/>
        <w:gridCol w:w="432"/>
        <w:gridCol w:w="460"/>
        <w:gridCol w:w="432"/>
        <w:gridCol w:w="432"/>
        <w:gridCol w:w="432"/>
        <w:gridCol w:w="433"/>
      </w:tblGrid>
      <w:tr w:rsidR="0012794C" w:rsidRPr="00CE4E74" w:rsidTr="00CE4E74">
        <w:trPr>
          <w:trHeight w:val="375"/>
        </w:trPr>
        <w:tc>
          <w:tcPr>
            <w:tcW w:w="460" w:type="dxa"/>
            <w:tcBorders>
              <w:bottom w:val="single" w:sz="4" w:space="0" w:color="auto"/>
              <w:tl2br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A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B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C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D</w:t>
            </w:r>
          </w:p>
        </w:tc>
        <w:tc>
          <w:tcPr>
            <w:tcW w:w="460" w:type="dxa"/>
            <w:tcBorders>
              <w:bottom w:val="single" w:sz="4" w:space="0" w:color="auto"/>
              <w:tl2br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A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B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C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D</w:t>
            </w:r>
          </w:p>
        </w:tc>
      </w:tr>
      <w:tr w:rsidR="0012794C" w:rsidRPr="00CE4E74" w:rsidTr="00CE4E74">
        <w:trPr>
          <w:trHeight w:val="435"/>
        </w:trPr>
        <w:tc>
          <w:tcPr>
            <w:tcW w:w="460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2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18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3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3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19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3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20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3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2189" w:type="dxa"/>
            <w:gridSpan w:val="5"/>
            <w:tcBorders>
              <w:bottom w:val="nil"/>
              <w:right w:val="nil"/>
            </w:tcBorders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8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9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10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11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12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13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14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15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  <w:tr w:rsidR="0012794C" w:rsidRPr="00CE4E74" w:rsidTr="00CE4E74">
        <w:trPr>
          <w:gridAfter w:val="5"/>
          <w:wAfter w:w="2189" w:type="dxa"/>
        </w:trPr>
        <w:tc>
          <w:tcPr>
            <w:tcW w:w="460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  <w:r w:rsidRPr="00CE4E74">
              <w:rPr>
                <w:rFonts w:cs="Calibri"/>
                <w:i/>
                <w:sz w:val="24"/>
                <w:szCs w:val="24"/>
              </w:rPr>
              <w:t>16</w:t>
            </w: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  <w:tc>
          <w:tcPr>
            <w:tcW w:w="432" w:type="dxa"/>
          </w:tcPr>
          <w:p w:rsidR="0012794C" w:rsidRPr="00CE4E74" w:rsidRDefault="0012794C" w:rsidP="00CE4E74">
            <w:pPr>
              <w:spacing w:after="120" w:line="240" w:lineRule="auto"/>
              <w:rPr>
                <w:rFonts w:cs="Calibri"/>
                <w:i/>
                <w:sz w:val="24"/>
                <w:szCs w:val="24"/>
              </w:rPr>
            </w:pPr>
          </w:p>
        </w:tc>
      </w:tr>
    </w:tbl>
    <w:p w:rsidR="0012794C" w:rsidRDefault="0012794C" w:rsidP="009C07FF">
      <w:pPr>
        <w:shd w:val="clear" w:color="auto" w:fill="FFFFFF"/>
        <w:ind w:left="284" w:hanging="284"/>
        <w:rPr>
          <w:rFonts w:ascii="Garamond" w:hAnsi="Garamond"/>
          <w:b/>
        </w:rPr>
      </w:pPr>
      <w:hyperlink r:id="rId8" w:history="1">
        <w:r w:rsidRPr="00E814C9">
          <w:rPr>
            <w:rStyle w:val="Hyperlink"/>
            <w:rFonts w:ascii="Garamond" w:hAnsi="Garamond"/>
            <w:b/>
          </w:rPr>
          <w:t>www.sorubak.com</w:t>
        </w:r>
      </w:hyperlink>
      <w:r>
        <w:rPr>
          <w:rFonts w:ascii="Garamond" w:hAnsi="Garamond"/>
          <w:b/>
        </w:rPr>
        <w:t xml:space="preserve"> </w:t>
      </w:r>
    </w:p>
    <w:p w:rsidR="0012794C" w:rsidRPr="008F727A" w:rsidRDefault="0012794C">
      <w:pPr>
        <w:rPr>
          <w:rFonts w:cs="Calibri"/>
          <w:bCs/>
          <w:i/>
          <w:sz w:val="24"/>
          <w:szCs w:val="24"/>
        </w:rPr>
      </w:pPr>
    </w:p>
    <w:sectPr w:rsidR="0012794C" w:rsidRPr="008F727A" w:rsidSect="00217E6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94C" w:rsidRDefault="0012794C" w:rsidP="005A4560">
      <w:pPr>
        <w:spacing w:after="0" w:line="240" w:lineRule="auto"/>
      </w:pPr>
      <w:r>
        <w:separator/>
      </w:r>
    </w:p>
  </w:endnote>
  <w:endnote w:type="continuationSeparator" w:id="0">
    <w:p w:rsidR="0012794C" w:rsidRDefault="0012794C" w:rsidP="005A4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4C" w:rsidRPr="00C56A40" w:rsidRDefault="0012794C" w:rsidP="00C56A40">
    <w:pPr>
      <w:pStyle w:val="Footer"/>
      <w:jc w:val="center"/>
      <w:rPr>
        <w:sz w:val="24"/>
        <w:szCs w:val="24"/>
      </w:rPr>
    </w:pPr>
    <w:r w:rsidRPr="00C56A40">
      <w:rPr>
        <w:sz w:val="24"/>
        <w:szCs w:val="24"/>
      </w:rPr>
      <w:t xml:space="preserve">Her soru  '' 5 puandır '' başarılar dilerim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94C" w:rsidRDefault="0012794C" w:rsidP="005A4560">
      <w:pPr>
        <w:spacing w:after="0" w:line="240" w:lineRule="auto"/>
      </w:pPr>
      <w:r>
        <w:separator/>
      </w:r>
    </w:p>
  </w:footnote>
  <w:footnote w:type="continuationSeparator" w:id="0">
    <w:p w:rsidR="0012794C" w:rsidRDefault="0012794C" w:rsidP="005A4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4C" w:rsidRPr="005A4560" w:rsidRDefault="0012794C" w:rsidP="005A4560">
    <w:pPr>
      <w:pStyle w:val="Header"/>
      <w:jc w:val="center"/>
      <w:rPr>
        <w:sz w:val="56"/>
        <w:szCs w:val="5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3B43A6"/>
    <w:multiLevelType w:val="hybridMultilevel"/>
    <w:tmpl w:val="349830B4"/>
    <w:lvl w:ilvl="0" w:tplc="BF7A1F2C">
      <w:start w:val="1"/>
      <w:numFmt w:val="upperRoman"/>
      <w:lvlText w:val="%1."/>
      <w:lvlJc w:val="right"/>
      <w:pPr>
        <w:ind w:left="360" w:hanging="360"/>
      </w:pPr>
      <w:rPr>
        <w:rFonts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C8A20CB"/>
    <w:multiLevelType w:val="hybridMultilevel"/>
    <w:tmpl w:val="85384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E6B"/>
    <w:rsid w:val="00020B36"/>
    <w:rsid w:val="00087618"/>
    <w:rsid w:val="000E2770"/>
    <w:rsid w:val="000F29D3"/>
    <w:rsid w:val="0012794C"/>
    <w:rsid w:val="001B3D8C"/>
    <w:rsid w:val="001B76C9"/>
    <w:rsid w:val="001D10F5"/>
    <w:rsid w:val="001E4940"/>
    <w:rsid w:val="00217E6B"/>
    <w:rsid w:val="002D7DFE"/>
    <w:rsid w:val="00435951"/>
    <w:rsid w:val="004D4565"/>
    <w:rsid w:val="00587114"/>
    <w:rsid w:val="005A4560"/>
    <w:rsid w:val="005C002A"/>
    <w:rsid w:val="005E0550"/>
    <w:rsid w:val="005F1A25"/>
    <w:rsid w:val="00615044"/>
    <w:rsid w:val="00667DEF"/>
    <w:rsid w:val="007807F6"/>
    <w:rsid w:val="007F179B"/>
    <w:rsid w:val="008F727A"/>
    <w:rsid w:val="009C07FF"/>
    <w:rsid w:val="00B35046"/>
    <w:rsid w:val="00C03430"/>
    <w:rsid w:val="00C31460"/>
    <w:rsid w:val="00C50C08"/>
    <w:rsid w:val="00C56A40"/>
    <w:rsid w:val="00CE4E74"/>
    <w:rsid w:val="00DB1E16"/>
    <w:rsid w:val="00DD20F7"/>
    <w:rsid w:val="00E05EF8"/>
    <w:rsid w:val="00E814C9"/>
    <w:rsid w:val="00F87A37"/>
    <w:rsid w:val="00F91DB1"/>
    <w:rsid w:val="00F9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04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9707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07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707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7078"/>
    <w:rPr>
      <w:rFonts w:ascii="Cambria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5A4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456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A4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4560"/>
    <w:rPr>
      <w:rFonts w:cs="Times New Roman"/>
    </w:rPr>
  </w:style>
  <w:style w:type="paragraph" w:styleId="ListParagraph">
    <w:name w:val="List Paragraph"/>
    <w:basedOn w:val="Normal"/>
    <w:uiPriority w:val="99"/>
    <w:qFormat/>
    <w:rsid w:val="005F1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E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494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F179B"/>
    <w:rPr>
      <w:lang w:eastAsia="en-US"/>
    </w:rPr>
  </w:style>
  <w:style w:type="table" w:styleId="TableGrid">
    <w:name w:val="Table Grid"/>
    <w:basedOn w:val="TableNormal"/>
    <w:uiPriority w:val="99"/>
    <w:rsid w:val="0008761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C07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3</Pages>
  <Words>489</Words>
  <Characters>2793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edanur</cp:lastModifiedBy>
  <cp:revision>68</cp:revision>
  <cp:lastPrinted>2014-01-06T19:54:00Z</cp:lastPrinted>
  <dcterms:created xsi:type="dcterms:W3CDTF">2014-01-04T19:25:00Z</dcterms:created>
  <dcterms:modified xsi:type="dcterms:W3CDTF">2014-12-01T16:27:00Z</dcterms:modified>
</cp:coreProperties>
</file>