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5"/>
        <w:gridCol w:w="5380"/>
        <w:gridCol w:w="1739"/>
        <w:gridCol w:w="1738"/>
      </w:tblGrid>
      <w:tr w:rsidR="00DC4AEC" w:rsidTr="00AF5E51">
        <w:tc>
          <w:tcPr>
            <w:tcW w:w="1071" w:type="pct"/>
          </w:tcPr>
          <w:p w:rsidR="00DC4AEC" w:rsidRDefault="00DC4AE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386" w:type="pct"/>
            <w:vAlign w:val="center"/>
          </w:tcPr>
          <w:p w:rsidR="00DC4AEC" w:rsidRDefault="00DC4AEC" w:rsidP="0045635C">
            <w:pPr>
              <w:spacing w:line="240" w:lineRule="auto"/>
              <w:jc w:val="center"/>
              <w:rPr>
                <w:rFonts w:ascii="Berlin Sans FB Demi" w:hAnsi="Berlin Sans FB Demi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YAMAÇLI İSMET İNÖNÜ ORTAOKULU</w:t>
            </w:r>
          </w:p>
        </w:tc>
        <w:tc>
          <w:tcPr>
            <w:tcW w:w="771" w:type="pct"/>
            <w:vMerge w:val="restart"/>
          </w:tcPr>
          <w:p w:rsidR="00DC4AEC" w:rsidRPr="00701A51" w:rsidRDefault="00DC4AEC" w:rsidP="00701A51">
            <w:pPr>
              <w:spacing w:line="240" w:lineRule="auto"/>
              <w:jc w:val="center"/>
              <w:rPr>
                <w:rFonts w:ascii="Castellar" w:hAnsi="Castellar"/>
                <w:b/>
                <w:u w:val="single"/>
              </w:rPr>
            </w:pPr>
            <w:r w:rsidRPr="00701A51">
              <w:rPr>
                <w:rFonts w:ascii="Castellar" w:hAnsi="Castellar"/>
                <w:b/>
                <w:u w:val="single"/>
              </w:rPr>
              <w:t>Not</w:t>
            </w:r>
          </w:p>
        </w:tc>
        <w:tc>
          <w:tcPr>
            <w:tcW w:w="771" w:type="pct"/>
            <w:vMerge w:val="restart"/>
            <w:vAlign w:val="center"/>
          </w:tcPr>
          <w:p w:rsidR="00DC4AEC" w:rsidRDefault="00DC4AEC" w:rsidP="0045635C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5.SINIF</w:t>
            </w:r>
          </w:p>
          <w:p w:rsidR="00DC4AEC" w:rsidRDefault="00DC4AEC" w:rsidP="0045635C">
            <w:pPr>
              <w:jc w:val="center"/>
              <w:rPr>
                <w:rFonts w:ascii="Castellar" w:hAnsi="Castellar"/>
                <w:b/>
              </w:rPr>
            </w:pPr>
            <w:r>
              <w:rPr>
                <w:rFonts w:ascii="Castellar" w:hAnsi="Castellar"/>
                <w:b/>
                <w:sz w:val="18"/>
                <w:szCs w:val="22"/>
              </w:rPr>
              <w:t xml:space="preserve">              ……./……../201…</w:t>
            </w:r>
          </w:p>
        </w:tc>
      </w:tr>
      <w:tr w:rsidR="00DC4AEC" w:rsidTr="00AF5E51">
        <w:tc>
          <w:tcPr>
            <w:tcW w:w="1071" w:type="pct"/>
          </w:tcPr>
          <w:p w:rsidR="00DC4AEC" w:rsidRDefault="00DC4AE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386" w:type="pct"/>
            <w:vAlign w:val="center"/>
          </w:tcPr>
          <w:p w:rsidR="00DC4AEC" w:rsidRPr="00DD6FDD" w:rsidRDefault="00DC4AEC" w:rsidP="0045635C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201….-201…</w:t>
            </w:r>
            <w:r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 E</w:t>
            </w:r>
            <w:r w:rsidRPr="00DD6FDD">
              <w:rPr>
                <w:b/>
                <w:sz w:val="22"/>
                <w:szCs w:val="22"/>
              </w:rPr>
              <w:t>Ğİ</w:t>
            </w:r>
            <w:r w:rsidRPr="00DD6FDD">
              <w:rPr>
                <w:rFonts w:ascii="Berlin Sans FB Demi" w:hAnsi="Berlin Sans FB Demi"/>
                <w:b/>
                <w:sz w:val="22"/>
                <w:szCs w:val="22"/>
              </w:rPr>
              <w:t>T</w:t>
            </w:r>
            <w:r w:rsidRPr="00DD6FDD">
              <w:rPr>
                <w:b/>
                <w:sz w:val="22"/>
                <w:szCs w:val="22"/>
              </w:rPr>
              <w:t>İ</w:t>
            </w:r>
            <w:r w:rsidRPr="00DD6FDD">
              <w:rPr>
                <w:rFonts w:ascii="Berlin Sans FB Demi" w:hAnsi="Berlin Sans FB Demi"/>
                <w:b/>
                <w:sz w:val="22"/>
                <w:szCs w:val="22"/>
              </w:rPr>
              <w:t>M Ö</w:t>
            </w:r>
            <w:r w:rsidRPr="00DD6FDD">
              <w:rPr>
                <w:b/>
                <w:sz w:val="22"/>
                <w:szCs w:val="22"/>
              </w:rPr>
              <w:t>Ğ</w:t>
            </w:r>
            <w:r w:rsidRPr="00DD6FDD">
              <w:rPr>
                <w:rFonts w:ascii="Berlin Sans FB Demi" w:hAnsi="Berlin Sans FB Demi"/>
                <w:b/>
                <w:sz w:val="22"/>
                <w:szCs w:val="22"/>
              </w:rPr>
              <w:t>RET</w:t>
            </w:r>
            <w:r w:rsidRPr="00DD6FDD">
              <w:rPr>
                <w:b/>
                <w:sz w:val="22"/>
                <w:szCs w:val="22"/>
              </w:rPr>
              <w:t>İ</w:t>
            </w:r>
            <w:r w:rsidRPr="00DD6FDD">
              <w:rPr>
                <w:rFonts w:ascii="Berlin Sans FB Demi" w:hAnsi="Berlin Sans FB Demi"/>
                <w:b/>
                <w:sz w:val="22"/>
                <w:szCs w:val="22"/>
              </w:rPr>
              <w:t>M YILI</w:t>
            </w:r>
          </w:p>
        </w:tc>
        <w:tc>
          <w:tcPr>
            <w:tcW w:w="771" w:type="pct"/>
            <w:vMerge/>
          </w:tcPr>
          <w:p w:rsidR="00DC4AEC" w:rsidRDefault="00DC4AEC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vAlign w:val="center"/>
          </w:tcPr>
          <w:p w:rsidR="00DC4AEC" w:rsidRDefault="00DC4AEC" w:rsidP="0045635C">
            <w:pPr>
              <w:rPr>
                <w:rFonts w:ascii="Castellar" w:hAnsi="Castellar"/>
                <w:b/>
              </w:rPr>
            </w:pPr>
          </w:p>
        </w:tc>
      </w:tr>
      <w:tr w:rsidR="00DC4AEC" w:rsidTr="00C17650">
        <w:tc>
          <w:tcPr>
            <w:tcW w:w="1071" w:type="pct"/>
          </w:tcPr>
          <w:p w:rsidR="00DC4AEC" w:rsidRDefault="00DC4AE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386" w:type="pct"/>
            <w:vAlign w:val="center"/>
          </w:tcPr>
          <w:p w:rsidR="00DC4AEC" w:rsidRPr="00BC199E" w:rsidRDefault="00DC4AEC" w:rsidP="0045635C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  <w:lang w:bidi="he-IL"/>
              </w:rPr>
            </w:pPr>
            <w:r w:rsidRPr="00BC199E">
              <w:rPr>
                <w:rFonts w:ascii="Berlin Sans FB Demi" w:hAnsi="Berlin Sans FB Demi" w:cs="Aharoni"/>
                <w:b/>
                <w:sz w:val="22"/>
                <w:szCs w:val="22"/>
                <w:lang w:bidi="he-IL"/>
              </w:rPr>
              <w:t>SOSYAL B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  <w:lang w:bidi="he-IL"/>
              </w:rPr>
              <w:t>LG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  <w:lang w:bidi="he-IL"/>
              </w:rPr>
              <w:t xml:space="preserve">LER </w:t>
            </w:r>
            <w:r>
              <w:rPr>
                <w:rFonts w:ascii="Berlin Sans FB Demi" w:hAnsi="Berlin Sans FB Demi" w:cs="Aharoni"/>
                <w:b/>
                <w:sz w:val="22"/>
                <w:szCs w:val="22"/>
                <w:lang w:bidi="he-IL"/>
              </w:rPr>
              <w:t xml:space="preserve">5 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  <w:lang w:bidi="he-IL"/>
              </w:rPr>
              <w:t>I</w:t>
            </w:r>
            <w:r>
              <w:rPr>
                <w:rFonts w:ascii="Berlin Sans FB Demi" w:hAnsi="Berlin Sans FB Demi" w:cs="Aharoni"/>
                <w:b/>
                <w:sz w:val="22"/>
                <w:szCs w:val="22"/>
                <w:lang w:bidi="he-IL"/>
              </w:rPr>
              <w:t>I. DÖNEM I</w:t>
            </w:r>
            <w:bookmarkStart w:id="0" w:name="_GoBack"/>
            <w:bookmarkEnd w:id="0"/>
            <w:r>
              <w:rPr>
                <w:rFonts w:ascii="Berlin Sans FB Demi" w:hAnsi="Berlin Sans FB Demi" w:cs="Aharoni"/>
                <w:b/>
                <w:sz w:val="22"/>
                <w:szCs w:val="22"/>
                <w:lang w:bidi="he-IL"/>
              </w:rPr>
              <w:t xml:space="preserve">I. 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  <w:lang w:bidi="he-IL"/>
              </w:rPr>
              <w:t>SINAV</w:t>
            </w:r>
            <w:r>
              <w:rPr>
                <w:rFonts w:ascii="Berlin Sans FB Demi" w:hAnsi="Berlin Sans FB Demi" w:cs="Aharoni"/>
                <w:b/>
                <w:sz w:val="22"/>
                <w:szCs w:val="22"/>
                <w:lang w:bidi="he-IL"/>
              </w:rPr>
              <w:t>I</w:t>
            </w:r>
          </w:p>
        </w:tc>
        <w:tc>
          <w:tcPr>
            <w:tcW w:w="771" w:type="pct"/>
            <w:vMerge/>
          </w:tcPr>
          <w:p w:rsidR="00DC4AEC" w:rsidRDefault="00DC4AEC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vAlign w:val="center"/>
          </w:tcPr>
          <w:p w:rsidR="00DC4AEC" w:rsidRDefault="00DC4AEC" w:rsidP="0045635C">
            <w:pPr>
              <w:rPr>
                <w:rFonts w:ascii="Castellar" w:hAnsi="Castellar"/>
                <w:b/>
              </w:rPr>
            </w:pPr>
          </w:p>
        </w:tc>
      </w:tr>
    </w:tbl>
    <w:p w:rsidR="00DC4AEC" w:rsidRDefault="00DC4AEC" w:rsidP="004A146A">
      <w:pPr>
        <w:spacing w:line="240" w:lineRule="auto"/>
        <w:ind w:right="212"/>
        <w:rPr>
          <w:b/>
        </w:rPr>
      </w:pPr>
    </w:p>
    <w:p w:rsidR="00DC4AEC" w:rsidRPr="000566C6" w:rsidRDefault="00DC4AEC" w:rsidP="000566C6">
      <w:pPr>
        <w:spacing w:line="240" w:lineRule="auto"/>
        <w:ind w:left="284" w:hanging="284"/>
        <w:rPr>
          <w:b/>
        </w:rPr>
      </w:pPr>
      <w:r>
        <w:rPr>
          <w:b/>
        </w:rPr>
        <w:t>1</w:t>
      </w:r>
      <w:r w:rsidRPr="000566C6">
        <w:rPr>
          <w:b/>
        </w:rPr>
        <w:t>-)</w:t>
      </w:r>
      <w:r>
        <w:rPr>
          <w:b/>
        </w:rPr>
        <w:t xml:space="preserve">  </w:t>
      </w:r>
      <w:r w:rsidRPr="000566C6">
        <w:rPr>
          <w:b/>
        </w:rPr>
        <w:t xml:space="preserve">Aşağıdaki teknolojik buluşlar icat edilmemiş olsaydı sonuçları neler olurdu? Buluşlarla </w:t>
      </w:r>
      <w:r>
        <w:rPr>
          <w:b/>
        </w:rPr>
        <w:t xml:space="preserve">bu buluşların </w:t>
      </w:r>
      <w:r w:rsidRPr="000566C6">
        <w:rPr>
          <w:b/>
        </w:rPr>
        <w:t xml:space="preserve">olmamaları </w:t>
      </w:r>
      <w:r>
        <w:rPr>
          <w:b/>
        </w:rPr>
        <w:t>durumundaki sonuçlarını eşleştiriniz. ( 20 P</w:t>
      </w:r>
      <w:r w:rsidRPr="000566C6">
        <w:rPr>
          <w:b/>
        </w:rPr>
        <w:t>uan)</w:t>
      </w: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ect id="Dikdörtgen 8" o:spid="_x0000_s1026" style="position:absolute;left:0;text-align:left;margin-left:46.25pt;margin-top:1pt;width:138.55pt;height:28.4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" fillcolor="window" strokecolor="#f79646" strokeweight="2pt">
            <v:textbox>
              <w:txbxContent>
                <w:p w:rsidR="00DC4AEC" w:rsidRDefault="00DC4AEC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Telefon olmasaydı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61" o:spid="_x0000_s1027" style="position:absolute;left:0;text-align:left;margin-left:10.65pt;margin-top:.75pt;width:29.85pt;height:28.4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oval id="Oval 10362" o:spid="_x0000_s1028" style="position:absolute;left:0;text-align:left;margin-left:153.55pt;margin-top:.3pt;width:31.9pt;height:29.1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" fillcolor="window" strokecolor="#c0504d" strokeweight="2pt"/>
        </w:pict>
      </w:r>
      <w:r>
        <w:rPr>
          <w:noProof/>
        </w:rPr>
        <w:pict>
          <v:rect id="Dikdörtgen 10332" o:spid="_x0000_s1029" style="position:absolute;left:0;text-align:left;margin-left:46.25pt;margin-top:89.3pt;width:138.55pt;height:28.4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YEhQIAAAY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" fillcolor="window" strokecolor="#f79646" strokeweight="2pt">
            <v:textbox>
              <w:txbxContent>
                <w:p w:rsidR="00DC4AEC" w:rsidRDefault="00DC4AEC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Televizyon olmasaydı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63" o:spid="_x0000_s1030" style="position:absolute;left:0;text-align:left;margin-left:10.65pt;margin-top:88.55pt;width:29.85pt;height:28.4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lZahAIAAAU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oval id="Oval 10364" o:spid="_x0000_s1031" style="position:absolute;left:0;text-align:left;margin-left:153.55pt;margin-top:88.8pt;width:31.9pt;height:29.1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" fillcolor="window" strokecolor="#c0504d" strokeweight="2pt"/>
        </w:pict>
      </w:r>
      <w:r>
        <w:rPr>
          <w:noProof/>
        </w:rPr>
        <w:pict>
          <v:rect id="Dikdörtgen 10334" o:spid="_x0000_s1032" style="position:absolute;left:0;text-align:left;margin-left:46.25pt;margin-top:173.55pt;width:138.55pt;height:28.4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" fillcolor="window" strokecolor="#f79646" strokeweight="2pt">
            <v:textbox>
              <w:txbxContent>
                <w:p w:rsidR="00DC4AEC" w:rsidRDefault="00DC4AEC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Uçak olmasaydı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35" o:spid="_x0000_s1033" style="position:absolute;left:0;text-align:left;margin-left:10.9pt;margin-top:173.2pt;width:29.85pt;height:28.4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oval id="Oval 10365" o:spid="_x0000_s1034" style="position:absolute;left:0;text-align:left;margin-left:152.85pt;margin-top:172.55pt;width:31.9pt;height:29.1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NrcQIAAO8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" fillcolor="window" strokecolor="#c0504d" strokeweight="2pt"/>
        </w:pict>
      </w:r>
      <w:r>
        <w:rPr>
          <w:noProof/>
        </w:rPr>
        <w:pict>
          <v:rect id="Dikdörtgen 9" o:spid="_x0000_s1035" style="position:absolute;left:0;text-align:left;margin-left:271.75pt;margin-top:.35pt;width:283.9pt;height:27.8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" fillcolor="window" strokecolor="#f79646" strokeweight="2pt">
            <v:textbox>
              <w:txbxContent>
                <w:p w:rsidR="00DC4AEC" w:rsidRDefault="00DC4AEC" w:rsidP="00254F08">
                  <w:pPr>
                    <w:rPr>
                      <w:rFonts w:ascii="Cambria" w:hAnsi="Cambria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Düny</w:t>
                  </w:r>
                  <w:hyperlink r:id="rId5" w:history="1">
                    <w:r>
                      <w:rPr>
                        <w:rStyle w:val="Hyperlink"/>
                        <w:rFonts w:ascii="Cambria" w:hAnsi="Cambria"/>
                        <w:b/>
                        <w:noProof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ambria" w:hAnsi="Cambria"/>
                      <w:b/>
                      <w:noProof/>
                      <w:sz w:val="20"/>
                      <w:szCs w:val="20"/>
                    </w:rPr>
                    <w:t xml:space="preserve"> </w:t>
                  </w:r>
                </w:p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adaki gelişmeleri görüntülü olarak takip edemezdik.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67" o:spid="_x0000_s1036" style="position:absolute;left:0;text-align:left;margin-left:239.3pt;margin-top:.5pt;width:29.85pt;height:28.4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QHIhAIAAAU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A 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28" o:spid="_x0000_s1037" style="position:absolute;left:0;text-align:left;margin-left:271.75pt;margin-top:89.5pt;width:283.9pt;height:27.8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Ülkeler arası yolculuk haftalarca sürerdi.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04" o:spid="_x0000_s1038" style="position:absolute;left:0;text-align:left;margin-left:239.3pt;margin-top:88.8pt;width:29.85pt;height:28.4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+43hAIAAAU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C 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29" o:spid="_x0000_s1039" style="position:absolute;left:0;text-align:left;margin-left:271.5pt;margin-top:127.75pt;width:283.9pt;height:37.3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Zamanı belirleyemez, günün hangi vaktinde olduğumuzu anlayamazdık.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05" o:spid="_x0000_s1040" style="position:absolute;left:0;text-align:left;margin-left:239.3pt;margin-top:129.55pt;width:29.85pt;height:28.4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D 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06" o:spid="_x0000_s1041" style="position:absolute;left:0;text-align:left;margin-left:271.5pt;margin-top:42pt;width:283.9pt;height:37.3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Uzaktaki yakınlarımızın sesini duymak için yanlarına gitmek zorunda kalırdık.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07" o:spid="_x0000_s1042" style="position:absolute;left:0;text-align:left;margin-left:239.3pt;margin-top:46pt;width:29.85pt;height:28.4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/hn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B 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30" o:spid="_x0000_s1043" style="position:absolute;left:0;text-align:left;margin-left:271.75pt;margin-top:172.55pt;width:283.9pt;height:29.1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Evimizde elektrikli araçlar kullanılamaz ve icat edilmezdi.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08" o:spid="_x0000_s1044" style="position:absolute;left:0;text-align:left;margin-left:238.85pt;margin-top:172.95pt;width:29.85pt;height:28.4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GC+gwIAAAY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E 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33" o:spid="_x0000_s1045" style="position:absolute;left:0;text-align:left;margin-left:46.25pt;margin-top:130.05pt;width:138.55pt;height:28.4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EObhA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" fillcolor="window" strokecolor="#f79646" strokeweight="2pt">
            <v:textbox>
              <w:txbxContent>
                <w:p w:rsidR="00DC4AEC" w:rsidRDefault="00DC4AEC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Saat olmasaydı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09" o:spid="_x0000_s1046" style="position:absolute;left:0;text-align:left;margin-left:10.65pt;margin-top:129.1pt;width:29.85pt;height:28.4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0zg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oval id="Oval 10310" o:spid="_x0000_s1047" style="position:absolute;left:0;text-align:left;margin-left:153.55pt;margin-top:128pt;width:31.9pt;height:29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bJ8cAIAAO8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" fillcolor="window" strokecolor="#c0504d" strokeweight="2pt"/>
        </w:pict>
      </w:r>
      <w:r>
        <w:rPr>
          <w:noProof/>
        </w:rPr>
        <w:pict>
          <v:rect id="Dikdörtgen 10331" o:spid="_x0000_s1048" style="position:absolute;left:0;text-align:left;margin-left:46.25pt;margin-top:46.5pt;width:138.55pt;height:28.4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iSmhQ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" fillcolor="window" strokecolor="#f79646" strokeweight="2pt">
            <v:textbox>
              <w:txbxContent>
                <w:p w:rsidR="00DC4AEC" w:rsidRDefault="00DC4AEC" w:rsidP="000566C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Elektrik olmasaydı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311" o:spid="_x0000_s1049" style="position:absolute;left:0;text-align:left;margin-left:10.65pt;margin-top:46.05pt;width:29.85pt;height:28.4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" fillcolor="window" strokecolor="#f79646" strokeweight="2pt">
            <v:textbox>
              <w:txbxContent>
                <w:p w:rsidR="00DC4AEC" w:rsidRDefault="00DC4AEC" w:rsidP="000566C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oval id="Oval 10312" o:spid="_x0000_s1050" style="position:absolute;left:0;text-align:left;margin-left:152.85pt;margin-top:44.95pt;width:31.9pt;height:29.1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" fillcolor="window" strokecolor="#c0504d" strokeweight="2pt"/>
        </w:pict>
      </w: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Default="00DC4AEC" w:rsidP="00A013D6">
      <w:pPr>
        <w:pBdr>
          <w:left w:val="single" w:sz="4" w:space="0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DC4AEC" w:rsidRDefault="00DC4AEC" w:rsidP="00A013D6">
      <w:pPr>
        <w:pBdr>
          <w:left w:val="single" w:sz="4" w:space="0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DC4AEC" w:rsidRDefault="00DC4AEC" w:rsidP="00A013D6">
      <w:pPr>
        <w:pBdr>
          <w:left w:val="single" w:sz="4" w:space="0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DC4AEC" w:rsidRDefault="00DC4AEC" w:rsidP="00A013D6">
      <w:pPr>
        <w:pBdr>
          <w:left w:val="single" w:sz="4" w:space="0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DC4AEC" w:rsidRDefault="00DC4AEC" w:rsidP="00A013D6">
      <w:pPr>
        <w:pBdr>
          <w:left w:val="single" w:sz="4" w:space="0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DC4AEC" w:rsidRDefault="00DC4AEC" w:rsidP="000566C6">
      <w:pPr>
        <w:spacing w:line="240" w:lineRule="auto"/>
        <w:ind w:right="212"/>
        <w:rPr>
          <w:b/>
        </w:rPr>
      </w:pPr>
      <w:r>
        <w:rPr>
          <w:b/>
        </w:rPr>
        <w:t>2-</w:t>
      </w:r>
      <w:r w:rsidRPr="000566C6">
        <w:rPr>
          <w:b/>
        </w:rPr>
        <w:t>) Aşağıda verilen özelliklerden bilim in</w:t>
      </w:r>
      <w:r>
        <w:rPr>
          <w:b/>
        </w:rPr>
        <w:t>sanlarında bulunması gereken 5 özelliği</w:t>
      </w:r>
      <w:r w:rsidRPr="000566C6">
        <w:rPr>
          <w:b/>
        </w:rPr>
        <w:t xml:space="preserve"> </w:t>
      </w:r>
      <w:r>
        <w:rPr>
          <w:b/>
        </w:rPr>
        <w:t xml:space="preserve">“X” ile işaretleyiniz. </w:t>
      </w:r>
    </w:p>
    <w:p w:rsidR="00DC4AEC" w:rsidRPr="000566C6" w:rsidRDefault="00DC4AEC" w:rsidP="000566C6">
      <w:pPr>
        <w:spacing w:line="240" w:lineRule="auto"/>
        <w:ind w:right="21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(10</w:t>
      </w:r>
      <w:r w:rsidRPr="000566C6">
        <w:rPr>
          <w:b/>
        </w:rPr>
        <w:t xml:space="preserve"> puan)</w:t>
      </w: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group id="Grup 129189" o:spid="_x0000_s1051" style="position:absolute;left:0;text-align:left;margin-left:23.7pt;margin-top:5.9pt;width:521.45pt;height:165pt;z-index:251666432" coordsize="66224,2095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043" o:spid="_x0000_s1052" type="#_x0000_t75" style="position:absolute;left:27336;width:11621;height:183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C1IDFAAAA3wAAAA8AAABkcnMvZG93bnJldi54bWxET11rwjAUfRf8D+EO9jJmWgfO1kYRh0xk&#10;MOYEXy/NXVva3JQkavfvF2Hg4+F8F6vBdOJCzjeWFaSTBARxaXXDlYLj9/Z5DsIHZI2dZVLwSx5W&#10;y/GowFzbK3/R5RAqEUPY56igDqHPpfRlTQb9xPbEkfuxzmCI0FVSO7zGcNPJaZLMpMGGY0ONPW1q&#10;KtvD2Sho98cmk+snm22Tz/P7R3p6c/JFqceHYb0AEWgId/G/e6fj/GmWzl/h9icCk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wtSAxQAAAN8AAAAPAAAAAAAAAAAAAAAA&#10;AJ8CAABkcnMvZG93bnJldi54bWxQSwUGAAAAAAQABAD3AAAAkQMAAAAA&#10;" stroked="t" strokecolor="#4f81bd">
              <v:imagedata r:id="rId6" o:title=""/>
              <v:path arrowok="t"/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Bulut Belirtme Çizgisi 129044" o:spid="_x0000_s1053" type="#_x0000_t106" style="position:absolute;left:44291;top:95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6Nr8QA&#10;AADfAAAADwAAAGRycy9kb3ducmV2LnhtbERPTWvCQBC9C/0Pywje6kYJpY1ughSE6qWYCra3ITsm&#10;0exsyG6T+O/dQsHj432vs9E0oqfO1ZYVLOYRCOLC6ppLBcev7fMrCOeRNTaWScGNHGTp02SNibYD&#10;H6jPfSlCCLsEFVTet4mUrqjIoJvbljhwZ9sZ9AF2pdQdDiHcNHIZRS/SYM2hocKW3isqrvmvUUBx&#10;a87+0p++F+a0+TnutvvPslFqNh03KxCeRv8Q/7s/dJi/fIviGP7+BAA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+ja/EAAAA3wAAAA8AAAAAAAAAAAAAAAAAmAIAAGRycy9k&#10;b3ducmV2LnhtbFBLBQYAAAAABAAEAPUAAACJAwAAAAA=&#10;" adj="-5492,32474" fillcolor="window" strokecolor="#c0504d" strokeweight="2pt">
              <v:textbox>
                <w:txbxContent>
                  <w:p w:rsidR="00DC4AEC" w:rsidRDefault="00DC4AEC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Gözlem yapma</w:t>
                    </w:r>
                  </w:p>
                </w:txbxContent>
              </v:textbox>
            </v:shape>
            <v:shape id="Bulut Belirtme Çizgisi 129045" o:spid="_x0000_s1054" type="#_x0000_t106" style="position:absolute;left:44577;top:5143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pcCcQA&#10;AADfAAAADwAAAGRycy9kb3ducmV2LnhtbERPW2vCMBR+F/YfwhnsTdPJFNcZRcc2fPXCxt4OzTEt&#10;bU66Jqu1v94Igo8f332+7GwlWmp84VjB8ygBQZw5XbBRcNh/DmcgfEDWWDkmBWfysFw8DOaYanfi&#10;LbW7YEQMYZ+igjyEOpXSZzlZ9CNXE0fu6BqLIcLGSN3gKYbbSo6TZCotFhwbcqzpPaes3P1bBR/f&#10;ffbVH1tj9uXhZ/1bIvfnP6WeHrvVG4hAXbiLb+6NjvPHr8nLBK5/Ig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KXAnEAAAA3wAAAA8AAAAAAAAAAAAAAAAAmAIAAGRycy9k&#10;b3ducmV2LnhtbFBLBQYAAAAABAAEAPUAAACJAwAAAAA=&#10;" adj="-5234,19025" fillcolor="window" strokecolor="#c0504d" strokeweight="2pt">
              <v:textbox>
                <w:txbxContent>
                  <w:p w:rsidR="00DC4AEC" w:rsidRDefault="00DC4AEC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Araştırmacı olma</w:t>
                    </w:r>
                  </w:p>
                </w:txbxContent>
              </v:textbox>
            </v:shape>
            <v:shape id="Bulut Belirtme Çizgisi 129046" o:spid="_x0000_s1055" type="#_x0000_t106" style="position:absolute;left:44291;top:10191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bgsIA&#10;AADfAAAADwAAAGRycy9kb3ducmV2LnhtbERPTYvCMBC9L/gfwgh7W1NFylqNIqIgggerCN6GZmyL&#10;zSQ2Ubv/frMg7PHxvmeLzjTiSa2vLSsYDhIQxIXVNZcKTsfN1zcIH5A1NpZJwQ95WMx7HzPMtH3x&#10;gZ55KEUMYZ+hgioEl0npi4oM+oF1xJG72tZgiLAtpW7xFcNNI0dJkkqDNceGCh2tKipu+cMosPv9&#10;Jd8t69Std81Q0+R6d2ep1Ge/W05BBOrCv/jt3uo4fzRJxin8/YkA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duCwgAAAN8AAAAPAAAAAAAAAAAAAAAAAJgCAABkcnMvZG93&#10;bnJldi54bWxQSwUGAAAAAAQABAD1AAAAhwMAAAAA&#10;" adj="-5492,3538" fillcolor="window" strokecolor="#c0504d" strokeweight="2pt">
              <v:textbox>
                <w:txbxContent>
                  <w:p w:rsidR="00DC4AEC" w:rsidRDefault="00DC4AEC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Şüpheci olma</w:t>
                    </w:r>
                  </w:p>
                </w:txbxContent>
              </v:textbox>
            </v:shape>
            <v:shape id="Bulut Belirtme Çizgisi 129047" o:spid="_x0000_s1056" type="#_x0000_t106" style="position:absolute;left:43624;top:15240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WeScQA&#10;AADfAAAADwAAAGRycy9kb3ducmV2LnhtbERPTWvCQBC9F/wPywje6sZYoqauooKgh6K11fOQHZNg&#10;djZkV03/fVcQPD7e93TemkrcqHGlZQWDfgSCOLO65FzB78/6fQzCeWSNlWVS8EcO5rPO2xRTbe/8&#10;TbeDz0UIYZeigsL7OpXSZQUZdH1bEwfubBuDPsAml7rBewg3lYyjKJEGSw4NBda0Kii7HK5GwXF3&#10;LSfH2MZf+91wmST6tN+OT0r1uu3iE4Sn1r/ET/dGh/nxJPoYweNPAC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FnknEAAAA3wAAAA8AAAAAAAAAAAAAAAAAmAIAAGRycy9k&#10;b3ducmV2LnhtbFBLBQYAAAAABAAEAPUAAACJAwAAAAA=&#10;" adj="-4374,-14801" fillcolor="window" strokecolor="#c0504d" strokeweight="2pt">
              <v:textbox>
                <w:txbxContent>
                  <w:p w:rsidR="00DC4AEC" w:rsidRDefault="00DC4AEC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Meraklı olma</w:t>
                    </w:r>
                  </w:p>
                </w:txbxContent>
              </v:textbox>
            </v:shape>
            <v:shape id="Bulut Belirtme Çizgisi 54" o:spid="_x0000_s1057" type="#_x0000_t106" style="position:absolute;left:571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b98QA&#10;AADbAAAADwAAAGRycy9kb3ducmV2LnhtbESPQWvCQBSE74X+h+UVequbhigSXUMpLRSqh6ro9ZF9&#10;JjHZt+nuVuO/dwuCx2FmvmHmxWA6cSLnG8sKXkcJCOLS6oYrBdvN58sUhA/IGjvLpOBCHorF48Mc&#10;c23P/EOndahEhLDPUUEdQp9L6cuaDPqR7Ymjd7DOYIjSVVI7PEe46WSaJBNpsOG4UGNP7zWV7frP&#10;KFimq+muzTLdJB9H912tcO/bX6Wen4a3GYhAQ7iHb+0vrWCcwf+X+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D2/fEAAAA2wAAAA8AAAAAAAAAAAAAAAAAmAIAAGRycy9k&#10;b3ducmV2LnhtbFBLBQYAAAAABAAEAPUAAACJAwAAAAA=&#10;" adj="-5062,32066" fillcolor="window" strokecolor="#c0504d" strokeweight="2pt">
              <v:textbox>
                <w:txbxContent>
                  <w:p w:rsidR="00DC4AEC" w:rsidRDefault="00DC4AEC" w:rsidP="00A93B25">
                    <w:pPr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 xml:space="preserve">    Çalışkan olma</w:t>
                    </w:r>
                  </w:p>
                </w:txbxContent>
              </v:textbox>
            </v:shape>
            <v:shape id="Bulut Belirtme Çizgisi 55" o:spid="_x0000_s1058" type="#_x0000_t106" style="position:absolute;left:571;top:5143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iisMA&#10;AADbAAAADwAAAGRycy9kb3ducmV2LnhtbESPQWsCMRSE7wX/Q3iCt5q1NEW2RilCwZ6qWy+9vW7e&#10;bpZuXpYk6vrvG0HocZiZb5jVZnS9OFOInWcNi3kBgrj2puNWw/Hr/XEJIiZkg71n0nClCJv15GGF&#10;pfEXPtC5Sq3IEI4larApDaWUsbbkMM79QJy9xgeHKcvQShPwkuGul09F8SIddpwXLA60tVT/Vien&#10;od3/DCp89FY11VIdv5tkP5+N1rPp+PYKItGY/sP39s5oUApuX/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SiisMAAADbAAAADwAAAAAAAAAAAAAAAACYAgAAZHJzL2Rv&#10;d25yZXYueG1sUEsFBgAAAAAEAAQA9QAAAIgDAAAAAA==&#10;" adj="-5234,19025" fillcolor="window" strokecolor="#c0504d" strokeweight="2pt">
              <v:textbox>
                <w:txbxContent>
                  <w:p w:rsidR="00DC4AEC" w:rsidRDefault="00DC4AEC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sorgulayıcı olma</w:t>
                    </w:r>
                  </w:p>
                </w:txbxContent>
              </v:textbox>
            </v:shape>
            <v:shape id="Bulut Belirtme Çizgisi 56" o:spid="_x0000_s1059" type="#_x0000_t106" style="position:absolute;top:10096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wysYA&#10;AADbAAAADwAAAGRycy9kb3ducmV2LnhtbESPQWvCQBSE70L/w/IKvRTd2FqxaTaSKkUPIjR68PjI&#10;viah2bchuzXx37tCweMwM98wyXIwjThT52rLCqaTCARxYXXNpYLj4Wu8AOE8ssbGMim4kINl+jBK&#10;MNa25286574UAcIuRgWV920spSsqMugmtiUO3o/tDPogu1LqDvsAN418iaK5NFhzWKiwpVVFxW/+&#10;ZxS4y363yWb9Ju/X0+fXxX72mb2flHp6HLIPEJ4Gfw//t7dawdscbl/CD5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YwysYAAADbAAAADwAAAAAAAAAAAAAAAACYAgAAZHJz&#10;L2Rvd25yZXYueG1sUEsFBgAAAAAEAAQA9QAAAIsDAAAAAA==&#10;" adj="-5492,3538" fillcolor="window" strokecolor="#c0504d" strokeweight="2pt">
              <v:textbox>
                <w:txbxContent>
                  <w:p w:rsidR="00DC4AEC" w:rsidRDefault="00DC4AEC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Kıskanç olma</w:t>
                    </w:r>
                  </w:p>
                </w:txbxContent>
              </v:textbox>
            </v:shape>
            <v:shape id="Bulut Belirtme Çizgisi 57" o:spid="_x0000_s1060" type="#_x0000_t106" style="position:absolute;top:14954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fjcIA&#10;AADbAAAADwAAAGRycy9kb3ducmV2LnhtbESP3YrCMBSE7xf2HcJZ8G5Nt6CrXaOIIOqVa/UBDs3p&#10;jzYntYla394IgpfDzHzDTGadqcWVWldZVvDTj0AQZ1ZXXCg47JffIxDOI2usLZOCOzmYTT8/Jpho&#10;e+MdXVNfiABhl6CC0vsmkdJlJRl0fdsQBy+3rUEfZFtI3eItwE0t4ygaSoMVh4USG1qUlJ3Si1Hg&#10;jjYf/C/Pdb7S490mP8VHs42V6n118z8Qnjr/Dr/aa61g8AvPL+E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R+NwgAAANsAAAAPAAAAAAAAAAAAAAAAAJgCAABkcnMvZG93&#10;bnJldi54bWxQSwUGAAAAAAQABAD1AAAAhwMAAAAA&#10;" adj="-3943,-13171" fillcolor="window" strokecolor="#c0504d" strokeweight="2pt">
              <v:textbox>
                <w:txbxContent>
                  <w:p w:rsidR="00DC4AEC" w:rsidRDefault="00DC4AEC" w:rsidP="000566C6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Kararlı olma</w:t>
                    </w:r>
                  </w:p>
                </w:txbxContent>
              </v:textbox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58" o:spid="_x0000_s1061" type="#_x0000_t63" style="position:absolute;left:2476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beMEA&#10;AADbAAAADwAAAGRycy9kb3ducmV2LnhtbERPu2rDMBTdA/kHcQPdYqmFluBaNiVtoUtDXkPGi3Vr&#10;O7aujKXa7t9HQyHj4byzYradGGnwjWMNj4kCQVw603Cl4Xz6XG9A+IBssHNMGv7IQ5EvFxmmxk18&#10;oPEYKhFD2KeooQ6hT6X0ZU0WfeJ64sj9uMFiiHCopBlwiuG2k09KvUiLDceGGnva1lS2x1+rYdpf&#10;rtSewq79Hlu5nd7VVZkPrR9W89sriEBzuIv/3V9Gw3McG7/EHy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c23jBAAAA2wAAAA8AAAAAAAAAAAAAAAAAmAIAAGRycy9kb3du&#10;cmV2LnhtbFBLBQYAAAAABAAEAPUAAACGAwAAAAA=&#10;" adj="13601,20379" fillcolor="window" strokecolor="#c0504d" strokeweight="2pt">
              <o:lock v:ext="edit" aspectratio="t"/>
              <v:textbox inset=",2.3mm,,2.3mm">
                <w:txbxContent>
                  <w:p w:rsidR="00DC4AEC" w:rsidRDefault="00DC4AEC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59" o:spid="_x0000_s1062" type="#_x0000_t63" style="position:absolute;left:2476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+48MA&#10;AADbAAAADwAAAGRycy9kb3ducmV2LnhtbESPS2vDMBCE74H8B7GB3hKpgZTUiRxKHtBLS5v00ONi&#10;bfzUyliK7f77qlDIcZiZb5jtbrSN6KnzpWMNjwsFgjhzpuRcw9flNF+D8AHZYOOYNPyQh106nWwx&#10;MW7gT+rPIRcRwj5BDUUIbSKlzwqy6BeuJY7e1XUWQ5RdLk2HQ4TbRi6VepIWS44LBba0Lyirzzer&#10;Yfj4rqi+hPf6ra/lfjioSpmj1g+z8WUDItAY7uH/9qvRsHqGvy/x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B+48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DC4AEC" w:rsidRDefault="00DC4AEC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0" o:spid="_x0000_s1063" type="#_x0000_t63" style="position:absolute;left:2190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dw78A&#10;AADbAAAADwAAAGRycy9kb3ducmV2LnhtbERPTYvCMBC9C/6HMII3TfQg0jXK4ip4cVG7hz0OzWxb&#10;20xKE9vuvzcHwePjfW92g61FR60vHWtYzBUI4syZknMNP+lxtgbhA7LB2jFp+CcPu+14tMHEuJ6v&#10;1N1CLmII+wQ1FCE0iZQ+K8iin7uGOHJ/rrUYImxzaVrsY7it5VKplbRYcmwosKF9QVl1e1gN/eX3&#10;TlUavqtzV8l9/6Xuyhy0nk6Gzw8QgYbwFr/cJ6NhFdfHL/E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hh3DvwAAANsAAAAPAAAAAAAAAAAAAAAAAJgCAABkcnMvZG93bnJl&#10;di54bWxQSwUGAAAAAAQABAD1AAAAhAMAAAAA&#10;" adj="13601,20379" fillcolor="window" strokecolor="#c0504d" strokeweight="2pt">
              <o:lock v:ext="edit" aspectratio="t"/>
              <v:textbox inset=",2.3mm,,2.3mm">
                <w:txbxContent>
                  <w:p w:rsidR="00DC4AEC" w:rsidRDefault="00DC4AEC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1" o:spid="_x0000_s1064" type="#_x0000_t63" style="position:absolute;left:2095;top:1495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q4WMMA&#10;AADbAAAADwAAAGRycy9kb3ducmV2LnhtbESPzYvCMBTE7wv+D+EJe1sTPchSjSJ+gBeX9ePg8dE8&#10;29rmpTSx7f73G0HwOMzMb5j5sreVaKnxhWMN45ECQZw6U3Cm4XLefX2D8AHZYOWYNPyRh+Vi8DHH&#10;xLiOj9SeQiYihH2CGvIQ6kRKn+Zk0Y9cTRy9m2sshiibTJoGuwi3lZwoNZUWC44LOda0ziktTw+r&#10;ofu93qk8h5/y0JZy3W3UXZmt1p/DfjUDEagP7/CrvTcapmN4fo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q4W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DC4AEC" w:rsidRDefault="00DC4AEC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2" o:spid="_x0000_s1065" type="#_x0000_t63" style="position:absolute;left:60388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mL8QA&#10;AADbAAAADwAAAGRycy9kb3ducmV2LnhtbESPwWrDMBBE74H+g9hCb4lUH0JxrITgNNBLQxvn0ONi&#10;bW3H1spYiu3+fVQo9DjMzBsm2822EyMNvnGs4XmlQBCXzjRcabgUx+ULCB+QDXaOScMPedhtHxYZ&#10;psZN/EnjOVQiQtinqKEOoU+l9GVNFv3K9cTR+3aDxRDlUEkz4BThtpOJUmtpseG4UGNPeU1le75Z&#10;DdPH15XaIpza97GV+XRQV2VetX56nPcbEIHm8B/+a78ZDesEfr/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YJi/EAAAA2wAAAA8AAAAAAAAAAAAAAAAAmAIAAGRycy9k&#10;b3ducmV2LnhtbFBLBQYAAAAABAAEAPUAAACJAwAAAAA=&#10;" adj="13601,20379" fillcolor="window" strokecolor="#c0504d" strokeweight="2pt">
              <o:lock v:ext="edit" aspectratio="t"/>
              <v:textbox inset=",2.3mm,,2.3mm">
                <w:txbxContent>
                  <w:p w:rsidR="00DC4AEC" w:rsidRDefault="00DC4AEC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63" o:spid="_x0000_s1066" type="#_x0000_t63" style="position:absolute;left:60388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DtMMA&#10;AADbAAAADwAAAGRycy9kb3ducmV2LnhtbESPQWvCQBSE74X+h+UVvNVdFaSkriK2Qi+KjR48PrKv&#10;SUz2bchuk/jvXUHwOMzMN8xiNdhadNT60rGGyViBIM6cKTnXcDpu3z9A+IBssHZMGq7kYbV8fVlg&#10;YlzPv9SlIRcRwj5BDUUITSKlzwqy6MeuIY7en2sthijbXJoW+wi3tZwqNZcWS44LBTa0KSir0n+r&#10;oT+cL1Qdw77adZXc9F/qosy31qO3Yf0JItAQnuFH+8domM/g/iX+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SDt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DC4AEC" w:rsidRDefault="00DC4AEC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129024" o:spid="_x0000_s1067" type="#_x0000_t63" style="position:absolute;left:60102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2JsMA&#10;AADfAAAADwAAAGRycy9kb3ducmV2LnhtbERPz2vCMBS+D/Y/hDfwNpMVka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u2Js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DC4AEC" w:rsidRDefault="00DC4AEC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Oval Belirtme Çizgisi 129025" o:spid="_x0000_s1068" type="#_x0000_t63" style="position:absolute;left:60102;top:15716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cTvcMA&#10;AADfAAAADwAAAGRycy9kb3ducmV2LnhtbERPz2vCMBS+D/Y/hDfwNpMVlK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cTvc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DC4AEC" w:rsidRDefault="00DC4AEC" w:rsidP="000566C6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29188" o:spid="_x0000_s1069" type="#_x0000_t202" style="position:absolute;left:27336;top:17907;width:11621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8D9MEA&#10;AADfAAAADwAAAGRycy9kb3ducmV2LnhtbERPTUsDMRC9C/6HMII3m20Psl2blipVBE9W8Txspkno&#10;ZrIkcbv+e+cgeHy8781ujoOaKJeQ2MBy0YAi7pMN7Ax8fjzftaBKRbY4JCYDP1Rgt72+2mBn04Xf&#10;aTpWpySES4cGfK1jp3XpPUUsizQSC3dKOWIVmJ22GS8SHge9app7HTGwNHgc6clTfz5+RwOHR7d2&#10;fYvZH1obwjR/nd7cizG3N/P+AVSluf6L/9yvVuav1stWBssfAa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/A/TBAAAA3wAAAA8AAAAAAAAAAAAAAAAAmAIAAGRycy9kb3du&#10;cmV2LnhtbFBLBQYAAAAABAAEAPUAAACGAwAAAAA=&#10;" strokeweight=".5pt">
              <v:textbox>
                <w:txbxContent>
                  <w:p w:rsidR="00DC4AEC" w:rsidRDefault="00DC4AEC" w:rsidP="00131886">
                    <w:pPr>
                      <w:spacing w:line="240" w:lineRule="auto"/>
                      <w:ind w:right="212"/>
                      <w:jc w:val="center"/>
                    </w:pPr>
                    <w:r w:rsidRPr="00B27528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Bilim İnsanı</w:t>
                    </w:r>
                  </w:p>
                </w:txbxContent>
              </v:textbox>
            </v:shape>
          </v:group>
        </w:pict>
      </w: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0566C6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Default="00DC4AEC" w:rsidP="00A013D6">
      <w:pPr>
        <w:pBdr>
          <w:left w:val="single" w:sz="4" w:space="0" w:color="auto"/>
        </w:pBdr>
        <w:suppressAutoHyphens/>
        <w:spacing w:line="360" w:lineRule="auto"/>
        <w:jc w:val="left"/>
        <w:rPr>
          <w:rFonts w:ascii="Verdana" w:hAnsi="Verdana"/>
          <w:b/>
          <w:sz w:val="22"/>
          <w:szCs w:val="22"/>
          <w:lang w:eastAsia="ar-SA"/>
        </w:rPr>
      </w:pPr>
    </w:p>
    <w:p w:rsidR="00DC4AEC" w:rsidRDefault="00DC4AEC" w:rsidP="00AD49D8">
      <w:pPr>
        <w:rPr>
          <w:rFonts w:ascii="Verdana" w:hAnsi="Verdana"/>
          <w:b/>
          <w:sz w:val="22"/>
          <w:szCs w:val="22"/>
          <w:lang w:eastAsia="ar-SA"/>
        </w:rPr>
      </w:pPr>
    </w:p>
    <w:p w:rsidR="00DC4AEC" w:rsidRPr="00AD49D8" w:rsidRDefault="00DC4AEC" w:rsidP="00AD49D8">
      <w:pPr>
        <w:rPr>
          <w:rFonts w:ascii="Arial" w:hAnsi="Arial" w:cs="Arial"/>
          <w:b/>
        </w:rPr>
      </w:pPr>
      <w:r>
        <w:rPr>
          <w:rFonts w:ascii="Verdana" w:hAnsi="Verdana"/>
          <w:b/>
          <w:sz w:val="22"/>
          <w:szCs w:val="22"/>
          <w:lang w:eastAsia="ar-SA"/>
        </w:rPr>
        <w:t>3</w:t>
      </w:r>
      <w:r w:rsidRPr="00AD49D8">
        <w:rPr>
          <w:rFonts w:ascii="Arial" w:hAnsi="Arial" w:cs="Arial"/>
          <w:b/>
        </w:rPr>
        <w:t>-)</w:t>
      </w:r>
      <w:r w:rsidRPr="00AD49D8">
        <w:rPr>
          <w:rFonts w:ascii="Arial" w:hAnsi="Arial" w:cs="Arial"/>
        </w:rPr>
        <w:t xml:space="preserve"> </w:t>
      </w:r>
      <w:r w:rsidRPr="00AD49D8">
        <w:rPr>
          <w:rFonts w:ascii="Arial" w:hAnsi="Arial" w:cs="Arial"/>
          <w:b/>
        </w:rPr>
        <w:t xml:space="preserve">Aşağıdaki Sosyal Örgütler İle Çalışma Alanlarını Eşleştiriniz. </w:t>
      </w:r>
      <w:r>
        <w:rPr>
          <w:rFonts w:ascii="Arial" w:hAnsi="Arial" w:cs="Arial"/>
          <w:b/>
        </w:rPr>
        <w:t xml:space="preserve">Yuvarlakların içine numarasını yazınız </w:t>
      </w:r>
      <w:r w:rsidRPr="00AD49D8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2"/>
          <w:szCs w:val="22"/>
        </w:rPr>
        <w:t>24</w:t>
      </w:r>
      <w:r w:rsidRPr="00AD49D8">
        <w:rPr>
          <w:rFonts w:ascii="Arial" w:hAnsi="Arial" w:cs="Arial"/>
          <w:b/>
        </w:rPr>
        <w:t xml:space="preserve"> Puan)</w:t>
      </w: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  <w:b/>
          <w:sz w:val="8"/>
          <w:szCs w:val="8"/>
        </w:rPr>
      </w:pP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1.</w:t>
      </w:r>
      <w:r w:rsidRPr="00AD49D8">
        <w:rPr>
          <w:rFonts w:ascii="Arial" w:hAnsi="Arial" w:cs="Arial"/>
        </w:rPr>
        <w:t xml:space="preserve"> Lösemili ve kan hastası çocukların, sağlık ve eğitim başta olmak üzere her türlü ihtiyaçlarının sağlanmasına yardımcı olmak</w:t>
      </w: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2.</w:t>
      </w:r>
      <w:r w:rsidRPr="00AD49D8">
        <w:rPr>
          <w:rFonts w:ascii="Arial" w:hAnsi="Arial" w:cs="Arial"/>
        </w:rPr>
        <w:t xml:space="preserve"> Tüketici haklarının korunması, geliştirilmesi ve tüketicilerin gerekli bilinç düzeyine ulaşabilmelerini sağlamak.</w:t>
      </w: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3.</w:t>
      </w:r>
      <w:r w:rsidRPr="00AD49D8">
        <w:rPr>
          <w:rFonts w:ascii="Arial" w:hAnsi="Arial" w:cs="Arial"/>
        </w:rPr>
        <w:t xml:space="preserve"> Türkiye'deki çölleşme, kuraklık, ağaçlandırma, su kirliliği gibi, çevre sorunları ile ilgili çalışmalar yapar.   </w:t>
      </w: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4.</w:t>
      </w:r>
      <w:r w:rsidRPr="00AD49D8">
        <w:rPr>
          <w:rFonts w:ascii="Arial" w:hAnsi="Arial" w:cs="Arial"/>
        </w:rPr>
        <w:t xml:space="preserve"> Doğa ve doğal kaynakların korunmasına doğrudan veya dolaylı olarak eğitim, araştırma, proje ve uygulama çalışmaları yoluyla katkıda bulunmak </w:t>
      </w: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5.</w:t>
      </w:r>
      <w:r w:rsidRPr="00AD49D8">
        <w:rPr>
          <w:rFonts w:ascii="Arial" w:hAnsi="Arial" w:cs="Arial"/>
        </w:rPr>
        <w:t xml:space="preserve"> Savaşta ve barışta felakete uğrayanlara her türlü yardımı sağlamak için kurulmuş insancıl amaçlı bir dernektir.</w:t>
      </w: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6.</w:t>
      </w:r>
      <w:r w:rsidRPr="00AD49D8">
        <w:rPr>
          <w:rFonts w:ascii="Arial" w:hAnsi="Arial" w:cs="Arial"/>
        </w:rPr>
        <w:t xml:space="preserve"> Her türlü doğal afetlerde arama kurtarma faaliyetlerinde bulunur.</w:t>
      </w: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</w:rPr>
      </w:pPr>
      <w:r w:rsidRPr="00AD49D8">
        <w:rPr>
          <w:rFonts w:ascii="Arial" w:hAnsi="Arial" w:cs="Arial"/>
          <w:sz w:val="20"/>
          <w:szCs w:val="20"/>
        </w:rPr>
        <w:t>7.</w:t>
      </w:r>
      <w:r w:rsidRPr="00AD49D8">
        <w:rPr>
          <w:rFonts w:ascii="Arial" w:hAnsi="Arial" w:cs="Arial"/>
        </w:rPr>
        <w:t xml:space="preserve"> Ülkemizin doğal ve kültürel mirasını korumak amacıyla faaliyetlerde bulunur.</w:t>
      </w: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</w:rPr>
      </w:pPr>
      <w:r>
        <w:rPr>
          <w:noProof/>
        </w:rPr>
        <w:pict>
          <v:oval id="Oval 19" o:spid="_x0000_s1070" style="position:absolute;margin-left:379.95pt;margin-top:29.75pt;width:18.75pt;height:16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" strokecolor="#548dd4" strokeweight="1.5pt"/>
        </w:pict>
      </w:r>
      <w:r>
        <w:rPr>
          <w:noProof/>
        </w:rPr>
        <w:pict>
          <v:oval id="Oval 18" o:spid="_x0000_s1071" style="position:absolute;margin-left:-.3pt;margin-top:44.75pt;width:18.75pt;height:1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" strokecolor="#548dd4" strokeweight="1.5pt"/>
        </w:pict>
      </w:r>
      <w:r>
        <w:rPr>
          <w:noProof/>
        </w:rPr>
        <w:pict>
          <v:oval id="Oval 17" o:spid="_x0000_s1072" style="position:absolute;margin-left:438.45pt;margin-top:33.5pt;width:18.75pt;height:16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" strokecolor="#548dd4" strokeweight="1.5pt"/>
        </w:pict>
      </w:r>
      <w:r>
        <w:rPr>
          <w:noProof/>
        </w:rPr>
        <w:pict>
          <v:oval id="Oval 16" o:spid="_x0000_s1073" style="position:absolute;margin-left:226.2pt;margin-top:33.5pt;width:18.75pt;height:1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" strokecolor="#548dd4" strokeweight="1.5pt"/>
        </w:pict>
      </w:r>
      <w:r w:rsidRPr="00AD49D8">
        <w:rPr>
          <w:rFonts w:ascii="Arial" w:hAnsi="Arial" w:cs="Arial"/>
          <w:sz w:val="20"/>
          <w:szCs w:val="20"/>
        </w:rPr>
        <w:t>8.</w:t>
      </w:r>
      <w:r w:rsidRPr="00AD49D8">
        <w:rPr>
          <w:rFonts w:ascii="Arial" w:hAnsi="Arial" w:cs="Arial"/>
        </w:rPr>
        <w:t xml:space="preserve"> Yetenekli fakat maddi olanaklardan yoksun çocukların ve gençlerin eğitim ve öğrenimlerini sağlamak için yardım eder.</w:t>
      </w:r>
    </w:p>
    <w:p w:rsidR="00DC4AEC" w:rsidRPr="00AD49D8" w:rsidRDefault="00DC4AEC" w:rsidP="00AD49D8">
      <w:pPr>
        <w:spacing w:line="240" w:lineRule="auto"/>
        <w:jc w:val="left"/>
        <w:rPr>
          <w:rFonts w:ascii="Arial" w:hAnsi="Arial" w:cs="Arial"/>
        </w:rPr>
      </w:pPr>
      <w:r>
        <w:rPr>
          <w:noProof/>
        </w:rPr>
        <w:pict>
          <v:oval id="Oval 15" o:spid="_x0000_s1074" style="position:absolute;margin-left:61.95pt;margin-top:.4pt;width:18.75pt;height:16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" strokecolor="#548dd4" strokeweight="1.5pt"/>
        </w:pict>
      </w:r>
      <w:r>
        <w:rPr>
          <w:noProof/>
        </w:rPr>
        <w:pict>
          <v:oval id="Oval 14" o:spid="_x0000_s1075" style="position:absolute;margin-left:318.45pt;margin-top:3.4pt;width:18.75pt;height:16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" strokecolor="#548dd4" strokeweight="1.5pt"/>
        </w:pict>
      </w:r>
      <w:r>
        <w:rPr>
          <w:noProof/>
        </w:rPr>
        <w:pict>
          <v:oval id="Oval 13" o:spid="_x0000_s1076" style="position:absolute;margin-left:166.2pt;margin-top:.55pt;width:18.75pt;height:16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" strokecolor="#548dd4" strokeweight="1.5pt"/>
        </w:pict>
      </w:r>
      <w:r>
        <w:rPr>
          <w:noProof/>
        </w:rPr>
        <w:pict>
          <v:oval id="Oval 12" o:spid="_x0000_s1077" style="position:absolute;margin-left:507.45pt;margin-top:37.3pt;width:18.75pt;height:16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" strokecolor="#548dd4" strokeweight="1.5pt"/>
        </w:pict>
      </w:r>
      <w:r w:rsidRPr="00F31F05">
        <w:rPr>
          <w:rFonts w:ascii="Arial" w:hAnsi="Arial" w:cs="Arial"/>
          <w:noProof/>
        </w:rPr>
        <w:pict>
          <v:shape id="Resim 11" o:spid="_x0000_i1025" type="#_x0000_t75" alt="14" style="width:57.75pt;height:54.75pt;visibility:visible">
            <v:imagedata r:id="rId7" o:title=""/>
          </v:shape>
        </w:pict>
      </w:r>
      <w:r w:rsidRPr="00F31F05">
        <w:rPr>
          <w:rFonts w:ascii="Arial" w:hAnsi="Arial" w:cs="Arial"/>
          <w:noProof/>
        </w:rPr>
        <w:pict>
          <v:shape id="Resim 10" o:spid="_x0000_i1026" type="#_x0000_t75" alt="TEV" style="width:63pt;height:51.75pt;visibility:visible">
            <v:imagedata r:id="rId8" o:title=""/>
          </v:shape>
        </w:pict>
      </w:r>
      <w:r w:rsidRPr="00F31F05">
        <w:rPr>
          <w:rFonts w:ascii="Arial" w:hAnsi="Arial" w:cs="Arial"/>
          <w:noProof/>
        </w:rPr>
        <w:pict>
          <v:shape id="Resim 9" o:spid="_x0000_i1027" type="#_x0000_t75" alt="ÇEKÜL" style="width:63.75pt;height:52.5pt;visibility:visible">
            <v:imagedata r:id="rId9" o:title=""/>
          </v:shape>
        </w:pict>
      </w:r>
      <w:r w:rsidRPr="00AD49D8">
        <w:rPr>
          <w:rFonts w:ascii="Arial" w:hAnsi="Arial" w:cs="Arial"/>
          <w:sz w:val="20"/>
          <w:szCs w:val="20"/>
        </w:rPr>
        <w:t xml:space="preserve"> </w:t>
      </w:r>
      <w:r w:rsidRPr="00C40636">
        <w:rPr>
          <w:rFonts w:ascii="Arial" w:hAnsi="Arial" w:cs="Arial"/>
          <w:sz w:val="20"/>
          <w:szCs w:val="20"/>
        </w:rPr>
        <w:pict>
          <v:shape id="il_fi" o:spid="_x0000_i1028" type="#_x0000_t75" style="width:90.75pt;height:56.25pt">
            <v:imagedata r:id="rId10" r:href="rId11"/>
          </v:shape>
        </w:pict>
      </w:r>
      <w:r w:rsidRPr="00F31F05">
        <w:rPr>
          <w:rFonts w:ascii="Arial" w:hAnsi="Arial" w:cs="Arial"/>
          <w:noProof/>
        </w:rPr>
        <w:pict>
          <v:shape id="Resim 3" o:spid="_x0000_i1029" type="#_x0000_t75" alt="143" style="width:57pt;height:49.5pt;visibility:visible">
            <v:imagedata r:id="rId12" o:title=""/>
          </v:shape>
        </w:pict>
      </w:r>
      <w:r w:rsidRPr="00AD49D8">
        <w:rPr>
          <w:rFonts w:ascii="Arial" w:hAnsi="Arial" w:cs="Arial"/>
          <w:color w:val="1122CC"/>
          <w:sz w:val="27"/>
          <w:szCs w:val="27"/>
        </w:rPr>
        <w:t xml:space="preserve"> </w:t>
      </w:r>
      <w:r w:rsidRPr="00C40636">
        <w:rPr>
          <w:rFonts w:ascii="Arial" w:hAnsi="Arial" w:cs="Arial"/>
          <w:color w:val="1122CC"/>
          <w:sz w:val="27"/>
          <w:szCs w:val="27"/>
        </w:rPr>
        <w:pict>
          <v:shape id="rg_hi" o:spid="_x0000_i1030" type="#_x0000_t75" style="width:52.5pt;height:52.5pt" o:button="t">
            <v:imagedata r:id="rId13" r:href="rId14"/>
          </v:shape>
        </w:pict>
      </w:r>
      <w:r w:rsidRPr="00AD49D8">
        <w:rPr>
          <w:rFonts w:ascii="Arial" w:hAnsi="Arial" w:cs="Arial"/>
          <w:sz w:val="17"/>
          <w:szCs w:val="17"/>
        </w:rPr>
        <w:t xml:space="preserve"> </w:t>
      </w:r>
      <w:r w:rsidRPr="00C40636">
        <w:rPr>
          <w:rFonts w:ascii="Arial" w:hAnsi="Arial" w:cs="Arial"/>
          <w:color w:val="FF6600"/>
          <w:sz w:val="17"/>
          <w:szCs w:val="17"/>
        </w:rPr>
        <w:pict>
          <v:shape id="_x0000_i1031" type="#_x0000_t75" alt="Tükoder Logo" style="width:60.75pt;height:48pt" o:button="t">
            <v:imagedata r:id="rId15" r:href="rId16"/>
          </v:shape>
        </w:pict>
      </w:r>
      <w:r w:rsidRPr="00AD49D8">
        <w:rPr>
          <w:rFonts w:ascii="Arial" w:hAnsi="Arial" w:cs="Arial"/>
          <w:sz w:val="20"/>
          <w:szCs w:val="20"/>
        </w:rPr>
        <w:t xml:space="preserve"> </w:t>
      </w:r>
      <w:r w:rsidRPr="00C40636">
        <w:rPr>
          <w:rFonts w:ascii="Arial" w:hAnsi="Arial" w:cs="Arial"/>
          <w:sz w:val="20"/>
          <w:szCs w:val="20"/>
        </w:rPr>
        <w:pict>
          <v:shape id="_x0000_i1032" type="#_x0000_t75" style="width:60.75pt;height:49.5pt">
            <v:imagedata r:id="rId17" r:href="rId18"/>
          </v:shape>
        </w:pict>
      </w:r>
    </w:p>
    <w:p w:rsidR="00DC4AEC" w:rsidRPr="00B27528" w:rsidRDefault="00DC4AEC" w:rsidP="00A013D6">
      <w:pPr>
        <w:pBdr>
          <w:left w:val="single" w:sz="4" w:space="0" w:color="auto"/>
        </w:pBdr>
        <w:suppressAutoHyphens/>
        <w:spacing w:line="360" w:lineRule="auto"/>
        <w:jc w:val="left"/>
        <w:rPr>
          <w:rFonts w:ascii="Comic Sans MS" w:hAnsi="Comic Sans MS"/>
          <w:sz w:val="20"/>
          <w:szCs w:val="20"/>
          <w:lang w:eastAsia="ar-SA"/>
        </w:rPr>
      </w:pPr>
      <w:r w:rsidRPr="00B27528">
        <w:rPr>
          <w:rFonts w:ascii="Comic Sans MS" w:hAnsi="Comic Sans MS"/>
          <w:sz w:val="20"/>
          <w:szCs w:val="20"/>
          <w:lang w:eastAsia="ar-SA"/>
        </w:rPr>
        <w:tab/>
      </w:r>
      <w:r w:rsidRPr="00B27528">
        <w:rPr>
          <w:rFonts w:ascii="Comic Sans MS" w:hAnsi="Comic Sans MS"/>
          <w:sz w:val="20"/>
          <w:szCs w:val="20"/>
          <w:lang w:eastAsia="ar-SA"/>
        </w:rPr>
        <w:tab/>
        <w:t xml:space="preserve"> </w:t>
      </w:r>
    </w:p>
    <w:p w:rsidR="00DC4AEC" w:rsidRPr="00775787" w:rsidRDefault="00DC4AEC" w:rsidP="00775787">
      <w:pPr>
        <w:spacing w:line="240" w:lineRule="auto"/>
        <w:ind w:right="212"/>
        <w:rPr>
          <w:b/>
        </w:rPr>
      </w:pPr>
      <w:r>
        <w:rPr>
          <w:b/>
        </w:rPr>
        <w:t>4-</w:t>
      </w:r>
      <w:r w:rsidRPr="00775787">
        <w:rPr>
          <w:b/>
        </w:rPr>
        <w:t>) Aşağıdaki ifadelerin altına cümle doğruysa “DOĞRU”, ya</w:t>
      </w:r>
      <w:r>
        <w:rPr>
          <w:b/>
        </w:rPr>
        <w:t>nlış ise “YANLIŞ” yazınız. ( 10 P</w:t>
      </w:r>
      <w:r w:rsidRPr="00775787">
        <w:rPr>
          <w:b/>
        </w:rPr>
        <w:t>uan)</w:t>
      </w:r>
    </w:p>
    <w:p w:rsidR="00DC4AEC" w:rsidRPr="00B27528" w:rsidRDefault="00DC4AEC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group id="Grup 129191" o:spid="_x0000_s1078" style="position:absolute;left:0;text-align:left;margin-left:7.2pt;margin-top:5.1pt;width:556.3pt;height:138.75pt;z-index:251667456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">
            <v:group id="Grup 1" o:spid="_x0000_s1079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d6aMQAAADfAAAA&#10;DwAAAAAAAAAAAAAAAACqAgAAZHJzL2Rvd25yZXYueG1sUEsFBgAAAAAEAAQA+gAAAJsDAAAAAA==&#10;">
              <v:shape id="Resim 129039" o:spid="_x0000_s108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aNnnBAAAA3wAAAA8AAABkcnMvZG93bnJldi54bWxET1trwjAUfh/sP4Qj7G0mOhDtjCKDwsAh&#10;eHs/NGdNMTkpTar13y8DwceP775cD96JK3WxCaxhMlYgiKtgGq41nI7l+xxETMgGXWDScKcI69Xr&#10;yxILE268p+sh1SKHcCxQg02pLaSMlSWPcRxa4sz9hs5jyrCrpenwlsO9k1OlZtJjw7nBYktflqrL&#10;ofe5V128K/vzfWvj1vrNuS9/3E7rt9Gw+QSRaEhP8cP9bfL86UJ9LOD/TwYgV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NaNnnBAAAA3wAAAA8AAAAAAAAAAAAAAAAAnwIA&#10;AGRycy9kb3ducmV2LnhtbFBLBQYAAAAABAAEAPcAAACNAwAAAAA=&#10;">
                <v:imagedata r:id="rId19" o:title=""/>
                <v:path arrowok="t"/>
              </v:shape>
              <v:rect id="Dikdörtgen 129040" o:spid="_x0000_s1081" style="position:absolute;top:1035;width:1699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GtOMMA&#10;AADfAAAADwAAAGRycy9kb3ducmV2LnhtbERPTWvCQBC9F/wPywje6kaRUlNXCdKKHmsE8TZmp0na&#10;7GzIrjH++86h0OPjfa82g2tUT12oPRuYTRNQxIW3NZcGTvnH8yuoEJEtNp7JwIMCbNajpxWm1t/5&#10;k/pjLJWEcEjRQBVjm2odioochqlviYX78p3DKLArte3wLuGu0fMkedEOa5aGClvaVlT8HG/OQLj2&#10;h/zRZufvSyiu2Tu7fHHYGTMZD9kbqEhD/Bf/ufdW5s+XyUIeyB8B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GtOMMAAADfAAAADwAAAAAAAAAAAAAAAACYAgAAZHJzL2Rv&#10;d25yZXYueG1sUEsFBgAAAAAEAAQA9QAAAIgDAAAAAA==&#10;" filled="f" stroked="f" strokeweight="2pt">
                <v:textbox>
                  <w:txbxContent>
                    <w:p w:rsidR="00DC4AEC" w:rsidRPr="00F31F05" w:rsidRDefault="00DC4AEC" w:rsidP="00775787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F31F05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Evdeki sorumluluklarımız okuldaki sorumluluklarımız-dan daha önemlidir.</w:t>
                      </w:r>
                    </w:p>
                  </w:txbxContent>
                </v:textbox>
              </v:rect>
            </v:group>
            <v:group id="Grup 2" o:spid="_x0000_s1082" style="position:absolute;left:14382;width:13024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XwNucQAAADfAAAA&#10;DwAAAAAAAAAAAAAAAACqAgAAZHJzL2Rvd25yZXYueG1sUEsFBgAAAAAEAAQA+gAAAJsDAAAAAA==&#10;">
              <v:shape id="Resim 129054" o:spid="_x0000_s108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fEfBAAAA3wAAAA8AAABkcnMvZG93bnJldi54bWxET11rwjAUfR/sP4Q72NtMJjq2ahQZFARF&#10;mJvvl+baFJOb0qRa//0iCD4ezvd8OXgnztTFJrCG95ECQVwF03Ct4e+3fPsEEROyQReYNFwpwnLx&#10;/DTHwoQL/9B5n2qRQzgWqMGm1BZSxsqSxzgKLXHmjqHzmDLsamk6vORw7+RYqQ/pseHcYLGlb0vV&#10;ad/73KtO3pX94bqxcWP96tCXW7fT+vVlWM1AJBrSQ3x3r02eP/5S0wnc/mQAcvE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CEfEfBAAAA3wAAAA8AAAAAAAAAAAAAAAAAnwIA&#10;AGRycy9kb3ducmV2LnhtbFBLBQYAAAAABAAEAPcAAACNAwAAAAA=&#10;">
                <v:imagedata r:id="rId19" o:title=""/>
                <v:path arrowok="t"/>
              </v:shape>
              <v:rect id="Dikdörtgen 129055" o:spid="_x0000_s1084" style="position:absolute;left:1035;top:1035;width:15959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+YfcMA&#10;AADfAAAADwAAAGRycy9kb3ducmV2LnhtbERPTWvCQBC9C/0PyxR6002lSo2uEoqKHjWF4m3Mjkk0&#10;Oxuya4z/3hWEHh/ve7boTCVaalxpWcHnIAJBnFldcq7gN131v0E4j6yxskwK7uRgMX/rzTDW9sY7&#10;avc+FyGEXYwKCu/rWEqXFWTQDWxNHLiTbQz6AJtc6gZvIdxUchhFY2mw5NBQYE0/BWWX/dUocMd2&#10;m97r5O98cNkxWbJJv7ZrpT7eu2QKwlPn/8Uv90aH+cNJNBrB808A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+YfcMAAADfAAAADwAAAAAAAAAAAAAAAACYAgAAZHJzL2Rv&#10;d25yZXYueG1sUEsFBgAAAAAEAAQA9QAAAIgDAAAAAA==&#10;" filled="f" stroked="f" strokeweight="2pt">
                <v:textbox>
                  <w:txbxContent>
                    <w:p w:rsidR="00DC4AEC" w:rsidRPr="00F31F05" w:rsidRDefault="00DC4AEC" w:rsidP="00265DE4">
                      <w:pPr>
                        <w:jc w:val="center"/>
                        <w:rPr>
                          <w:rFonts w:ascii="Tahoma" w:hAnsi="Tahoma" w:cs="Tahoma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F31F05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Türkü, fıkra, mani, atasözü, ninni, tekerleme sözlü kültür unsurları arasında yer alır.</w:t>
                      </w:r>
                    </w:p>
                    <w:p w:rsidR="00DC4AEC" w:rsidRPr="00F31F05" w:rsidRDefault="00DC4AEC" w:rsidP="00775787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_x0000_s1085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otZurFAAAA3gAA&#10;AA8AAAAAAAAAAAAAAAAAqgIAAGRycy9kb3ducmV2LnhtbFBLBQYAAAAABAAEAPoAAACcAwAAAAA=&#10;">
              <v:shape id="Resim 10338" o:spid="_x0000_s108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YKhTDAAAA3gAAAA8AAABkcnMvZG93bnJldi54bWxEj01rwzAMhu+D/QejwW6rvRbGSOuWMggU&#10;Ogbr2ruI1TjUlkPstOm/nw6D3ST0fjxabaYY1JWG3CW28DozoIib5DpuLRx/6pd3ULkgOwyJycKd&#10;MmzWjw8rrFy68TddD6VVEsK5Qgu+lL7SOjeeIuZZ6onldk5DxCLr0Go34E3CY9BzY950xI6lwWNP&#10;H56ay2GM0msuMdTj6b73ee/j9jTWn+HL2uenabsEVWgq/+I/984JvlkshFfekRn0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FgqFMMAAADeAAAADwAAAAAAAAAAAAAAAACf&#10;AgAAZHJzL2Rvd25yZXYueG1sUEsFBgAAAAAEAAQA9wAAAI8DAAAAAA==&#10;">
                <v:imagedata r:id="rId19" o:title=""/>
                <v:path arrowok="t"/>
              </v:shape>
              <v:rect id="Dikdörtgen 10339" o:spid="_x0000_s1087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W7H8MA&#10;AADeAAAADwAAAGRycy9kb3ducmV2LnhtbERPTWvCQBC9C/6HZQRvummVYqOrhKKiR41QvI3ZaZI2&#10;Oxuya4z/3hUK3ubxPmex6kwlWmpcaVnB2zgCQZxZXXKu4JRuRjMQziNrrCyTgjs5WC37vQXG2t74&#10;QO3R5yKEsItRQeF9HUvpsoIMurGtiQP3YxuDPsAml7rBWwg3lXyPog9psOTQUGBNXwVlf8erUeAu&#10;7T6918n379lll2TNJp3ut0oNB10yB+Gp8y/xv3unw/xoMvmE5zvhB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W7H8MAAADeAAAADwAAAAAAAAAAAAAAAACYAgAAZHJzL2Rv&#10;d25yZXYueG1sUEsFBgAAAAAEAAQA9QAAAIgDAAAAAA==&#10;" filled="f" stroked="f" strokeweight="2pt">
                <v:textbox>
                  <w:txbxContent>
                    <w:p w:rsidR="00DC4AEC" w:rsidRPr="00F31F05" w:rsidRDefault="00DC4AEC" w:rsidP="00775787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F31F05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Karadeniz Bölgesi’n-de yaşayan insanların geçim kaynakları arasında balıkçılık da yer alır.</w:t>
                      </w:r>
                    </w:p>
                  </w:txbxContent>
                </v:textbox>
              </v:rect>
            </v:group>
            <v:group id="Grup 129041" o:spid="_x0000_s1088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7oIjFAAAA3wAA&#10;AA8AAAAAAAAAAAAAAAAAqgIAAGRycy9kb3ducmV2LnhtbFBLBQYAAAAABAAEAPoAAACcAwAAAAA=&#10;">
              <v:shape id="Resim 129042" o:spid="_x0000_s108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413XBAAAA3wAAAA8AAABkcnMvZG93bnJldi54bWxET11rwjAUfR/sP4Qr7G1NLGN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413XBAAAA3wAAAA8AAAAAAAAAAAAAAAAAnwIA&#10;AGRycy9kb3ducmV2LnhtbFBLBQYAAAAABAAEAPcAAACNAwAAAAA=&#10;">
                <v:imagedata r:id="rId19" o:title=""/>
                <v:path arrowok="t"/>
              </v:shape>
              <v:rect id="Dikdörtgen 129043" o:spid="_x0000_s109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zT8MA&#10;AADfAAAADwAAAGRycy9kb3ducmV2LnhtbERPTWvCQBC9C/0PyxR6002tSI2uEoqKHjWF4m3Mjkk0&#10;Oxuya4z/3hWEHh/ve7boTCVaalxpWcHnIAJBnFldcq7gN131v0E4j6yxskwK7uRgMX/rzTDW9sY7&#10;avc+FyGEXYwKCu/rWEqXFWTQDWxNHLiTbQz6AJtc6gZvIdxUchhFY2mw5NBQYE0/BWWX/dUocMd2&#10;m97r5O98cNkxWbJJR9u1Uh/vXTIF4anz/+KXe6PD/OEkGn3B808A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MzT8MAAADfAAAADwAAAAAAAAAAAAAAAACYAgAAZHJzL2Rv&#10;d25yZXYueG1sUEsFBgAAAAAEAAQA9QAAAIgDAAAAAA==&#10;" filled="f" stroked="f" strokeweight="2pt">
                <v:textbox>
                  <w:txbxContent>
                    <w:p w:rsidR="00DC4AEC" w:rsidRPr="00F31F05" w:rsidRDefault="00DC4AEC" w:rsidP="00775787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1C0318">
                        <w:rPr>
                          <w:rFonts w:ascii="Comic Sans MS" w:hAnsi="Comic Sans MS" w:cs="Verdana"/>
                          <w:sz w:val="22"/>
                          <w:szCs w:val="22"/>
                        </w:rPr>
                        <w:t>Sivil toplum örgütlerinde gönüllülük esastır</w:t>
                      </w:r>
                    </w:p>
                  </w:txbxContent>
                </v:textbox>
              </v:rect>
            </v:group>
            <v:group id="Grup 129048" o:spid="_x0000_s1091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IBCRXFAAAA3wAA&#10;AA8AAAAAAAAAAAAAAAAAqgIAAGRycy9kb3ducmV2LnhtbFBLBQYAAAAABAAEAPoAAACcAwAAAAA=&#10;">
              <v:shape id="Resim 129051" o:spid="_x0000_s109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z39/BAAAA3wAAAA8AAABkcnMvZG93bnJldi54bWxET1trwjAUfh/sP4Qz2NtMFCauM4oMCgNF&#10;8PZ+aM6aYnJSmlTrv18EwceP7z5fDt6JC3WxCaxhPFIgiKtgGq41HA/lxwxETMgGXWDScKMIy8Xr&#10;yxwLE668o8s+1SKHcCxQg02pLaSMlSWPcRRa4sz9hc5jyrCrpenwmsO9kxOlptJjw7nBYks/lqrz&#10;vve5V529K/vTbW3j2vrVqS83bqv1+9uw+gaRaEhP8cP9a/L8yZf6HMP9TwYgF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Dz39/BAAAA3wAAAA8AAAAAAAAAAAAAAAAAnwIA&#10;AGRycy9kb3ducmV2LnhtbFBLBQYAAAAABAAEAPcAAACNAwAAAAA=&#10;">
                <v:imagedata r:id="rId19" o:title=""/>
                <v:path arrowok="t"/>
              </v:shape>
              <v:rect id="Dikdörtgen 129052" o:spid="_x0000_s1093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YACcQA&#10;AADfAAAADwAAAGRycy9kb3ducmV2LnhtbERPTWvCQBC9C/0PyxR6001DFRuzkVDaUo81QvE2Zsck&#10;NjsbstsY/71bEDw+3ne6Hk0rBupdY1nB8ywCQVxa3XClYFd8TJcgnEfW2FomBRdysM4eJikm2p75&#10;m4atr0QIYZeggtr7LpHSlTUZdDPbEQfuaHuDPsC+krrHcwg3rYyjaCENNhwaauzorabyd/tnFLjD&#10;sCkuXf5z2rvykL+zKV42n0o9PY75CoSn0d/FN/eXDvPj12gew/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GAAnEAAAA3wAAAA8AAAAAAAAAAAAAAAAAmAIAAGRycy9k&#10;b3ducmV2LnhtbFBLBQYAAAAABAAEAPUAAACJAwAAAAA=&#10;" filled="f" stroked="f" strokeweight="2pt">
                <v:textbox>
                  <w:txbxContent>
                    <w:p w:rsidR="00DC4AEC" w:rsidRPr="00F31F05" w:rsidRDefault="00DC4AEC" w:rsidP="00775787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F31F05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Sanayileşme ile birlikte çöp üretimi azalır.</w:t>
                      </w:r>
                    </w:p>
                  </w:txbxContent>
                </v:textbox>
              </v:rect>
            </v:group>
          </v:group>
        </w:pict>
      </w:r>
    </w:p>
    <w:p w:rsidR="00DC4AEC" w:rsidRPr="00B27528" w:rsidRDefault="00DC4AEC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B27528" w:rsidRDefault="00DC4AEC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Default="00DC4AEC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DC4AEC" w:rsidRDefault="00DC4AEC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DC4AEC" w:rsidRDefault="00DC4AEC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DC4AEC" w:rsidRDefault="00DC4AEC" w:rsidP="00D66BF1">
      <w:pPr>
        <w:suppressAutoHyphens/>
        <w:spacing w:line="240" w:lineRule="auto"/>
        <w:jc w:val="left"/>
        <w:rPr>
          <w:rFonts w:ascii="Arial Narrow" w:hAnsi="Arial Narrow"/>
          <w:b/>
          <w:i/>
          <w:sz w:val="22"/>
          <w:szCs w:val="22"/>
          <w:lang w:eastAsia="ar-SA"/>
        </w:rPr>
      </w:pPr>
    </w:p>
    <w:p w:rsidR="00DC4AEC" w:rsidRPr="00B27528" w:rsidRDefault="00DC4AEC" w:rsidP="00775787">
      <w:pPr>
        <w:spacing w:line="240" w:lineRule="auto"/>
        <w:ind w:right="212"/>
        <w:rPr>
          <w:rFonts w:ascii="Tahoma" w:hAnsi="Tahoma" w:cs="Tahoma"/>
          <w:b/>
          <w:sz w:val="20"/>
          <w:szCs w:val="20"/>
        </w:rPr>
      </w:pPr>
    </w:p>
    <w:p w:rsidR="00DC4AEC" w:rsidRPr="004C4DF7" w:rsidRDefault="00DC4AEC" w:rsidP="004C4DF7">
      <w:pPr>
        <w:spacing w:line="240" w:lineRule="auto"/>
        <w:jc w:val="left"/>
        <w:rPr>
          <w:rFonts w:ascii="Arial Narrow" w:hAnsi="Arial Narrow"/>
          <w:b/>
          <w:sz w:val="20"/>
          <w:szCs w:val="20"/>
        </w:rPr>
      </w:pPr>
      <w:r>
        <w:rPr>
          <w:b/>
        </w:rPr>
        <w:t>4</w:t>
      </w:r>
      <w:r w:rsidRPr="00680795">
        <w:rPr>
          <w:b/>
        </w:rPr>
        <w:t xml:space="preserve">-) </w:t>
      </w:r>
      <w:r>
        <w:rPr>
          <w:b/>
        </w:rPr>
        <w:t>Tabloda verilen doğal afetlerden korunabilmek için yapılması gerekenleri</w:t>
      </w:r>
      <w:r w:rsidRPr="00FB4EFF">
        <w:rPr>
          <w:b/>
        </w:rPr>
        <w:t xml:space="preserve"> ilgili oldukları etkinliklerle eşleştiriniz.</w:t>
      </w:r>
      <w:r>
        <w:rPr>
          <w:b/>
        </w:rPr>
        <w:t>( 12</w:t>
      </w:r>
      <w:r w:rsidRPr="00FB4EFF">
        <w:rPr>
          <w:b/>
        </w:rPr>
        <w:t xml:space="preserve"> Puan</w:t>
      </w:r>
      <w:r>
        <w:rPr>
          <w:b/>
        </w:rPr>
        <w:t xml:space="preserve"> </w:t>
      </w:r>
      <w:r w:rsidRPr="00FB4EFF">
        <w:rPr>
          <w:b/>
        </w:rPr>
        <w:t>)</w:t>
      </w:r>
    </w:p>
    <w:p w:rsidR="00DC4AEC" w:rsidRPr="00FB4EFF" w:rsidRDefault="00DC4AEC" w:rsidP="00680795">
      <w:pPr>
        <w:spacing w:line="240" w:lineRule="auto"/>
        <w:ind w:left="340" w:hanging="340"/>
        <w:jc w:val="left"/>
        <w:rPr>
          <w:b/>
        </w:rPr>
      </w:pPr>
    </w:p>
    <w:tbl>
      <w:tblPr>
        <w:tblW w:w="8680" w:type="dxa"/>
        <w:tblInd w:w="570" w:type="dxa"/>
        <w:tblCellMar>
          <w:left w:w="70" w:type="dxa"/>
          <w:right w:w="70" w:type="dxa"/>
        </w:tblCellMar>
        <w:tblLook w:val="0000"/>
      </w:tblPr>
      <w:tblGrid>
        <w:gridCol w:w="600"/>
        <w:gridCol w:w="1060"/>
        <w:gridCol w:w="540"/>
        <w:gridCol w:w="540"/>
        <w:gridCol w:w="5940"/>
      </w:tblGrid>
      <w:tr w:rsidR="00DC4AEC" w:rsidRPr="00FB4EFF" w:rsidTr="006721E2">
        <w:trPr>
          <w:trHeight w:val="397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AEC" w:rsidRPr="00FB4EFF" w:rsidRDefault="00DC4AEC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Deprem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AEC" w:rsidRPr="00FB4EFF" w:rsidRDefault="00DC4AEC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Dere yataklarına ev yapılmasını önlemek</w:t>
            </w:r>
          </w:p>
        </w:tc>
      </w:tr>
      <w:tr w:rsidR="00DC4AEC" w:rsidRPr="00FB4EFF" w:rsidTr="006721E2">
        <w:trPr>
          <w:trHeight w:val="39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AEC" w:rsidRPr="00FB4EFF" w:rsidRDefault="00DC4AEC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Yangın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AEC" w:rsidRPr="00FB4EFF" w:rsidRDefault="00DC4AEC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Bitki örtüsünü koruma ve ağaçlandırma yapmak</w:t>
            </w:r>
          </w:p>
        </w:tc>
      </w:tr>
      <w:tr w:rsidR="00DC4AEC" w:rsidRPr="00FB4EFF" w:rsidTr="006721E2">
        <w:trPr>
          <w:trHeight w:val="39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AEC" w:rsidRPr="00FB4EFF" w:rsidRDefault="00DC4AEC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 Sel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AEC" w:rsidRPr="00FB4EFF" w:rsidRDefault="00DC4AEC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Yerleşim birimi oluşturacak yerlerde zemin etüdü yapılması</w:t>
            </w:r>
          </w:p>
        </w:tc>
      </w:tr>
      <w:tr w:rsidR="00DC4AEC" w:rsidRPr="00FB4EFF" w:rsidTr="006721E2">
        <w:trPr>
          <w:trHeight w:val="39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AEC" w:rsidRPr="00FB4EFF" w:rsidRDefault="00DC4AEC" w:rsidP="00FB4EFF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EFF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 xml:space="preserve">Erozyon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AEC" w:rsidRPr="00FB4EFF" w:rsidRDefault="00DC4AEC" w:rsidP="00FB4EF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…..</w:t>
            </w:r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AEC" w:rsidRPr="00FB4EFF" w:rsidRDefault="00DC4AEC" w:rsidP="00FB4EFF">
            <w:p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B4EFF">
              <w:rPr>
                <w:rFonts w:ascii="Tahoma" w:hAnsi="Tahoma" w:cs="Tahoma"/>
                <w:sz w:val="20"/>
                <w:szCs w:val="20"/>
              </w:rPr>
              <w:t>Acil söndürme ekiplerini en son teknoloji ile donatma</w:t>
            </w:r>
          </w:p>
        </w:tc>
      </w:tr>
    </w:tbl>
    <w:p w:rsidR="00DC4AEC" w:rsidRPr="00A94912" w:rsidRDefault="00DC4AEC" w:rsidP="00D66BF1">
      <w:pPr>
        <w:suppressAutoHyphens/>
        <w:spacing w:line="240" w:lineRule="auto"/>
        <w:jc w:val="left"/>
        <w:rPr>
          <w:rFonts w:ascii="Arial Narrow" w:hAnsi="Arial Narrow"/>
          <w:sz w:val="22"/>
          <w:szCs w:val="22"/>
          <w:lang w:eastAsia="ar-SA"/>
        </w:rPr>
      </w:pPr>
    </w:p>
    <w:p w:rsidR="00DC4AEC" w:rsidRDefault="00DC4AEC" w:rsidP="00A94912">
      <w:pPr>
        <w:suppressAutoHyphens/>
        <w:spacing w:line="240" w:lineRule="auto"/>
        <w:jc w:val="center"/>
        <w:rPr>
          <w:rFonts w:ascii="Arial Narrow" w:hAnsi="Arial Narrow"/>
          <w:b/>
          <w:sz w:val="22"/>
          <w:szCs w:val="22"/>
          <w:lang w:eastAsia="ar-SA"/>
        </w:rPr>
      </w:pPr>
    </w:p>
    <w:p w:rsidR="00DC4AEC" w:rsidRPr="003D0E95" w:rsidRDefault="00DC4AEC" w:rsidP="00701A51">
      <w:pPr>
        <w:suppressAutoHyphens/>
        <w:spacing w:line="240" w:lineRule="auto"/>
        <w:jc w:val="left"/>
        <w:rPr>
          <w:rFonts w:ascii="Arial Narrow" w:hAnsi="Arial Narrow"/>
          <w:b/>
          <w:sz w:val="22"/>
          <w:szCs w:val="22"/>
          <w:lang w:eastAsia="ar-SA"/>
        </w:rPr>
        <w:sectPr w:rsidR="00DC4AEC" w:rsidRPr="003D0E95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>
        <w:rPr>
          <w:rFonts w:ascii="Arial Narrow" w:hAnsi="Arial Narrow"/>
          <w:b/>
          <w:sz w:val="22"/>
          <w:szCs w:val="22"/>
          <w:lang w:eastAsia="ar-SA"/>
        </w:rPr>
        <w:tab/>
        <w:t xml:space="preserve">5-) </w:t>
      </w:r>
      <w:r w:rsidRPr="003D0E95">
        <w:rPr>
          <w:rFonts w:ascii="Arial Narrow" w:hAnsi="Arial Narrow"/>
          <w:b/>
          <w:sz w:val="22"/>
          <w:szCs w:val="22"/>
          <w:lang w:eastAsia="ar-SA"/>
        </w:rPr>
        <w:t>Aşağıdaki çoktan seçmeli soruları yanıtlayınız.</w:t>
      </w:r>
      <w:r>
        <w:rPr>
          <w:rFonts w:ascii="Arial Narrow" w:hAnsi="Arial Narrow"/>
          <w:b/>
          <w:sz w:val="22"/>
          <w:szCs w:val="22"/>
          <w:lang w:eastAsia="ar-SA"/>
        </w:rPr>
        <w:t xml:space="preserve"> Her soru 3 puandır. (6*4=24 Puan)</w:t>
      </w:r>
    </w:p>
    <w:p w:rsidR="00DC4AEC" w:rsidRPr="00A94912" w:rsidRDefault="00DC4AEC" w:rsidP="00D66BF1">
      <w:pPr>
        <w:suppressAutoHyphens/>
        <w:spacing w:line="240" w:lineRule="auto"/>
        <w:jc w:val="left"/>
        <w:rPr>
          <w:rFonts w:ascii="Tahoma" w:hAnsi="Tahoma" w:cs="Tahoma"/>
          <w:sz w:val="20"/>
          <w:szCs w:val="20"/>
          <w:lang w:eastAsia="ar-SA"/>
        </w:rPr>
      </w:pPr>
    </w:p>
    <w:p w:rsidR="00DC4AEC" w:rsidRPr="00A94912" w:rsidRDefault="00DC4AEC" w:rsidP="00A94912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D70AA5" w:rsidRDefault="00DC4AEC" w:rsidP="009D1C9D">
      <w:pPr>
        <w:pStyle w:val="NoSpacing"/>
        <w:rPr>
          <w:rFonts w:ascii="Times New Roman" w:hAnsi="Times New Roman"/>
          <w:bCs/>
          <w:sz w:val="24"/>
          <w:szCs w:val="24"/>
        </w:rPr>
      </w:pPr>
      <w:r w:rsidRPr="0044415B">
        <w:rPr>
          <w:rFonts w:ascii="Tahoma" w:hAnsi="Tahoma" w:cs="Tahoma"/>
          <w:b/>
          <w:sz w:val="20"/>
          <w:szCs w:val="20"/>
          <w:lang w:eastAsia="ar-SA"/>
        </w:rPr>
        <w:t xml:space="preserve">1-) </w:t>
      </w:r>
      <w:r w:rsidRPr="00D70AA5">
        <w:rPr>
          <w:rFonts w:ascii="Times New Roman" w:hAnsi="Times New Roman"/>
          <w:bCs/>
          <w:sz w:val="24"/>
          <w:szCs w:val="24"/>
        </w:rPr>
        <w:t>Aşağıdakilerden hangisi toplumun temel ihtiyaçlarından sayılmaz?</w:t>
      </w:r>
    </w:p>
    <w:p w:rsidR="00DC4AEC" w:rsidRPr="00491D32" w:rsidRDefault="00DC4AEC" w:rsidP="00491D32">
      <w:pPr>
        <w:pStyle w:val="NoSpacing"/>
        <w:rPr>
          <w:rFonts w:ascii="Times New Roman" w:hAnsi="Times New Roman"/>
          <w:bCs/>
        </w:rPr>
      </w:pPr>
      <w:r w:rsidRPr="00D70AA5">
        <w:rPr>
          <w:rFonts w:ascii="Times New Roman" w:hAnsi="Times New Roman"/>
          <w:bCs/>
          <w:sz w:val="24"/>
          <w:szCs w:val="24"/>
        </w:rPr>
        <w:t xml:space="preserve"> A</w:t>
      </w:r>
      <w:r>
        <w:rPr>
          <w:rFonts w:ascii="Times New Roman" w:hAnsi="Times New Roman"/>
          <w:bCs/>
          <w:sz w:val="24"/>
          <w:szCs w:val="24"/>
        </w:rPr>
        <w:t xml:space="preserve">) sağlık       B) eğitim    </w:t>
      </w:r>
      <w:r w:rsidRPr="00D70AA5">
        <w:rPr>
          <w:rFonts w:ascii="Times New Roman" w:hAnsi="Times New Roman"/>
          <w:bCs/>
          <w:sz w:val="24"/>
          <w:szCs w:val="24"/>
        </w:rPr>
        <w:t>C) güvenlik       D) seyahat</w:t>
      </w:r>
    </w:p>
    <w:p w:rsidR="00DC4AEC" w:rsidRDefault="00DC4AEC" w:rsidP="00204166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</w:rPr>
        <w:pict>
          <v:group id="Grup 5" o:spid="_x0000_s1094" style="position:absolute;left:0;text-align:left;margin-left:11.1pt;margin-top:9.3pt;width:262.15pt;height:78pt;z-index:251638784" coordorigin="990,-533" coordsize="33295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">
            <v:shape id="Resim 1" o:spid="_x0000_s1095" type="#_x0000_t75" alt="http://www.enozelkadin.com/wp-content/uploads/2012/03/anne-cocuk-iletisiminde-kayginin-yeri.jpg" style="position:absolute;left:990;top:-533;width:11335;height:9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20" o:title="" cropleft="12771f" cropright="6050f"/>
              <v:path arrowok="t"/>
            </v:shape>
            <v:shape id="_x0000_s1096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" strokecolor="#4579b8">
              <v:fill color2="#e4ecf5" rotate="t" angle="180" colors="0 #a3c4ff;22938f #bfd5ff;1 #e5eeff" focus="100%" type="gradient"/>
              <v:stroke joinstyle="miter"/>
              <v:shadow on="t" color="black" opacity="24903f" origin=",.5" offset="0,.55556mm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handles>
                <v:h position="@3,#0" polar="10800,10800"/>
                <v:h position="#2,#1" polar="10800,10800" radiusrange="0,10800"/>
              </v:handles>
              <v:textbox>
                <w:txbxContent>
                  <w:p w:rsidR="00DC4AEC" w:rsidRPr="00962F42" w:rsidRDefault="00DC4AEC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>
                      <w:rPr>
                        <w:rFonts w:ascii="Tahoma" w:hAnsi="Tahoma" w:cs="Tahoma"/>
                        <w:sz w:val="20"/>
                      </w:rPr>
                      <w:t xml:space="preserve">   </w:t>
                    </w:r>
                    <w:r w:rsidRPr="00962F42">
                      <w:rPr>
                        <w:rFonts w:ascii="Tahoma" w:hAnsi="Tahoma" w:cs="Tahoma"/>
                        <w:sz w:val="20"/>
                      </w:rPr>
                      <w:t>Ege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</w:p>
    <w:p w:rsidR="00DC4AEC" w:rsidRPr="00AC0A8D" w:rsidRDefault="00DC4AEC" w:rsidP="00204166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2</w:t>
      </w:r>
      <w:r w:rsidRPr="00AC0A8D">
        <w:rPr>
          <w:rFonts w:ascii="Tahoma" w:hAnsi="Tahoma" w:cs="Tahoma"/>
          <w:b/>
          <w:sz w:val="20"/>
          <w:szCs w:val="20"/>
          <w:lang w:eastAsia="ar-SA"/>
        </w:rPr>
        <w:t xml:space="preserve">-) </w:t>
      </w:r>
    </w:p>
    <w:p w:rsidR="00DC4AEC" w:rsidRPr="00A9491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A9491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A9491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A9491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A9491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A9491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Buna göre Ece’nin yaşadığı yerde hangi meyvenin yetişmesi daha zordur?</w:t>
      </w:r>
    </w:p>
    <w:p w:rsidR="00DC4AEC" w:rsidRPr="008530C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DC4AEC" w:rsidRDefault="00DC4AEC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İncir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Muz</w:t>
      </w:r>
    </w:p>
    <w:p w:rsidR="00DC4AEC" w:rsidRDefault="00DC4AEC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Portakal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AC0A8D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Üzüm</w:t>
      </w:r>
    </w:p>
    <w:p w:rsidR="00DC4AEC" w:rsidRPr="000537B8" w:rsidRDefault="00DC4AEC" w:rsidP="000537B8">
      <w:pPr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sz w:val="22"/>
          <w:szCs w:val="22"/>
        </w:rPr>
      </w:pPr>
    </w:p>
    <w:p w:rsidR="00DC4AEC" w:rsidRPr="000537B8" w:rsidRDefault="00DC4AEC" w:rsidP="000537B8">
      <w:pPr>
        <w:spacing w:line="240" w:lineRule="auto"/>
        <w:jc w:val="left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Pr="000537B8">
        <w:rPr>
          <w:rFonts w:ascii="Comic Sans MS" w:hAnsi="Comic Sans MS"/>
          <w:b/>
          <w:sz w:val="22"/>
          <w:szCs w:val="22"/>
        </w:rPr>
        <w:t>.</w:t>
      </w:r>
      <w:r w:rsidRPr="000537B8">
        <w:rPr>
          <w:rFonts w:ascii="Comic Sans MS" w:hAnsi="Comic Sans MS" w:cs="Calibri"/>
          <w:b/>
          <w:sz w:val="22"/>
          <w:szCs w:val="22"/>
        </w:rPr>
        <w:t xml:space="preserve"> Aşağıdaki sivil toplum kuruluşlarının hangisi eğitim alan</w:t>
      </w:r>
      <w:r>
        <w:rPr>
          <w:rFonts w:ascii="Comic Sans MS" w:hAnsi="Comic Sans MS" w:cs="Calibri"/>
          <w:b/>
          <w:sz w:val="22"/>
          <w:szCs w:val="22"/>
        </w:rPr>
        <w:t xml:space="preserve">ında faaliyet gösterir? </w:t>
      </w:r>
    </w:p>
    <w:p w:rsidR="00DC4AEC" w:rsidRPr="000537B8" w:rsidRDefault="00DC4AEC" w:rsidP="000537B8">
      <w:pPr>
        <w:spacing w:line="240" w:lineRule="auto"/>
        <w:jc w:val="left"/>
        <w:rPr>
          <w:rFonts w:ascii="Comic Sans MS" w:hAnsi="Comic Sans MS" w:cs="Calibri"/>
          <w:sz w:val="22"/>
          <w:szCs w:val="22"/>
        </w:rPr>
      </w:pPr>
      <w:r w:rsidRPr="000537B8">
        <w:rPr>
          <w:rFonts w:ascii="Comic Sans MS" w:hAnsi="Comic Sans MS" w:cs="Calibri"/>
          <w:sz w:val="22"/>
          <w:szCs w:val="22"/>
        </w:rPr>
        <w:t>a)Türkiye Erozyonla Mücadele ve Ağaçlandırma Vakfı</w:t>
      </w:r>
    </w:p>
    <w:p w:rsidR="00DC4AEC" w:rsidRPr="000537B8" w:rsidRDefault="00DC4AEC" w:rsidP="000537B8">
      <w:pPr>
        <w:spacing w:line="240" w:lineRule="auto"/>
        <w:jc w:val="left"/>
        <w:rPr>
          <w:rFonts w:ascii="Comic Sans MS" w:hAnsi="Comic Sans MS" w:cs="Calibri"/>
          <w:sz w:val="22"/>
          <w:szCs w:val="22"/>
        </w:rPr>
      </w:pPr>
      <w:r w:rsidRPr="000537B8">
        <w:rPr>
          <w:rFonts w:ascii="Comic Sans MS" w:hAnsi="Comic Sans MS" w:cs="Calibri"/>
          <w:sz w:val="22"/>
          <w:szCs w:val="22"/>
        </w:rPr>
        <w:t>b)Çevre ve Kültür Değerlerinin Koruma ve Tanıtma Vakfı</w:t>
      </w:r>
    </w:p>
    <w:p w:rsidR="00DC4AEC" w:rsidRPr="000537B8" w:rsidRDefault="00DC4AEC" w:rsidP="000537B8">
      <w:pPr>
        <w:spacing w:line="240" w:lineRule="auto"/>
        <w:jc w:val="left"/>
        <w:rPr>
          <w:rFonts w:ascii="Comic Sans MS" w:hAnsi="Comic Sans MS" w:cs="Calibri"/>
          <w:sz w:val="22"/>
          <w:szCs w:val="22"/>
        </w:rPr>
      </w:pPr>
      <w:r w:rsidRPr="000537B8">
        <w:rPr>
          <w:rFonts w:ascii="Comic Sans MS" w:hAnsi="Comic Sans MS" w:cs="Calibri"/>
          <w:sz w:val="22"/>
          <w:szCs w:val="22"/>
        </w:rPr>
        <w:t>c)Türkiye Eğitim Gönüllüleri Vakfı</w:t>
      </w:r>
    </w:p>
    <w:p w:rsidR="00DC4AEC" w:rsidRPr="000537B8" w:rsidRDefault="00DC4AEC" w:rsidP="000537B8">
      <w:pPr>
        <w:spacing w:line="240" w:lineRule="auto"/>
        <w:jc w:val="left"/>
        <w:rPr>
          <w:rFonts w:ascii="Comic Sans MS" w:hAnsi="Comic Sans MS" w:cs="Calibri"/>
          <w:sz w:val="22"/>
          <w:szCs w:val="22"/>
        </w:rPr>
      </w:pPr>
      <w:r w:rsidRPr="000537B8">
        <w:rPr>
          <w:rFonts w:ascii="Comic Sans MS" w:hAnsi="Comic Sans MS" w:cs="Calibri"/>
          <w:sz w:val="22"/>
          <w:szCs w:val="22"/>
        </w:rPr>
        <w:t>d)Arama Kurtarma Derneği</w:t>
      </w:r>
    </w:p>
    <w:p w:rsidR="00DC4AEC" w:rsidRPr="00AC0A8D" w:rsidRDefault="00DC4AEC" w:rsidP="00AC0A8D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DC4AEC" w:rsidRDefault="00DC4AEC" w:rsidP="000F219C">
      <w:pPr>
        <w:tabs>
          <w:tab w:val="left" w:pos="993"/>
        </w:tabs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4-)</w:t>
      </w:r>
      <w:r>
        <w:rPr>
          <w:rFonts w:ascii="Comic Sans MS" w:hAnsi="Comic Sans MS"/>
          <w:b/>
          <w:sz w:val="20"/>
          <w:szCs w:val="20"/>
        </w:rPr>
        <w:t xml:space="preserve">Yamaçlı Kasabasında yaşayan çiftçilerin tarım alanları yapılan bilinçsiz ağaç kesimi      </w:t>
      </w:r>
    </w:p>
    <w:p w:rsidR="00DC4AEC" w:rsidRDefault="00DC4AEC" w:rsidP="000F219C">
      <w:pPr>
        <w:tabs>
          <w:tab w:val="left" w:pos="993"/>
        </w:tabs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sonrasında erozyona uğramış ve tarlalarındaki verim düşmüştür. Bu köylüler sorunlarının çözümü     </w:t>
      </w:r>
    </w:p>
    <w:p w:rsidR="00DC4AEC" w:rsidRDefault="00DC4AEC" w:rsidP="000F219C">
      <w:pPr>
        <w:tabs>
          <w:tab w:val="left" w:pos="993"/>
        </w:tabs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için hangi </w:t>
      </w:r>
      <w:r>
        <w:rPr>
          <w:rFonts w:ascii="Comic Sans MS" w:hAnsi="Comic Sans MS"/>
          <w:b/>
          <w:sz w:val="20"/>
          <w:szCs w:val="20"/>
          <w:u w:val="single"/>
        </w:rPr>
        <w:t>sivil toplum örgütüne</w:t>
      </w:r>
      <w:r>
        <w:rPr>
          <w:rFonts w:ascii="Comic Sans MS" w:hAnsi="Comic Sans MS"/>
          <w:b/>
          <w:sz w:val="20"/>
          <w:szCs w:val="20"/>
        </w:rPr>
        <w:t xml:space="preserve"> başvurmalıdır?</w:t>
      </w:r>
    </w:p>
    <w:p w:rsidR="00DC4AEC" w:rsidRPr="00892534" w:rsidRDefault="00DC4AEC" w:rsidP="00892534">
      <w:pPr>
        <w:tabs>
          <w:tab w:val="left" w:pos="993"/>
        </w:tabs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A)TÜKODER B) Kızılay  C)Yeşilay  D) TEMA Vakfı</w:t>
      </w:r>
    </w:p>
    <w:p w:rsidR="00DC4AEC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</w:rPr>
        <w:pict>
          <v:roundrect id="Metin Kutusu 6" o:spid="_x0000_s1097" style="position:absolute;left:0;text-align:left;margin-left:17pt;margin-top:7.5pt;width:249.6pt;height:51.75pt;z-index:251639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" strokeweight="2pt">
            <v:textbox>
              <w:txbxContent>
                <w:p w:rsidR="00DC4AEC" w:rsidRPr="00A94912" w:rsidRDefault="00DC4AEC" w:rsidP="00AC0A8D">
                  <w:pPr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DC4AEC" w:rsidRPr="00892534" w:rsidRDefault="00DC4AEC" w:rsidP="00892534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5</w:t>
      </w:r>
      <w:r w:rsidRPr="003942DA">
        <w:rPr>
          <w:rFonts w:ascii="Tahoma" w:hAnsi="Tahoma" w:cs="Tahoma"/>
          <w:b/>
          <w:sz w:val="20"/>
          <w:szCs w:val="20"/>
          <w:lang w:eastAsia="ar-SA"/>
        </w:rPr>
        <w:t xml:space="preserve">-) </w:t>
      </w:r>
    </w:p>
    <w:p w:rsidR="00DC4AEC" w:rsidRPr="00A9491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A94912" w:rsidRDefault="00DC4AEC" w:rsidP="00892534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DC4AEC" w:rsidRPr="00A9491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3942DA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6"/>
          <w:szCs w:val="20"/>
          <w:lang w:eastAsia="ar-SA"/>
        </w:rPr>
      </w:pPr>
    </w:p>
    <w:p w:rsidR="00DC4AEC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Buna göre Zonguldak’ta aşağıdaki ekonomik faaliyetlerden hangisinin gelişmesi beklenir?</w:t>
      </w:r>
    </w:p>
    <w:p w:rsidR="00DC4AEC" w:rsidRPr="008530C2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DC4AEC" w:rsidRDefault="00DC4AEC" w:rsidP="003942DA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Turizm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Tarım</w:t>
      </w:r>
    </w:p>
    <w:p w:rsidR="00DC4AEC" w:rsidRDefault="00DC4AEC" w:rsidP="003942DA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Madencilik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Balıkçılık</w:t>
      </w:r>
    </w:p>
    <w:p w:rsidR="00DC4AEC" w:rsidRDefault="00DC4AEC" w:rsidP="003942DA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DC4AEC" w:rsidRPr="00D70AA5" w:rsidRDefault="00DC4AEC" w:rsidP="00892534">
      <w:pPr>
        <w:pStyle w:val="NoSpacing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D70AA5">
        <w:rPr>
          <w:rFonts w:ascii="Times New Roman" w:hAnsi="Times New Roman"/>
          <w:bCs/>
          <w:sz w:val="24"/>
          <w:szCs w:val="24"/>
        </w:rPr>
        <w:t>-Aşağıdakilerden hangisi sivil toplum kuruluşu değildir?</w:t>
      </w:r>
    </w:p>
    <w:p w:rsidR="00DC4AEC" w:rsidRPr="00D70AA5" w:rsidRDefault="00DC4AEC" w:rsidP="00892534">
      <w:pPr>
        <w:pStyle w:val="NoSpacing"/>
        <w:rPr>
          <w:rFonts w:ascii="Times New Roman" w:hAnsi="Times New Roman"/>
          <w:bCs/>
          <w:sz w:val="24"/>
          <w:szCs w:val="24"/>
        </w:rPr>
      </w:pPr>
    </w:p>
    <w:p w:rsidR="00DC4AEC" w:rsidRPr="00A77393" w:rsidRDefault="00DC4AEC" w:rsidP="00A77393">
      <w:pPr>
        <w:pStyle w:val="NoSpacing"/>
        <w:rPr>
          <w:rFonts w:ascii="Times New Roman" w:hAnsi="Times New Roman"/>
          <w:bCs/>
          <w:sz w:val="24"/>
          <w:szCs w:val="24"/>
        </w:rPr>
      </w:pPr>
      <w:r w:rsidRPr="00D70AA5">
        <w:rPr>
          <w:rFonts w:ascii="Times New Roman" w:hAnsi="Times New Roman"/>
          <w:bCs/>
          <w:sz w:val="24"/>
          <w:szCs w:val="24"/>
        </w:rPr>
        <w:t xml:space="preserve">A) LÖSEV      B) MEB         C) ÇEV           D) TEMA </w:t>
      </w:r>
    </w:p>
    <w:p w:rsidR="00DC4AEC" w:rsidRDefault="00DC4AEC" w:rsidP="0044415B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3942DA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</w:rPr>
        <w:pict>
          <v:shape id="Köşeleri Yuvarlanmış Dikdörtgen Belirtme Çizgisi 4" o:spid="_x0000_s1098" style="position:absolute;left:0;text-align:left;margin-left:25.85pt;margin-top:8.8pt;width:236.25pt;height:103.5pt;z-index:251668480;visibility:visible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71327,219079;369860,0;642836,0;642836,0;1350097,0;2801842,0;3000375,219079;3000375,766763;3000375,766763;3000375,1095375;3000375,1095371;2801842,1314450;1350097,1314450;642836,1314450;642836,1314450;369860,1314450;171327,1095371;240049,905791;0,960561;171327,766763;171327,219079" o:connectangles="0,0,0,0,0,0,0,0,0,0,0,0,0,0,0,0,0,0,0,0,0" textboxrect="0,0,2495153,990600"/>
            <v:handles>
              <v:h position="@3,#0" polar="10800,10800"/>
              <v:h position="#2,#1" polar="10800,10800" radiusrange="0,10800"/>
            </v:handles>
            <v:textbox>
              <w:txbxContent>
                <w:p w:rsidR="00DC4AEC" w:rsidRPr="00962F42" w:rsidRDefault="00DC4AEC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mikropları öldürüyor hem de yiyeceğin daha rahat yutulup sindirilmesini sağlıyordu. Pişirme şekilleri açık  </w:t>
                  </w:r>
                  <w:r>
                    <w:rPr>
                      <w:rFonts w:ascii="Tahoma" w:hAnsi="Tahoma" w:cs="Tahoma"/>
                      <w:sz w:val="20"/>
                    </w:rPr>
                    <w:tab/>
                    <w:t>havada yakılan ateşlerden günümüzde kullanılan elektrikli ocaklara ve mikrodalga fırınlara kadar epeyce değişti.</w:t>
                  </w:r>
                </w:p>
              </w:txbxContent>
            </v:textbox>
          </v:shape>
        </w:pict>
      </w:r>
    </w:p>
    <w:p w:rsidR="00DC4AEC" w:rsidRPr="001661F0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 w:rsidRPr="001661F0">
        <w:rPr>
          <w:rFonts w:ascii="Tahoma" w:hAnsi="Tahoma" w:cs="Tahoma"/>
          <w:b/>
          <w:sz w:val="20"/>
          <w:szCs w:val="20"/>
          <w:lang w:eastAsia="ar-SA"/>
        </w:rPr>
        <w:t xml:space="preserve">6-) </w:t>
      </w:r>
    </w:p>
    <w:p w:rsidR="00DC4AEC" w:rsidRPr="003942DA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3942DA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3942DA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3942DA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3942DA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Pr="003942DA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sz w:val="20"/>
          <w:szCs w:val="20"/>
          <w:lang w:eastAsia="ar-SA"/>
        </w:rPr>
      </w:pPr>
    </w:p>
    <w:p w:rsidR="00DC4AEC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</w:p>
    <w:p w:rsidR="00DC4AEC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</w:p>
    <w:p w:rsidR="00DC4AEC" w:rsidRPr="009D0AA3" w:rsidRDefault="00DC4AEC" w:rsidP="003942DA">
      <w:pPr>
        <w:suppressAutoHyphens/>
        <w:spacing w:line="240" w:lineRule="auto"/>
        <w:ind w:left="340" w:hanging="340"/>
        <w:rPr>
          <w:rFonts w:ascii="Tahoma" w:hAnsi="Tahoma" w:cs="Tahoma"/>
          <w:b/>
          <w:sz w:val="20"/>
          <w:szCs w:val="20"/>
          <w:lang w:eastAsia="ar-SA"/>
        </w:rPr>
      </w:pPr>
      <w:r w:rsidRPr="009D0AA3">
        <w:rPr>
          <w:rFonts w:ascii="Tahoma" w:hAnsi="Tahoma" w:cs="Tahoma"/>
          <w:b/>
          <w:sz w:val="20"/>
          <w:szCs w:val="20"/>
          <w:lang w:eastAsia="ar-SA"/>
        </w:rPr>
        <w:t>Buna göre,</w:t>
      </w:r>
    </w:p>
    <w:p w:rsidR="00DC4AEC" w:rsidRDefault="00DC4AEC" w:rsidP="009D0AA3">
      <w:pPr>
        <w:pStyle w:val="ListParagraph"/>
        <w:numPr>
          <w:ilvl w:val="0"/>
          <w:numId w:val="20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Bir buluş kendisinden sonraki icatlara zemin hazırlamıştır.</w:t>
      </w:r>
    </w:p>
    <w:p w:rsidR="00DC4AEC" w:rsidRDefault="00DC4AEC" w:rsidP="009D0AA3">
      <w:pPr>
        <w:pStyle w:val="ListParagraph"/>
        <w:numPr>
          <w:ilvl w:val="0"/>
          <w:numId w:val="20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İnsan sağlığını koruyan buluşlar yapılmıştır.</w:t>
      </w:r>
    </w:p>
    <w:p w:rsidR="00DC4AEC" w:rsidRDefault="00DC4AEC" w:rsidP="009D0AA3">
      <w:pPr>
        <w:pStyle w:val="ListParagraph"/>
        <w:numPr>
          <w:ilvl w:val="0"/>
          <w:numId w:val="20"/>
        </w:num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Pişirme şekilleri günümüze kadar değişim geçirmiştir.</w:t>
      </w:r>
    </w:p>
    <w:p w:rsidR="00DC4AEC" w:rsidRDefault="00DC4AEC" w:rsidP="009D0AA3">
      <w:pPr>
        <w:suppressAutoHyphens/>
        <w:spacing w:line="240" w:lineRule="auto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  <w:t>ifadelerinden</w:t>
      </w:r>
      <w:r w:rsidRPr="009D0AA3">
        <w:rPr>
          <w:rFonts w:ascii="Tahoma" w:hAnsi="Tahoma" w:cs="Tahoma"/>
          <w:b/>
          <w:sz w:val="20"/>
          <w:szCs w:val="20"/>
          <w:lang w:eastAsia="ar-SA"/>
        </w:rPr>
        <w:t xml:space="preserve"> hangilerine ulaşılabilir?</w:t>
      </w:r>
    </w:p>
    <w:p w:rsidR="00DC4AEC" w:rsidRPr="008530C2" w:rsidRDefault="00DC4AEC" w:rsidP="008530C2">
      <w:pPr>
        <w:suppressAutoHyphens/>
        <w:spacing w:line="240" w:lineRule="auto"/>
        <w:ind w:left="340" w:hanging="340"/>
        <w:rPr>
          <w:rFonts w:ascii="Tahoma" w:hAnsi="Tahoma" w:cs="Tahoma"/>
          <w:b/>
          <w:sz w:val="10"/>
          <w:szCs w:val="20"/>
          <w:lang w:eastAsia="ar-SA"/>
        </w:rPr>
      </w:pPr>
    </w:p>
    <w:p w:rsidR="00DC4AEC" w:rsidRDefault="00DC4AEC" w:rsidP="009D0AA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A)</w:t>
      </w:r>
      <w:r>
        <w:rPr>
          <w:rFonts w:ascii="Tahoma" w:hAnsi="Tahoma" w:cs="Tahoma"/>
          <w:sz w:val="20"/>
          <w:szCs w:val="20"/>
          <w:lang w:eastAsia="ar-SA"/>
        </w:rPr>
        <w:t xml:space="preserve"> Yalnız 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B)</w:t>
      </w:r>
      <w:r>
        <w:rPr>
          <w:rFonts w:ascii="Tahoma" w:hAnsi="Tahoma" w:cs="Tahoma"/>
          <w:sz w:val="20"/>
          <w:szCs w:val="20"/>
          <w:lang w:eastAsia="ar-SA"/>
        </w:rPr>
        <w:t xml:space="preserve"> I ve II</w:t>
      </w:r>
    </w:p>
    <w:p w:rsidR="00DC4AEC" w:rsidRPr="003942DA" w:rsidRDefault="00DC4AEC" w:rsidP="009D0AA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C)</w:t>
      </w:r>
      <w:r>
        <w:rPr>
          <w:rFonts w:ascii="Tahoma" w:hAnsi="Tahoma" w:cs="Tahoma"/>
          <w:sz w:val="20"/>
          <w:szCs w:val="20"/>
          <w:lang w:eastAsia="ar-SA"/>
        </w:rPr>
        <w:t xml:space="preserve"> II ve III</w:t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3942DA">
        <w:rPr>
          <w:rFonts w:ascii="Tahoma" w:hAnsi="Tahoma" w:cs="Tahoma"/>
          <w:b/>
          <w:sz w:val="20"/>
          <w:szCs w:val="20"/>
          <w:lang w:eastAsia="ar-SA"/>
        </w:rPr>
        <w:t>D)</w:t>
      </w:r>
      <w:r>
        <w:rPr>
          <w:rFonts w:ascii="Tahoma" w:hAnsi="Tahoma" w:cs="Tahoma"/>
          <w:sz w:val="20"/>
          <w:szCs w:val="20"/>
          <w:lang w:eastAsia="ar-SA"/>
        </w:rPr>
        <w:t xml:space="preserve"> I, II ve III</w:t>
      </w:r>
    </w:p>
    <w:p w:rsidR="00DC4AEC" w:rsidRDefault="00DC4AEC" w:rsidP="00A7739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DC4AEC" w:rsidRPr="00BA0603" w:rsidRDefault="00DC4AEC" w:rsidP="00BA0603">
      <w:pPr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  <w:r w:rsidRPr="00A77393">
        <w:rPr>
          <w:rFonts w:ascii="Tahoma" w:hAnsi="Tahoma" w:cs="Tahoma"/>
          <w:b/>
          <w:sz w:val="20"/>
          <w:szCs w:val="20"/>
          <w:lang w:eastAsia="ar-SA"/>
        </w:rPr>
        <w:t xml:space="preserve">      MEHMET AYDOĞAN</w:t>
      </w:r>
      <w:r>
        <w:rPr>
          <w:rFonts w:ascii="Tahoma" w:hAnsi="Tahoma" w:cs="Tahoma"/>
          <w:sz w:val="20"/>
          <w:szCs w:val="20"/>
          <w:lang w:eastAsia="ar-SA"/>
        </w:rPr>
        <w:t>/Sosyal Bilgiler Öğretmenleri</w:t>
      </w:r>
    </w:p>
    <w:sectPr w:rsidR="00DC4AEC" w:rsidRPr="00BA0603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-235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-213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  <w:rPr>
        <w:rFonts w:cs="Times New Roman"/>
      </w:rPr>
    </w:lvl>
  </w:abstractNum>
  <w:abstractNum w:abstractNumId="23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1"/>
  </w:num>
  <w:num w:numId="12">
    <w:abstractNumId w:val="24"/>
  </w:num>
  <w:num w:numId="13">
    <w:abstractNumId w:val="11"/>
  </w:num>
  <w:num w:numId="14">
    <w:abstractNumId w:val="12"/>
  </w:num>
  <w:num w:numId="15">
    <w:abstractNumId w:val="18"/>
  </w:num>
  <w:num w:numId="16">
    <w:abstractNumId w:val="20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2"/>
  </w:num>
  <w:num w:numId="22">
    <w:abstractNumId w:val="7"/>
  </w:num>
  <w:num w:numId="23">
    <w:abstractNumId w:val="14"/>
  </w:num>
  <w:num w:numId="24">
    <w:abstractNumId w:val="23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87E"/>
    <w:rsid w:val="00014EDB"/>
    <w:rsid w:val="000537B8"/>
    <w:rsid w:val="000566C6"/>
    <w:rsid w:val="000919DA"/>
    <w:rsid w:val="000A1E39"/>
    <w:rsid w:val="000C779B"/>
    <w:rsid w:val="000F219C"/>
    <w:rsid w:val="00101530"/>
    <w:rsid w:val="00117066"/>
    <w:rsid w:val="00131886"/>
    <w:rsid w:val="001661F0"/>
    <w:rsid w:val="001A23B6"/>
    <w:rsid w:val="001C0318"/>
    <w:rsid w:val="001F5ECC"/>
    <w:rsid w:val="00204166"/>
    <w:rsid w:val="00254F08"/>
    <w:rsid w:val="00265DE4"/>
    <w:rsid w:val="00276D31"/>
    <w:rsid w:val="003473AC"/>
    <w:rsid w:val="003942DA"/>
    <w:rsid w:val="003D0E95"/>
    <w:rsid w:val="004105F6"/>
    <w:rsid w:val="00416722"/>
    <w:rsid w:val="0044415B"/>
    <w:rsid w:val="0045635C"/>
    <w:rsid w:val="00473EF2"/>
    <w:rsid w:val="00490009"/>
    <w:rsid w:val="0049143B"/>
    <w:rsid w:val="00491D32"/>
    <w:rsid w:val="004A146A"/>
    <w:rsid w:val="004C45C0"/>
    <w:rsid w:val="004C4DF7"/>
    <w:rsid w:val="004C672E"/>
    <w:rsid w:val="00510832"/>
    <w:rsid w:val="0056442F"/>
    <w:rsid w:val="00571DC1"/>
    <w:rsid w:val="00585F33"/>
    <w:rsid w:val="005F1DA0"/>
    <w:rsid w:val="006061DD"/>
    <w:rsid w:val="006212DA"/>
    <w:rsid w:val="0063581E"/>
    <w:rsid w:val="006721E2"/>
    <w:rsid w:val="00680795"/>
    <w:rsid w:val="00682A3B"/>
    <w:rsid w:val="00701A51"/>
    <w:rsid w:val="007155D5"/>
    <w:rsid w:val="00717187"/>
    <w:rsid w:val="00726CA1"/>
    <w:rsid w:val="0074083C"/>
    <w:rsid w:val="00775787"/>
    <w:rsid w:val="00780738"/>
    <w:rsid w:val="00783962"/>
    <w:rsid w:val="007A1131"/>
    <w:rsid w:val="00816666"/>
    <w:rsid w:val="0083031C"/>
    <w:rsid w:val="008316E7"/>
    <w:rsid w:val="008530C2"/>
    <w:rsid w:val="00892534"/>
    <w:rsid w:val="008A6821"/>
    <w:rsid w:val="008B6984"/>
    <w:rsid w:val="008D7DDA"/>
    <w:rsid w:val="008E53B4"/>
    <w:rsid w:val="008F2773"/>
    <w:rsid w:val="0094690E"/>
    <w:rsid w:val="00962F42"/>
    <w:rsid w:val="00972220"/>
    <w:rsid w:val="009A7BA2"/>
    <w:rsid w:val="009D0AA3"/>
    <w:rsid w:val="009D1C9D"/>
    <w:rsid w:val="009E026C"/>
    <w:rsid w:val="009F587E"/>
    <w:rsid w:val="00A013D6"/>
    <w:rsid w:val="00A15533"/>
    <w:rsid w:val="00A67639"/>
    <w:rsid w:val="00A77393"/>
    <w:rsid w:val="00A93B25"/>
    <w:rsid w:val="00A94912"/>
    <w:rsid w:val="00AC0A8D"/>
    <w:rsid w:val="00AD49D8"/>
    <w:rsid w:val="00AE118A"/>
    <w:rsid w:val="00AE3B7E"/>
    <w:rsid w:val="00AF5E51"/>
    <w:rsid w:val="00B177ED"/>
    <w:rsid w:val="00B248B4"/>
    <w:rsid w:val="00B27528"/>
    <w:rsid w:val="00B30F59"/>
    <w:rsid w:val="00B365BA"/>
    <w:rsid w:val="00B51826"/>
    <w:rsid w:val="00BA0603"/>
    <w:rsid w:val="00BC199E"/>
    <w:rsid w:val="00C011EC"/>
    <w:rsid w:val="00C17650"/>
    <w:rsid w:val="00C3481A"/>
    <w:rsid w:val="00C40636"/>
    <w:rsid w:val="00C705CC"/>
    <w:rsid w:val="00CC32A2"/>
    <w:rsid w:val="00CE0391"/>
    <w:rsid w:val="00D66BF1"/>
    <w:rsid w:val="00D70AA5"/>
    <w:rsid w:val="00D836D7"/>
    <w:rsid w:val="00DC4AEC"/>
    <w:rsid w:val="00DC7316"/>
    <w:rsid w:val="00DD6FDD"/>
    <w:rsid w:val="00E15FA3"/>
    <w:rsid w:val="00E2084B"/>
    <w:rsid w:val="00E3166B"/>
    <w:rsid w:val="00E80E9B"/>
    <w:rsid w:val="00E83E2A"/>
    <w:rsid w:val="00E85406"/>
    <w:rsid w:val="00ED6DF9"/>
    <w:rsid w:val="00EF5C07"/>
    <w:rsid w:val="00F01B6E"/>
    <w:rsid w:val="00F31F05"/>
    <w:rsid w:val="00F67E73"/>
    <w:rsid w:val="00FB4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587E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9F587E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B27528"/>
    <w:rPr>
      <w:rFonts w:ascii="Times New Roman" w:eastAsia="Times New Roman" w:hAnsi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B2752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B2752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uiPriority w:val="99"/>
    <w:rsid w:val="00B275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uiPriority w:val="99"/>
    <w:rsid w:val="00D66BF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uiPriority w:val="99"/>
    <w:rsid w:val="00D66BF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uiPriority w:val="99"/>
    <w:rsid w:val="00D66BF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061DD"/>
    <w:pPr>
      <w:ind w:left="720"/>
      <w:contextualSpacing/>
    </w:pPr>
  </w:style>
  <w:style w:type="table" w:customStyle="1" w:styleId="TabloKlavuzu7">
    <w:name w:val="Tablo Kılavuzu7"/>
    <w:uiPriority w:val="99"/>
    <w:rsid w:val="00FB4EF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177ED"/>
    <w:rPr>
      <w:lang w:eastAsia="en-US"/>
    </w:rPr>
  </w:style>
  <w:style w:type="character" w:styleId="Hyperlink">
    <w:name w:val="Hyperlink"/>
    <w:basedOn w:val="DefaultParagraphFont"/>
    <w:uiPriority w:val="99"/>
    <w:rsid w:val="00254F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4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http://www.renklihaber.net/files/news/thumb/7e19df8cf2.gi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http://www.tukoder.org.tr/img/logo.gif" TargetMode="External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http://iticuemk.com/resimler/hayati-renklendir/losev.jpg" TargetMode="External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5.jpe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http://t1.gstatic.com/images?q=tbn:ANd9GcT0cOwm2FZjnnxUmca8bYJ7FxLUoGNuXzOi8PdJuHciCYzYgrCFz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497</TotalTime>
  <Pages>2</Pages>
  <Words>782</Words>
  <Characters>4459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AYŞEN</dc:creator>
  <cp:keywords>www.sorubak.com</cp:keywords>
  <dc:description>www.sorubak.com</dc:description>
  <cp:lastModifiedBy>edanur</cp:lastModifiedBy>
  <cp:revision>62</cp:revision>
  <cp:lastPrinted>2013-03-28T14:00:00Z</cp:lastPrinted>
  <dcterms:created xsi:type="dcterms:W3CDTF">2013-03-24T07:41:00Z</dcterms:created>
  <dcterms:modified xsi:type="dcterms:W3CDTF">2014-04-16T19:11:00Z</dcterms:modified>
  <cp:category>www.sorubak.com</cp:category>
</cp:coreProperties>
</file>