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0"/>
        <w:gridCol w:w="4979"/>
      </w:tblGrid>
      <w:tr w:rsidR="00262076" w:rsidRPr="000B2A8B" w:rsidTr="000B2A8B">
        <w:tc>
          <w:tcPr>
            <w:tcW w:w="9959" w:type="dxa"/>
            <w:gridSpan w:val="2"/>
          </w:tcPr>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sidRPr="000B2A8B">
              <w:rPr>
                <w:rFonts w:ascii="Arial" w:hAnsi="Arial" w:cs="Arial"/>
                <w:b/>
                <w:bCs/>
                <w:color w:val="000000"/>
                <w:sz w:val="24"/>
                <w:szCs w:val="24"/>
                <w:lang w:eastAsia="tr-TR"/>
              </w:rPr>
              <w:t>2014-2015 EĞİTİM ÖĞRETİM YILI</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sidRPr="000B2A8B">
              <w:rPr>
                <w:rFonts w:ascii="Arial" w:hAnsi="Arial" w:cs="Arial"/>
                <w:b/>
                <w:bCs/>
                <w:color w:val="000000"/>
                <w:sz w:val="24"/>
                <w:szCs w:val="24"/>
                <w:lang w:eastAsia="tr-TR"/>
              </w:rPr>
              <w:t>EMİRDAĞ SATILMIŞOĞLU ŞEHİT MUSTAFA İMAM HATİP ORTAOKULU</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sidRPr="000B2A8B">
              <w:rPr>
                <w:rFonts w:ascii="Arial" w:hAnsi="Arial" w:cs="Arial"/>
                <w:b/>
                <w:bCs/>
                <w:color w:val="000000"/>
                <w:sz w:val="24"/>
                <w:szCs w:val="24"/>
                <w:lang w:eastAsia="tr-TR"/>
              </w:rPr>
              <w:t>5/A SINIFI OKUMA BECERİLERİ DERSİ 1. DÖNEM 2. YAZILI SINAVI</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Ad-Soyad:</w:t>
            </w:r>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Sınıf         :</w:t>
            </w:r>
          </w:p>
          <w:p w:rsidR="00262076" w:rsidRPr="000B2A8B" w:rsidRDefault="00262076" w:rsidP="000B2A8B">
            <w:pPr>
              <w:spacing w:after="0" w:line="240" w:lineRule="auto"/>
              <w:ind w:right="72"/>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Numara    :</w:t>
            </w:r>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Aldığı Not:</w:t>
            </w:r>
          </w:p>
          <w:p w:rsidR="00262076" w:rsidRPr="000B2A8B" w:rsidRDefault="00262076" w:rsidP="000B2A8B">
            <w:pPr>
              <w:spacing w:after="0" w:line="240" w:lineRule="auto"/>
              <w:ind w:right="72"/>
              <w:rPr>
                <w:rFonts w:ascii="Arial" w:hAnsi="Arial" w:cs="Arial"/>
                <w:b/>
                <w:bCs/>
                <w:color w:val="000000"/>
                <w:sz w:val="24"/>
                <w:szCs w:val="24"/>
                <w:lang w:eastAsia="tr-TR"/>
              </w:rPr>
            </w:pPr>
          </w:p>
        </w:tc>
      </w:tr>
    </w:tbl>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B119B4" w:rsidRDefault="00262076" w:rsidP="002B3EB6">
      <w:pPr>
        <w:shd w:val="clear" w:color="auto" w:fill="FFFFFF"/>
        <w:spacing w:after="0" w:line="240" w:lineRule="auto"/>
        <w:ind w:left="180" w:right="72" w:firstLine="180"/>
        <w:jc w:val="center"/>
        <w:rPr>
          <w:rFonts w:ascii="Arial" w:hAnsi="Arial" w:cs="Arial"/>
          <w:color w:val="000000"/>
          <w:sz w:val="24"/>
          <w:szCs w:val="24"/>
          <w:lang w:eastAsia="tr-TR"/>
        </w:rPr>
      </w:pPr>
      <w:r w:rsidRPr="00B119B4">
        <w:rPr>
          <w:rFonts w:ascii="Arial" w:hAnsi="Arial" w:cs="Arial"/>
          <w:b/>
          <w:bCs/>
          <w:color w:val="000000"/>
          <w:sz w:val="24"/>
          <w:szCs w:val="24"/>
          <w:lang w:eastAsia="tr-TR"/>
        </w:rPr>
        <w:t xml:space="preserve">ARKADAŞLIK, İYİ GEÇİNMEK, KALP KIRMAK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Kötü karakterli bir genç varmış. Bir gün babası ona çivilerle dolu bir torba vermiş. "Arkadaşlarınla tartışıp, kavga ettiğin her zaman bu tahtaya bir çivi çak" demiş. Genç, ilk gün tahtaya 37 çivi çakmış. Sonraki haftalarda kendi kendini kontrol etmeye çalışmış ve geçen her gün daha az çivi çakmış.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Nihayet bir gün gelmiş ki genç tahtaya hiç çivi çakmamış. Babasına gidip söylemiş. Babası onu yeniden tahtanın önüne götürmüş. Gence "Bugünden başlayarak tartışmayıp kavga etmediğin her gün için tahtadan bir çivi çıkar"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Günler geçmiş. Bir gün gelmiş ki her çivi çıkarılmış. Babası oğluna "Aferin! iyi davrandın ama bu tahtaya dikkatli bak. Çok delik var. Artık geçmişteki gibi güzel olmayacak"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Pr>
          <w:rFonts w:ascii="Arial" w:hAnsi="Arial" w:cs="Arial"/>
          <w:color w:val="000000"/>
          <w:lang w:eastAsia="tr-TR"/>
        </w:rPr>
        <w:t>"</w:t>
      </w:r>
      <w:r w:rsidRPr="00B119B4">
        <w:rPr>
          <w:rFonts w:ascii="Arial" w:hAnsi="Arial" w:cs="Arial"/>
          <w:color w:val="000000"/>
          <w:lang w:eastAsia="tr-TR"/>
        </w:rPr>
        <w:t>Arkadaşlarla tartışılıp kavga edildiği zaman kötü kelimeler söylenilir. Her kötü kelime bir yara (delik) bırakır. Arkadaşına bin defa kendisini affettiğini söyleyebilirsin, ama bu delik aynen kalacak kapanmayacak. Bir arkadaş ender bulunan bir mücevher gibidir. Seni güldürür, yüreklendirir, ihtiyaç duyduğunda sana yardımcı olur, seni dinler ve sana yüreğini açar" demiş.</w:t>
      </w:r>
    </w:p>
    <w:p w:rsidR="00262076" w:rsidRDefault="00262076" w:rsidP="00B119B4">
      <w:pPr>
        <w:jc w:val="center"/>
      </w:pPr>
    </w:p>
    <w:p w:rsidR="00262076" w:rsidRPr="001B184D" w:rsidRDefault="00262076" w:rsidP="00B119B4">
      <w:pPr>
        <w:jc w:val="center"/>
        <w:rPr>
          <w:b/>
          <w:color w:val="000000"/>
          <w:sz w:val="24"/>
          <w:szCs w:val="24"/>
          <w:u w:val="single"/>
        </w:rPr>
      </w:pPr>
      <w:r w:rsidRPr="001B184D">
        <w:rPr>
          <w:b/>
          <w:color w:val="000000"/>
          <w:sz w:val="24"/>
          <w:szCs w:val="24"/>
          <w:u w:val="single"/>
        </w:rPr>
        <w:t>SORULAR</w:t>
      </w:r>
    </w:p>
    <w:p w:rsidR="00262076" w:rsidRDefault="00262076" w:rsidP="001B57B2">
      <w:pPr>
        <w:tabs>
          <w:tab w:val="left" w:pos="567"/>
        </w:tabs>
        <w:spacing w:after="0"/>
        <w:rPr>
          <w:rFonts w:ascii="Arial" w:hAnsi="Arial" w:cs="Arial"/>
          <w:b/>
          <w:color w:val="000000"/>
        </w:rPr>
      </w:pPr>
      <w:r w:rsidRPr="001B57B2">
        <w:rPr>
          <w:rFonts w:ascii="Arial" w:hAnsi="Arial" w:cs="Arial"/>
          <w:b/>
          <w:color w:val="000000"/>
          <w:u w:val="single"/>
        </w:rPr>
        <w:t>1.</w:t>
      </w:r>
      <w:r w:rsidRPr="001B57B2">
        <w:rPr>
          <w:rFonts w:ascii="Arial" w:hAnsi="Arial" w:cs="Arial"/>
          <w:b/>
          <w:color w:val="FF0000"/>
          <w:u w:val="single"/>
        </w:rPr>
        <w:t xml:space="preserve"> </w:t>
      </w:r>
      <w:r w:rsidRPr="001B57B2">
        <w:rPr>
          <w:rFonts w:ascii="Arial" w:hAnsi="Arial" w:cs="Arial"/>
          <w:b/>
          <w:color w:val="000000"/>
        </w:rPr>
        <w:t>Hikayedeki ana karakter ve yardımcı karakterler kimlerdir?</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2.</w:t>
      </w:r>
      <w:r w:rsidRPr="001B57B2">
        <w:rPr>
          <w:rFonts w:ascii="Arial" w:hAnsi="Arial" w:cs="Arial"/>
          <w:b/>
          <w:color w:val="000000"/>
        </w:rPr>
        <w:t xml:space="preserve"> Babası gencin tahtaya niçin çivi çakmasını istiyor?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3.</w:t>
      </w:r>
      <w:r w:rsidRPr="001B57B2">
        <w:rPr>
          <w:rFonts w:ascii="Arial" w:hAnsi="Arial" w:cs="Arial"/>
          <w:b/>
          <w:color w:val="000000"/>
        </w:rPr>
        <w:t xml:space="preserve"> Gencin tahtaya az çivi çakmasının sebebi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4.</w:t>
      </w:r>
      <w:r w:rsidRPr="001B57B2">
        <w:rPr>
          <w:rFonts w:ascii="Arial" w:hAnsi="Arial" w:cs="Arial"/>
          <w:b/>
          <w:color w:val="000000"/>
        </w:rPr>
        <w:t xml:space="preserve"> Genç tahtadan çivileri niçin çıkarmış?</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5.</w:t>
      </w:r>
      <w:r w:rsidRPr="001B57B2">
        <w:rPr>
          <w:rFonts w:ascii="Arial" w:hAnsi="Arial" w:cs="Arial"/>
          <w:b/>
          <w:color w:val="000000"/>
        </w:rPr>
        <w:t xml:space="preserve"> Babası gence tahtanın artık eskisi gibi güzel olmayacağını söylerken neyi ima etmiştir?</w:t>
      </w:r>
      <w:r w:rsidRPr="002B3EB6">
        <w:rPr>
          <w:rFonts w:ascii="Arial" w:hAnsi="Arial" w:cs="Arial"/>
          <w:b/>
          <w:color w:val="000000"/>
        </w:rPr>
        <w:t xml:space="preserve"> </w:t>
      </w:r>
      <w:r>
        <w:rPr>
          <w:rFonts w:ascii="Arial" w:hAnsi="Arial" w:cs="Arial"/>
          <w:b/>
          <w:color w:val="000000"/>
        </w:rPr>
        <w:t>(10 p)</w:t>
      </w:r>
    </w:p>
    <w:p w:rsidR="00262076" w:rsidRDefault="00262076" w:rsidP="001B57B2">
      <w:pPr>
        <w:spacing w:after="0"/>
        <w:rPr>
          <w:rFonts w:ascii="Arial" w:hAnsi="Arial" w:cs="Arial"/>
          <w:b/>
          <w:color w:val="000000"/>
        </w:rPr>
      </w:pPr>
      <w:r w:rsidRPr="001B57B2">
        <w:rPr>
          <w:rFonts w:ascii="Arial" w:hAnsi="Arial" w:cs="Arial"/>
          <w:b/>
          <w:color w:val="000000"/>
          <w:u w:val="single"/>
        </w:rPr>
        <w:t>6.</w:t>
      </w:r>
      <w:r w:rsidRPr="001B57B2">
        <w:rPr>
          <w:rFonts w:ascii="Arial" w:hAnsi="Arial" w:cs="Arial"/>
          <w:b/>
          <w:color w:val="000000"/>
        </w:rPr>
        <w:t xml:space="preserve"> Okuduğunuz hikayenin konusu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7.</w:t>
      </w:r>
      <w:r w:rsidRPr="001B57B2">
        <w:rPr>
          <w:rFonts w:ascii="Arial" w:hAnsi="Arial" w:cs="Arial"/>
          <w:b/>
          <w:color w:val="000000"/>
        </w:rPr>
        <w:t xml:space="preserve"> Okuduğunuz hikayenin ana fikri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8.</w:t>
      </w:r>
      <w:r w:rsidRPr="001B57B2">
        <w:rPr>
          <w:rFonts w:ascii="Arial" w:hAnsi="Arial" w:cs="Arial"/>
          <w:b/>
          <w:color w:val="000000"/>
        </w:rPr>
        <w:t xml:space="preserve"> Okuduğunuz hikayeye siz nasıl bir karşılık verirdiniz?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9.</w:t>
      </w:r>
      <w:r w:rsidRPr="001B57B2">
        <w:rPr>
          <w:rFonts w:ascii="Arial" w:hAnsi="Arial" w:cs="Arial"/>
          <w:b/>
          <w:color w:val="000000"/>
        </w:rPr>
        <w:t xml:space="preserve"> Arkadaşlarınızın kalbini kırdığınızda nasıl özür dilersiniz?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10.</w:t>
      </w:r>
      <w:r w:rsidRPr="001B57B2">
        <w:rPr>
          <w:rFonts w:ascii="Arial" w:hAnsi="Arial" w:cs="Arial"/>
          <w:b/>
          <w:color w:val="000000"/>
        </w:rPr>
        <w:t xml:space="preserve"> Aşağıda verilen hikayeye ait durumları oluş sırasına göre sıralayınız.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color w:val="000000"/>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817"/>
        <w:gridCol w:w="3969"/>
        <w:gridCol w:w="709"/>
        <w:gridCol w:w="4568"/>
      </w:tblGrid>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daha az çivi çakmış.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ilk gün tahtaya 37 çivi çakmış.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w:t>
            </w:r>
            <w:r w:rsidRPr="000B2A8B">
              <w:rPr>
                <w:rFonts w:ascii="Arial" w:hAnsi="Arial" w:cs="Arial"/>
                <w:color w:val="000000"/>
                <w:lang w:eastAsia="tr-TR"/>
              </w:rPr>
              <w:t xml:space="preserve"> Bir arkadaş ender bulunan bir mücevher gibidir." der.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ki her çivi çıkarılmış.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Babası gence içi çivilerle dolu bir torba verir.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Kötü karakterli bir genç varmış.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genç tahtaya hiç çivi çakmamış.</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Baba "Aferin! iyi davrandın ama bu tahtaya dikkatli bak. Çok delik var..." der.</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gençten kavga etmediği her gün için bir çivi çıkarmasını istemiş.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Babası onu yeniden tahtanın önüne götürmüş.</w:t>
            </w:r>
          </w:p>
        </w:tc>
      </w:tr>
    </w:tbl>
    <w:p w:rsidR="00262076" w:rsidRDefault="00262076" w:rsidP="002B3EB6">
      <w:pPr>
        <w:spacing w:after="0"/>
        <w:rPr>
          <w:rFonts w:ascii="Arial" w:hAnsi="Arial" w:cs="Arial"/>
          <w:b/>
          <w:color w:val="000000"/>
        </w:rPr>
      </w:pPr>
      <w:r>
        <w:rPr>
          <w:rFonts w:ascii="Arial" w:hAnsi="Arial" w:cs="Arial"/>
          <w:color w:val="000000"/>
        </w:rPr>
        <w:tab/>
      </w:r>
      <w:r>
        <w:rPr>
          <w:rFonts w:ascii="Arial" w:hAnsi="Arial" w:cs="Arial"/>
          <w:color w:val="000000"/>
        </w:rPr>
        <w:tab/>
      </w:r>
      <w:r>
        <w:rPr>
          <w:rFonts w:ascii="Arial" w:hAnsi="Arial" w:cs="Arial"/>
          <w:color w:val="000000"/>
        </w:rPr>
        <w:tab/>
      </w:r>
      <w:hyperlink r:id="rId4" w:history="1">
        <w:r w:rsidRPr="0041434F">
          <w:rPr>
            <w:rStyle w:val="Hyperlink"/>
            <w:rFonts w:ascii="Arial" w:hAnsi="Arial" w:cs="Arial"/>
          </w:rPr>
          <w:t>www.sorubak.com</w:t>
        </w:r>
      </w:hyperlink>
      <w:r>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2B3EB6">
        <w:rPr>
          <w:rFonts w:ascii="Arial" w:hAnsi="Arial" w:cs="Arial"/>
          <w:b/>
          <w:color w:val="000000"/>
        </w:rPr>
        <w:t xml:space="preserve">             </w:t>
      </w:r>
    </w:p>
    <w:p w:rsidR="00262076" w:rsidRPr="002B3EB6" w:rsidRDefault="00262076" w:rsidP="002B3EB6">
      <w:pPr>
        <w:spacing w:after="0"/>
        <w:rPr>
          <w:rFonts w:ascii="Arial" w:hAnsi="Arial" w:cs="Arial"/>
          <w:b/>
          <w:color w:val="000000"/>
        </w:rPr>
      </w:pP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sidRPr="002B3EB6">
        <w:rPr>
          <w:rFonts w:ascii="Arial" w:hAnsi="Arial" w:cs="Arial"/>
          <w:b/>
          <w:color w:val="000000"/>
        </w:rPr>
        <w:t>Başarılar dilerim.</w:t>
      </w:r>
      <w:r>
        <w:rPr>
          <w:rFonts w:ascii="Arial" w:hAnsi="Arial" w:cs="Arial"/>
          <w:b/>
          <w:color w:val="000000"/>
        </w:rPr>
        <w:sym w:font="Wingdings" w:char="F04A"/>
      </w:r>
    </w:p>
    <w:p w:rsidR="00262076" w:rsidRPr="002B3EB6" w:rsidRDefault="00262076" w:rsidP="002B3EB6">
      <w:pPr>
        <w:spacing w:after="0"/>
        <w:rPr>
          <w:rFonts w:ascii="Arial" w:hAnsi="Arial" w:cs="Arial"/>
          <w:b/>
          <w:color w:val="000000"/>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 xml:space="preserve">          Hülya PINAR MOLA</w:t>
      </w:r>
    </w:p>
    <w:p w:rsidR="00262076" w:rsidRPr="002B3EB6" w:rsidRDefault="00262076" w:rsidP="002B3EB6">
      <w:pPr>
        <w:spacing w:after="0"/>
        <w:rPr>
          <w:b/>
          <w:color w:val="000000"/>
          <w:sz w:val="28"/>
          <w:szCs w:val="28"/>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Türkçe Öğretmeni</w:t>
      </w:r>
    </w:p>
    <w:sectPr w:rsidR="00262076" w:rsidRPr="002B3EB6" w:rsidSect="002B3EB6">
      <w:pgSz w:w="11906" w:h="16838"/>
      <w:pgMar w:top="993" w:right="707"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19B4"/>
    <w:rsid w:val="000B2A8B"/>
    <w:rsid w:val="000D2D32"/>
    <w:rsid w:val="001B184D"/>
    <w:rsid w:val="001B57B2"/>
    <w:rsid w:val="001D24B3"/>
    <w:rsid w:val="00262076"/>
    <w:rsid w:val="002B3EB6"/>
    <w:rsid w:val="0041434F"/>
    <w:rsid w:val="007A7C5A"/>
    <w:rsid w:val="008D6B87"/>
    <w:rsid w:val="00A907B8"/>
    <w:rsid w:val="00AC0979"/>
    <w:rsid w:val="00B119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D3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B119B4"/>
    <w:rPr>
      <w:rFonts w:cs="Times New Roman"/>
      <w:color w:val="0000FF"/>
      <w:u w:val="single"/>
    </w:rPr>
  </w:style>
  <w:style w:type="character" w:customStyle="1" w:styleId="apple-converted-space">
    <w:name w:val="apple-converted-space"/>
    <w:basedOn w:val="DefaultParagraphFont"/>
    <w:uiPriority w:val="99"/>
    <w:rsid w:val="00B119B4"/>
    <w:rPr>
      <w:rFonts w:cs="Times New Roman"/>
    </w:rPr>
  </w:style>
  <w:style w:type="table" w:styleId="TableGrid">
    <w:name w:val="Table Grid"/>
    <w:basedOn w:val="TableNormal"/>
    <w:uiPriority w:val="99"/>
    <w:rsid w:val="001B57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8943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1</Pages>
  <Words>402</Words>
  <Characters>2292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2</cp:revision>
  <dcterms:created xsi:type="dcterms:W3CDTF">2015-01-07T10:33:00Z</dcterms:created>
  <dcterms:modified xsi:type="dcterms:W3CDTF">2015-01-07T14:34:00Z</dcterms:modified>
</cp:coreProperties>
</file>