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C4" w:rsidRPr="00991C4D" w:rsidRDefault="008615C4">
      <w:pPr>
        <w:rPr>
          <w:rFonts w:ascii="Arial" w:hAnsi="Arial" w:cs="Arial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Text Box 106" o:spid="_x0000_s1026" type="#_x0000_t98" style="position:absolute;margin-left:-19.1pt;margin-top:-55.85pt;width:537.75pt;height:135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" adj="2939" strokeweight="5pt">
            <v:stroke dashstyle="3 1" linestyle="thinThin" joinstyle="bevel" endcap="square"/>
            <v:textbox style="mso-next-textbox:#Text Box 106">
              <w:txbxContent>
                <w:p w:rsidR="008615C4" w:rsidRDefault="008615C4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8615C4" w:rsidRDefault="008615C4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8615C4" w:rsidRDefault="008615C4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8615C4" w:rsidRDefault="008615C4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8615C4" w:rsidRDefault="008615C4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8615C4" w:rsidRDefault="008615C4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8615C4" w:rsidRDefault="008615C4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                </w:t>
                  </w:r>
                </w:p>
                <w:p w:rsidR="008615C4" w:rsidRPr="000D4D97" w:rsidRDefault="008615C4" w:rsidP="000D4D97"/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7" type="#_x0000_t202" style="position:absolute;margin-left:41.65pt;margin-top:-3.35pt;width:411.75pt;height:61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" strokecolor="white" strokeweight=".5pt">
            <v:textbox style="mso-next-textbox:#Metin Kutusu 6">
              <w:txbxContent>
                <w:p w:rsidR="008615C4" w:rsidRDefault="008615C4">
                  <w:pPr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</w:t>
                  </w:r>
                  <w:r w:rsidRPr="00FE4DA3">
                    <w:rPr>
                      <w:rFonts w:ascii="Calibri" w:hAnsi="Calibri"/>
                      <w:b/>
                      <w:sz w:val="22"/>
                    </w:rPr>
                    <w:t xml:space="preserve">ADI </w:t>
                  </w:r>
                  <w:r>
                    <w:rPr>
                      <w:rFonts w:ascii="Calibri" w:hAnsi="Calibri"/>
                      <w:b/>
                      <w:sz w:val="22"/>
                    </w:rPr>
                    <w:t xml:space="preserve">          </w:t>
                  </w:r>
                  <w:r w:rsidRPr="00FE4DA3">
                    <w:rPr>
                      <w:rFonts w:ascii="Calibri" w:hAnsi="Calibri"/>
                      <w:b/>
                      <w:sz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</w:rPr>
                    <w:t xml:space="preserve">                                                                                                               P    PUAN :</w:t>
                  </w:r>
                </w:p>
                <w:p w:rsidR="008615C4" w:rsidRDefault="008615C4">
                  <w:pPr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SOYADI    :</w:t>
                  </w:r>
                </w:p>
                <w:p w:rsidR="008615C4" w:rsidRDefault="008615C4">
                  <w:pPr>
                    <w:rPr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NO            :                                        </w:t>
                  </w:r>
                  <w:r w:rsidRPr="004E5806">
                    <w:rPr>
                      <w:rFonts w:ascii="Lucida Calligraphy" w:hAnsi="Lucida Calligraphy"/>
                      <w:b/>
                      <w:sz w:val="22"/>
                    </w:rPr>
                    <w:t>BA</w:t>
                  </w:r>
                  <w:r w:rsidRPr="004E5806">
                    <w:rPr>
                      <w:b/>
                      <w:sz w:val="22"/>
                    </w:rPr>
                    <w:t>Ş</w:t>
                  </w:r>
                  <w:r w:rsidRPr="004E5806">
                    <w:rPr>
                      <w:rFonts w:ascii="Lucida Calligraphy" w:hAnsi="Lucida Calligraphy"/>
                      <w:b/>
                      <w:sz w:val="22"/>
                    </w:rPr>
                    <w:t xml:space="preserve">ARILAR </w:t>
                  </w:r>
                  <w:r w:rsidRPr="004E5806">
                    <w:rPr>
                      <w:b/>
                      <w:sz w:val="22"/>
                      <w:szCs w:val="22"/>
                    </w:rPr>
                    <w:sym w:font="Wingdings" w:char="F04A"/>
                  </w:r>
                </w:p>
                <w:p w:rsidR="008615C4" w:rsidRPr="004E5806" w:rsidRDefault="008615C4" w:rsidP="004E5806">
                  <w:pPr>
                    <w:pStyle w:val="ListParagraph"/>
                    <w:ind w:left="3435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*</w:t>
                  </w:r>
                  <w:r w:rsidRPr="004E5806">
                    <w:rPr>
                      <w:b/>
                      <w:sz w:val="22"/>
                    </w:rPr>
                    <w:t xml:space="preserve">süre 40 </w:t>
                  </w:r>
                  <w:r>
                    <w:rPr>
                      <w:b/>
                      <w:sz w:val="22"/>
                    </w:rPr>
                    <w:t>dk</w:t>
                  </w:r>
                  <w:r w:rsidRPr="004E5806">
                    <w:rPr>
                      <w:b/>
                      <w:sz w:val="22"/>
                    </w:rPr>
                    <w:t>.</w:t>
                  </w:r>
                  <w:r w:rsidRPr="004E5806">
                    <w:rPr>
                      <w:rFonts w:ascii="Calibri" w:hAnsi="Calibri"/>
                      <w:b/>
                      <w:sz w:val="22"/>
                    </w:rPr>
                    <w:t xml:space="preserve">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rect id="Dikdörtgen 2" o:spid="_x0000_s1028" style="position:absolute;margin-left:-15.35pt;margin-top:-15.35pt;width:73.5pt;height:62.2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" filled="f" strokecolor="white" strokeweight="2pt">
            <v:textbox style="mso-next-textbox:#Dikdörtgen 2">
              <w:txbxContent>
                <w:p w:rsidR="008615C4" w:rsidRDefault="008615C4" w:rsidP="0085646C">
                  <w:pPr>
                    <w:jc w:val="center"/>
                  </w:pPr>
                  <w:r w:rsidRPr="00243939">
                    <w:rPr>
                      <w:rFonts w:ascii="Calibri" w:hAnsi="Calibri"/>
                      <w:noProof/>
                      <w:sz w:val="22"/>
                      <w:szCs w:val="2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3" o:spid="_x0000_i1026" type="#_x0000_t75" style="width:65.25pt;height:40.5pt;visibility:visible">
                        <v:imagedata r:id="rId7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shape id="Metin Kutusu 8" o:spid="_x0000_s1029" type="#_x0000_t202" style="position:absolute;margin-left:46.9pt;margin-top:-31.1pt;width:399pt;height:33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" strokecolor="white" strokeweight=".5pt">
            <v:textbox style="mso-next-textbox:#Metin Kutusu 8">
              <w:txbxContent>
                <w:p w:rsidR="008615C4" w:rsidRDefault="008615C4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2014</w:t>
                  </w: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-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2015</w:t>
                  </w: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YILI</w:t>
                  </w:r>
                  <w:r w:rsidRPr="00AB4B2C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AKDENİZ İ.H.O.O.</w:t>
                  </w:r>
                </w:p>
                <w:p w:rsidR="008615C4" w:rsidRDefault="008615C4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 5-A  SINIFI 1.DÖNEM 3.SINAV</w:t>
                  </w: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SORULARI</w:t>
                  </w:r>
                </w:p>
                <w:p w:rsidR="008615C4" w:rsidRDefault="008615C4"/>
              </w:txbxContent>
            </v:textbox>
          </v:shape>
        </w:pict>
      </w:r>
      <w:r>
        <w:rPr>
          <w:noProof/>
        </w:rPr>
        <w:pict>
          <v:rect id="Dikdörtgen 1" o:spid="_x0000_s1030" style="position:absolute;margin-left:-7.1pt;margin-top:-28.85pt;width:486.75pt;height:84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" filled="f" strokeweight="2pt">
            <v:stroke dashstyle="3 1" joinstyle="round" endcap="round"/>
          </v:rect>
        </w:pict>
      </w:r>
      <w:r>
        <w:rPr>
          <w:noProof/>
        </w:rPr>
        <w:pict>
          <v:rect id="Dikdörtgen 5" o:spid="_x0000_s1031" style="position:absolute;margin-left:340.15pt;margin-top:1.9pt;width:127.5pt;height:53.2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" stroked="f" strokeweight="2pt"/>
        </w:pict>
      </w:r>
    </w:p>
    <w:p w:rsidR="008615C4" w:rsidRPr="00991C4D" w:rsidRDefault="008615C4" w:rsidP="00FE4DA3">
      <w:pPr>
        <w:rPr>
          <w:rFonts w:ascii="Arial" w:hAnsi="Arial" w:cs="Arial"/>
        </w:rPr>
      </w:pPr>
    </w:p>
    <w:p w:rsidR="008615C4" w:rsidRPr="00991C4D" w:rsidRDefault="008615C4" w:rsidP="00FE4DA3">
      <w:pPr>
        <w:rPr>
          <w:rFonts w:ascii="Arial" w:hAnsi="Arial" w:cs="Arial"/>
        </w:rPr>
      </w:pPr>
      <w:r>
        <w:rPr>
          <w:noProof/>
        </w:rPr>
        <w:pict>
          <v:shape id="Metin Kutusu 11" o:spid="_x0000_s1032" type="#_x0000_t202" style="position:absolute;margin-left:60.4pt;margin-top:-3.35pt;width:93pt;height:6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" strokecolor="white" strokeweight=".5pt">
            <v:textbox style="mso-next-textbox:#Metin Kutusu 11">
              <w:txbxContent>
                <w:p w:rsidR="008615C4" w:rsidRDefault="008615C4">
                  <w:r>
                    <w:rPr>
                      <w:noProof/>
                    </w:rPr>
                    <w:pict>
                      <v:shape id="Resim 15" o:spid="_x0000_i1028" type="#_x0000_t75" style="width:85.5pt;height:49.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8615C4" w:rsidRPr="00991C4D" w:rsidRDefault="008615C4" w:rsidP="00FE4DA3">
      <w:pPr>
        <w:rPr>
          <w:rFonts w:ascii="Arial" w:hAnsi="Arial" w:cs="Arial"/>
        </w:rPr>
        <w:sectPr w:rsidR="008615C4" w:rsidRPr="00991C4D" w:rsidSect="00292DD1">
          <w:type w:val="continuous"/>
          <w:pgSz w:w="11906" w:h="16838"/>
          <w:pgMar w:top="1417" w:right="566" w:bottom="1417" w:left="709" w:header="708" w:footer="708" w:gutter="0"/>
          <w:cols w:num="2" w:sep="1" w:space="709"/>
          <w:docGrid w:linePitch="360"/>
        </w:sectPr>
      </w:pPr>
    </w:p>
    <w:p w:rsidR="008615C4" w:rsidRPr="00991C4D" w:rsidRDefault="008615C4" w:rsidP="00FE4DA3">
      <w:pPr>
        <w:rPr>
          <w:rFonts w:ascii="Arial" w:hAnsi="Arial" w:cs="Arial"/>
        </w:rPr>
      </w:pPr>
    </w:p>
    <w:p w:rsidR="008615C4" w:rsidRPr="00991C4D" w:rsidRDefault="008615C4">
      <w:pPr>
        <w:rPr>
          <w:rFonts w:ascii="Arial" w:hAnsi="Arial" w:cs="Arial"/>
        </w:rPr>
      </w:pPr>
    </w:p>
    <w:p w:rsidR="008615C4" w:rsidRPr="00991C4D" w:rsidRDefault="008615C4">
      <w:pPr>
        <w:rPr>
          <w:rFonts w:ascii="Arial" w:hAnsi="Arial" w:cs="Arial"/>
        </w:rPr>
      </w:pPr>
    </w:p>
    <w:p w:rsidR="008615C4" w:rsidRPr="00B72577" w:rsidRDefault="008615C4" w:rsidP="006232C1">
      <w:pPr>
        <w:rPr>
          <w:rFonts w:ascii="Arial" w:hAnsi="Arial" w:cs="Arial"/>
        </w:rPr>
        <w:sectPr w:rsidR="008615C4" w:rsidRPr="00B72577" w:rsidSect="00546D32">
          <w:type w:val="continuous"/>
          <w:pgSz w:w="11906" w:h="16838"/>
          <w:pgMar w:top="567" w:right="707" w:bottom="142" w:left="851" w:header="708" w:footer="708" w:gutter="0"/>
          <w:cols w:sep="1" w:space="709"/>
          <w:docGrid w:linePitch="360"/>
        </w:sectPr>
      </w:pPr>
      <w:r w:rsidRPr="00991C4D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</w:p>
    <w:p w:rsidR="008615C4" w:rsidRPr="00991C4D" w:rsidRDefault="008615C4" w:rsidP="00C55464">
      <w:pPr>
        <w:pStyle w:val="ListParagraph"/>
        <w:tabs>
          <w:tab w:val="left" w:pos="0"/>
          <w:tab w:val="left" w:pos="284"/>
        </w:tabs>
        <w:ind w:left="0"/>
        <w:rPr>
          <w:rFonts w:ascii="Arial" w:hAnsi="Arial" w:cs="Arial"/>
        </w:rPr>
      </w:pPr>
      <w:r w:rsidRPr="00991C4D">
        <w:rPr>
          <w:rFonts w:ascii="Arial" w:hAnsi="Arial" w:cs="Arial"/>
        </w:rPr>
        <w:object w:dxaOrig="7786" w:dyaOrig="6494">
          <v:shape id="_x0000_i1029" type="#_x0000_t75" style="width:268.5pt;height:198pt" o:ole="">
            <v:imagedata r:id="rId9" o:title=""/>
          </v:shape>
          <o:OLEObject Type="Embed" ProgID="Paint.Picture" ShapeID="_x0000_i1029" DrawAspect="Content" ObjectID="_1482852684" r:id="rId10"/>
        </w:object>
      </w:r>
    </w:p>
    <w:p w:rsidR="008615C4" w:rsidRDefault="008615C4" w:rsidP="00C55464">
      <w:pPr>
        <w:pStyle w:val="ListParagraph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8615C4" w:rsidRDefault="008615C4" w:rsidP="00C55464">
      <w:pPr>
        <w:pStyle w:val="ListParagraph"/>
        <w:tabs>
          <w:tab w:val="left" w:pos="0"/>
          <w:tab w:val="left" w:pos="284"/>
        </w:tabs>
        <w:ind w:left="0"/>
        <w:rPr>
          <w:rFonts w:ascii="Arial" w:hAnsi="Arial" w:cs="Arial"/>
        </w:rPr>
      </w:pPr>
      <w:r w:rsidRPr="00991C4D">
        <w:rPr>
          <w:rFonts w:ascii="Arial" w:hAnsi="Arial" w:cs="Arial"/>
        </w:rPr>
        <w:t xml:space="preserve">Yukarıdaki grafik, bir mağazanın bir aylık beyaz eşya satışlarını göstermektedir. </w:t>
      </w:r>
    </w:p>
    <w:p w:rsidR="008615C4" w:rsidRPr="00991C4D" w:rsidRDefault="008615C4" w:rsidP="00C55464">
      <w:pPr>
        <w:pStyle w:val="ListParagraph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8615C4" w:rsidRPr="00720489" w:rsidRDefault="008615C4" w:rsidP="00C55464">
      <w:pPr>
        <w:pStyle w:val="ListParagraph"/>
        <w:tabs>
          <w:tab w:val="left" w:pos="0"/>
          <w:tab w:val="left" w:pos="284"/>
        </w:tabs>
        <w:ind w:left="0"/>
        <w:rPr>
          <w:rFonts w:ascii="Arial" w:hAnsi="Arial" w:cs="Arial"/>
          <w:b/>
        </w:rPr>
      </w:pPr>
      <w:r w:rsidRPr="00720489">
        <w:rPr>
          <w:rFonts w:ascii="Arial" w:hAnsi="Arial" w:cs="Arial"/>
          <w:b/>
        </w:rPr>
        <w:t>1, 2 ve 3.  soruları grafiğe göre yanıtlayınız.</w:t>
      </w:r>
    </w:p>
    <w:p w:rsidR="008615C4" w:rsidRDefault="008615C4" w:rsidP="00C55464">
      <w:pPr>
        <w:pStyle w:val="ListParagraph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8615C4" w:rsidRDefault="008615C4" w:rsidP="00C55464">
      <w:pPr>
        <w:pStyle w:val="ListParagraph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8615C4" w:rsidRPr="00991C4D" w:rsidRDefault="008615C4" w:rsidP="00C55464">
      <w:pPr>
        <w:pStyle w:val="ListParagraph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8615C4" w:rsidRDefault="008615C4" w:rsidP="00C55464">
      <w:pPr>
        <w:pStyle w:val="ListParagraph"/>
        <w:numPr>
          <w:ilvl w:val="0"/>
          <w:numId w:val="17"/>
        </w:numPr>
        <w:tabs>
          <w:tab w:val="left" w:pos="0"/>
          <w:tab w:val="left" w:pos="284"/>
        </w:tabs>
        <w:spacing w:line="276" w:lineRule="auto"/>
        <w:ind w:left="0" w:firstLine="0"/>
        <w:rPr>
          <w:rFonts w:ascii="Arial" w:hAnsi="Arial" w:cs="Arial"/>
        </w:rPr>
      </w:pPr>
      <w:r w:rsidRPr="00991C4D">
        <w:rPr>
          <w:rFonts w:ascii="Arial" w:hAnsi="Arial" w:cs="Arial"/>
        </w:rPr>
        <w:t>Mağazada en az satılan ürün hangisidir?</w:t>
      </w:r>
    </w:p>
    <w:p w:rsidR="008615C4" w:rsidRPr="00991C4D" w:rsidRDefault="008615C4" w:rsidP="00824723">
      <w:pPr>
        <w:pStyle w:val="ListParagraph"/>
        <w:tabs>
          <w:tab w:val="left" w:pos="0"/>
          <w:tab w:val="left" w:pos="284"/>
        </w:tabs>
        <w:spacing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</w:t>
      </w:r>
      <w:r>
        <w:rPr>
          <w:rFonts w:ascii="Arial" w:hAnsi="Arial" w:cs="Arial"/>
          <w:b/>
        </w:rPr>
        <w:t>(5 puan)</w:t>
      </w:r>
    </w:p>
    <w:p w:rsidR="008615C4" w:rsidRPr="00991C4D" w:rsidRDefault="008615C4" w:rsidP="00C55464">
      <w:pPr>
        <w:pStyle w:val="ListParagraph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8615C4" w:rsidRPr="00991C4D" w:rsidRDefault="008615C4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a) Bulaşık makinesi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b) Buzdolabı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</w:p>
    <w:p w:rsidR="008615C4" w:rsidRPr="00991C4D" w:rsidRDefault="008615C4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c) Fırın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d) Çamaşır Makinesi</w:t>
      </w:r>
    </w:p>
    <w:p w:rsidR="008615C4" w:rsidRDefault="008615C4" w:rsidP="00C55464">
      <w:pPr>
        <w:pStyle w:val="ListParagraph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8615C4" w:rsidRDefault="008615C4" w:rsidP="00C55464">
      <w:pPr>
        <w:pStyle w:val="ListParagraph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8615C4" w:rsidRPr="00991C4D" w:rsidRDefault="008615C4" w:rsidP="00C55464">
      <w:pPr>
        <w:pStyle w:val="ListParagraph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8615C4" w:rsidRPr="00991C4D" w:rsidRDefault="008615C4" w:rsidP="00C55464">
      <w:pPr>
        <w:pStyle w:val="ListParagraph"/>
        <w:numPr>
          <w:ilvl w:val="0"/>
          <w:numId w:val="17"/>
        </w:numPr>
        <w:tabs>
          <w:tab w:val="left" w:pos="0"/>
          <w:tab w:val="left" w:pos="284"/>
          <w:tab w:val="left" w:pos="426"/>
        </w:tabs>
        <w:spacing w:line="276" w:lineRule="auto"/>
        <w:ind w:left="0" w:firstLine="0"/>
        <w:rPr>
          <w:rFonts w:ascii="Arial" w:hAnsi="Arial" w:cs="Arial"/>
        </w:rPr>
      </w:pPr>
      <w:r w:rsidRPr="00991C4D">
        <w:rPr>
          <w:rFonts w:ascii="Arial" w:hAnsi="Arial" w:cs="Arial"/>
        </w:rPr>
        <w:t>En çok ve en az satılan ürünlerin sayıları arasındaki fark kaçtır?</w:t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b/>
        </w:rPr>
        <w:t>(5 puan)</w:t>
      </w:r>
    </w:p>
    <w:p w:rsidR="008615C4" w:rsidRPr="00991C4D" w:rsidRDefault="008615C4" w:rsidP="00C55464">
      <w:pPr>
        <w:pStyle w:val="ListParagraph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8615C4" w:rsidRPr="00991C4D" w:rsidRDefault="008615C4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a) 20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b) 25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c) 15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d) 30</w:t>
      </w:r>
    </w:p>
    <w:p w:rsidR="008615C4" w:rsidRDefault="008615C4" w:rsidP="00C55464">
      <w:pPr>
        <w:pStyle w:val="ListParagraph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8615C4" w:rsidRDefault="008615C4" w:rsidP="00C55464">
      <w:pPr>
        <w:pStyle w:val="ListParagraph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8615C4" w:rsidRPr="00991C4D" w:rsidRDefault="008615C4" w:rsidP="00C55464">
      <w:pPr>
        <w:pStyle w:val="ListParagraph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8615C4" w:rsidRPr="00991C4D" w:rsidRDefault="008615C4" w:rsidP="00C55464">
      <w:pPr>
        <w:pStyle w:val="ListParagraph"/>
        <w:numPr>
          <w:ilvl w:val="0"/>
          <w:numId w:val="17"/>
        </w:numPr>
        <w:tabs>
          <w:tab w:val="left" w:pos="0"/>
          <w:tab w:val="left" w:pos="284"/>
          <w:tab w:val="left" w:pos="426"/>
        </w:tabs>
        <w:spacing w:line="276" w:lineRule="auto"/>
        <w:ind w:left="0" w:firstLine="0"/>
        <w:rPr>
          <w:rFonts w:ascii="Arial" w:hAnsi="Arial" w:cs="Arial"/>
        </w:rPr>
      </w:pPr>
      <w:r w:rsidRPr="00991C4D">
        <w:rPr>
          <w:rFonts w:ascii="Arial" w:hAnsi="Arial" w:cs="Arial"/>
        </w:rPr>
        <w:t>Mağazada bir sonraki ay da aynı sayıda satış yapılırsa iki ayda toplam kaç adet bulaşık makinesi satılmış olur?</w:t>
      </w:r>
      <w:r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  <w:b/>
        </w:rPr>
        <w:t>(5 puan)</w:t>
      </w:r>
      <w:r>
        <w:rPr>
          <w:rFonts w:ascii="Arial" w:hAnsi="Arial" w:cs="Arial"/>
        </w:rPr>
        <w:t xml:space="preserve"> </w:t>
      </w:r>
    </w:p>
    <w:p w:rsidR="008615C4" w:rsidRDefault="008615C4" w:rsidP="00C55464">
      <w:pPr>
        <w:pStyle w:val="ListParagraph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8615C4" w:rsidRPr="00991C4D" w:rsidRDefault="008615C4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a) 80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b) 90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c) 70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d) 60</w:t>
      </w:r>
    </w:p>
    <w:p w:rsidR="008615C4" w:rsidRDefault="008615C4" w:rsidP="00991C4D">
      <w:pPr>
        <w:rPr>
          <w:rFonts w:ascii="Arial" w:hAnsi="Arial" w:cs="Arial"/>
          <w:b/>
        </w:rPr>
      </w:pPr>
      <w:r w:rsidRPr="00991C4D">
        <w:rPr>
          <w:rFonts w:ascii="Arial" w:hAnsi="Arial" w:cs="Arial"/>
          <w:b/>
        </w:rPr>
        <w:t>4)</w:t>
      </w:r>
      <w:r>
        <w:rPr>
          <w:rFonts w:ascii="Arial" w:hAnsi="Arial" w:cs="Arial"/>
        </w:rPr>
        <w:t xml:space="preserve">   </w:t>
      </w:r>
      <w:r w:rsidRPr="00991C4D">
        <w:rPr>
          <w:rFonts w:ascii="Arial" w:hAnsi="Arial" w:cs="Arial"/>
        </w:rPr>
        <w:t xml:space="preserve"> Aşağıdakilerden hangisi bir araştırma sorusu </w:t>
      </w:r>
      <w:r w:rsidRPr="00991C4D">
        <w:rPr>
          <w:rFonts w:ascii="Arial" w:hAnsi="Arial" w:cs="Arial"/>
          <w:b/>
          <w:u w:val="single"/>
        </w:rPr>
        <w:t>değildir</w:t>
      </w:r>
      <w:r w:rsidRPr="00991C4D">
        <w:rPr>
          <w:rFonts w:ascii="Arial" w:hAnsi="Arial" w:cs="Arial"/>
          <w:b/>
        </w:rPr>
        <w:t>?</w:t>
      </w:r>
      <w:r>
        <w:rPr>
          <w:rFonts w:ascii="Arial" w:hAnsi="Arial" w:cs="Arial"/>
          <w:b/>
        </w:rPr>
        <w:t xml:space="preserve">                                       (8 puan)</w:t>
      </w:r>
    </w:p>
    <w:p w:rsidR="008615C4" w:rsidRPr="00991C4D" w:rsidRDefault="008615C4" w:rsidP="00991C4D">
      <w:pPr>
        <w:rPr>
          <w:rFonts w:ascii="Arial" w:hAnsi="Arial" w:cs="Arial"/>
        </w:rPr>
      </w:pPr>
    </w:p>
    <w:p w:rsidR="008615C4" w:rsidRDefault="008615C4" w:rsidP="00991C4D">
      <w:pPr>
        <w:tabs>
          <w:tab w:val="center" w:pos="4536"/>
        </w:tabs>
        <w:rPr>
          <w:rFonts w:ascii="Arial" w:hAnsi="Arial" w:cs="Arial"/>
        </w:rPr>
      </w:pPr>
    </w:p>
    <w:p w:rsidR="008615C4" w:rsidRPr="00991C4D" w:rsidRDefault="008615C4" w:rsidP="00991C4D">
      <w:pPr>
        <w:tabs>
          <w:tab w:val="center" w:pos="4536"/>
        </w:tabs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>) En çok sevdiğiniz dizi hangisidir?</w:t>
      </w:r>
    </w:p>
    <w:p w:rsidR="008615C4" w:rsidRPr="00991C4D" w:rsidRDefault="008615C4" w:rsidP="00991C4D">
      <w:pPr>
        <w:tabs>
          <w:tab w:val="center" w:pos="4536"/>
        </w:tabs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>) Fırında en çok pişirdiğiniz yemek hangisidir?</w:t>
      </w:r>
    </w:p>
    <w:p w:rsidR="008615C4" w:rsidRPr="00991C4D" w:rsidRDefault="008615C4" w:rsidP="00991C4D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 xml:space="preserve">) </w:t>
      </w:r>
      <w:r w:rsidRPr="00991C4D">
        <w:rPr>
          <w:rFonts w:ascii="Arial" w:hAnsi="Arial" w:cs="Arial"/>
          <w:color w:val="000000"/>
        </w:rPr>
        <w:t>Ayşe’ nin sevdiği renk nedir?</w:t>
      </w:r>
    </w:p>
    <w:p w:rsidR="008615C4" w:rsidRDefault="008615C4" w:rsidP="00991C4D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d</w:t>
      </w:r>
      <w:r w:rsidRPr="00991C4D">
        <w:rPr>
          <w:rFonts w:ascii="Arial" w:hAnsi="Arial" w:cs="Arial"/>
        </w:rPr>
        <w:t>)</w:t>
      </w:r>
      <w:r w:rsidRPr="00991C4D">
        <w:rPr>
          <w:rFonts w:ascii="Arial" w:hAnsi="Arial" w:cs="Arial"/>
          <w:color w:val="000000"/>
        </w:rPr>
        <w:t xml:space="preserve"> En çok sevdiğiniz futbolcu kimdir?</w:t>
      </w:r>
    </w:p>
    <w:p w:rsidR="008615C4" w:rsidRDefault="008615C4" w:rsidP="00991C4D">
      <w:pPr>
        <w:rPr>
          <w:rFonts w:ascii="Arial" w:hAnsi="Arial" w:cs="Arial"/>
          <w:color w:val="000000"/>
        </w:rPr>
      </w:pPr>
    </w:p>
    <w:p w:rsidR="008615C4" w:rsidRDefault="008615C4" w:rsidP="00991C4D">
      <w:pPr>
        <w:rPr>
          <w:rFonts w:ascii="Arial" w:hAnsi="Arial" w:cs="Arial"/>
          <w:color w:val="000000"/>
        </w:rPr>
      </w:pPr>
    </w:p>
    <w:p w:rsidR="008615C4" w:rsidRDefault="008615C4" w:rsidP="00991C4D">
      <w:pPr>
        <w:rPr>
          <w:rFonts w:ascii="Arial" w:hAnsi="Arial" w:cs="Arial"/>
          <w:color w:val="000000"/>
        </w:rPr>
      </w:pPr>
    </w:p>
    <w:p w:rsidR="008615C4" w:rsidRPr="00720489" w:rsidRDefault="008615C4" w:rsidP="00991C4D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Pr="00720489">
        <w:rPr>
          <w:rFonts w:ascii="Arial" w:hAnsi="Arial" w:cs="Arial"/>
          <w:b/>
          <w:color w:val="000000"/>
        </w:rPr>
        <w:t>5)</w:t>
      </w:r>
    </w:p>
    <w:p w:rsidR="008615C4" w:rsidRDefault="008615C4" w:rsidP="00583F64">
      <w:pPr>
        <w:rPr>
          <w:rFonts w:ascii="Arial" w:hAnsi="Arial" w:cs="Arial"/>
        </w:rPr>
      </w:pPr>
      <w:r w:rsidRPr="00991C4D">
        <w:rPr>
          <w:rFonts w:ascii="Arial" w:hAnsi="Arial" w:cs="Arial"/>
          <w:noProof/>
        </w:rPr>
        <w:t xml:space="preserve"> </w:t>
      </w:r>
      <w:r w:rsidRPr="00243939">
        <w:rPr>
          <w:rFonts w:ascii="Arial" w:hAnsi="Arial" w:cs="Arial"/>
          <w:noProof/>
        </w:rPr>
        <w:pict>
          <v:shape id="0 Resim" o:spid="_x0000_i1030" type="#_x0000_t75" alt="grafik_2.png" style="width:183.75pt;height:114.75pt;visibility:visible">
            <v:imagedata r:id="rId11" o:title=""/>
          </v:shape>
        </w:pict>
      </w:r>
      <w:r w:rsidRPr="00991C4D">
        <w:rPr>
          <w:rFonts w:ascii="Arial" w:hAnsi="Arial" w:cs="Arial"/>
        </w:rPr>
        <w:t xml:space="preserve"> </w:t>
      </w:r>
    </w:p>
    <w:p w:rsidR="008615C4" w:rsidRDefault="008615C4" w:rsidP="00583F64">
      <w:pPr>
        <w:rPr>
          <w:rFonts w:ascii="Arial" w:hAnsi="Arial" w:cs="Arial"/>
        </w:rPr>
      </w:pPr>
    </w:p>
    <w:p w:rsidR="008615C4" w:rsidRDefault="008615C4" w:rsidP="00583F64">
      <w:pPr>
        <w:rPr>
          <w:rFonts w:ascii="Arial" w:hAnsi="Arial" w:cs="Arial"/>
        </w:rPr>
      </w:pPr>
    </w:p>
    <w:p w:rsidR="008615C4" w:rsidRDefault="008615C4" w:rsidP="00583F64">
      <w:pPr>
        <w:rPr>
          <w:rFonts w:ascii="Arial" w:hAnsi="Arial" w:cs="Arial"/>
          <w:u w:val="single"/>
        </w:rPr>
      </w:pPr>
      <w:r w:rsidRPr="00991C4D">
        <w:rPr>
          <w:rFonts w:ascii="Arial" w:hAnsi="Arial" w:cs="Arial"/>
        </w:rPr>
        <w:t xml:space="preserve">Yukarıda bir atölyenin yaptığı bir haftalık üretim miktarları gösterilmiştir. Buna göre aşağıdakilerin hangisi </w:t>
      </w:r>
      <w:r w:rsidRPr="00991C4D">
        <w:rPr>
          <w:rFonts w:ascii="Arial" w:hAnsi="Arial" w:cs="Arial"/>
          <w:u w:val="single"/>
        </w:rPr>
        <w:t>YANLIŞTIR?</w:t>
      </w:r>
      <w:r w:rsidRPr="00824723">
        <w:rPr>
          <w:rFonts w:ascii="Arial" w:hAnsi="Arial" w:cs="Arial"/>
        </w:rPr>
        <w:t xml:space="preserve">             </w:t>
      </w:r>
      <w:r>
        <w:rPr>
          <w:rFonts w:ascii="Arial" w:hAnsi="Arial" w:cs="Arial"/>
          <w:b/>
        </w:rPr>
        <w:t>(7 puan)</w:t>
      </w:r>
    </w:p>
    <w:p w:rsidR="008615C4" w:rsidRPr="00991C4D" w:rsidRDefault="008615C4" w:rsidP="00583F64">
      <w:pPr>
        <w:rPr>
          <w:rFonts w:ascii="Arial" w:hAnsi="Arial" w:cs="Arial"/>
        </w:rPr>
      </w:pPr>
    </w:p>
    <w:p w:rsidR="008615C4" w:rsidRPr="00991C4D" w:rsidRDefault="008615C4" w:rsidP="00583F64">
      <w:pPr>
        <w:ind w:left="-851" w:right="-851"/>
        <w:rPr>
          <w:rFonts w:ascii="Arial" w:hAnsi="Arial" w:cs="Arial"/>
        </w:rPr>
      </w:pPr>
    </w:p>
    <w:p w:rsidR="008615C4" w:rsidRPr="00991C4D" w:rsidRDefault="008615C4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>En çok gömlek üretilmiştir.</w:t>
      </w:r>
    </w:p>
    <w:p w:rsidR="008615C4" w:rsidRPr="00991C4D" w:rsidRDefault="008615C4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>En az kazak üretilmiştir.</w:t>
      </w:r>
    </w:p>
    <w:p w:rsidR="008615C4" w:rsidRPr="00991C4D" w:rsidRDefault="008615C4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20 adet pantolon üretilmiştir.</w:t>
      </w:r>
    </w:p>
    <w:p w:rsidR="008615C4" w:rsidRPr="00991C4D" w:rsidRDefault="008615C4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d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>12 adet kazak üretilmiştir.</w:t>
      </w:r>
    </w:p>
    <w:p w:rsidR="008615C4" w:rsidRPr="00991C4D" w:rsidRDefault="008615C4" w:rsidP="00583F64">
      <w:pPr>
        <w:ind w:left="-851" w:right="-851"/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Default="008615C4" w:rsidP="00991C4D">
      <w:pPr>
        <w:tabs>
          <w:tab w:val="left" w:pos="0"/>
          <w:tab w:val="left" w:pos="284"/>
          <w:tab w:val="left" w:pos="426"/>
        </w:tabs>
        <w:spacing w:line="276" w:lineRule="auto"/>
        <w:rPr>
          <w:rFonts w:ascii="Arial" w:hAnsi="Arial" w:cs="Arial"/>
          <w:b/>
        </w:rPr>
      </w:pPr>
    </w:p>
    <w:p w:rsidR="008615C4" w:rsidRPr="00991C4D" w:rsidRDefault="008615C4" w:rsidP="00991C4D">
      <w:pPr>
        <w:tabs>
          <w:tab w:val="left" w:pos="0"/>
          <w:tab w:val="left" w:pos="284"/>
          <w:tab w:val="left" w:pos="426"/>
        </w:tabs>
        <w:spacing w:line="276" w:lineRule="auto"/>
        <w:rPr>
          <w:rFonts w:ascii="Arial" w:hAnsi="Arial" w:cs="Arial"/>
        </w:rPr>
      </w:pPr>
      <w:r w:rsidRPr="00B72577">
        <w:rPr>
          <w:rFonts w:ascii="Arial" w:hAnsi="Arial" w:cs="Arial"/>
          <w:b/>
        </w:rPr>
        <w:t>6)</w:t>
      </w:r>
      <w:r>
        <w:rPr>
          <w:rFonts w:ascii="Arial" w:hAnsi="Arial" w:cs="Arial"/>
        </w:rPr>
        <w:t xml:space="preserve">     </w:t>
      </w:r>
      <w:r w:rsidRPr="00991C4D">
        <w:rPr>
          <w:rFonts w:ascii="Arial" w:hAnsi="Arial" w:cs="Arial"/>
        </w:rPr>
        <w:t>Emel Hanım, 1280 lirasına 1720 lira daha ekledi. Toplam parasını 4 çocuğuna eşit olarak paylaştırdı. Her bir çocuğun kaç lirası olur?</w:t>
      </w:r>
    </w:p>
    <w:p w:rsidR="008615C4" w:rsidRPr="00824723" w:rsidRDefault="008615C4" w:rsidP="006232C1">
      <w:pPr>
        <w:pStyle w:val="Subtitle"/>
        <w:rPr>
          <w:rFonts w:ascii="Arial" w:hAnsi="Arial" w:cs="Arial"/>
          <w:i w:val="0"/>
          <w:color w:val="000000"/>
        </w:rPr>
      </w:pPr>
      <w:r>
        <w:rPr>
          <w:rFonts w:ascii="Arial" w:hAnsi="Arial" w:cs="Arial"/>
          <w:i w:val="0"/>
          <w:color w:val="000000"/>
        </w:rPr>
        <w:t xml:space="preserve">                                           </w:t>
      </w:r>
      <w:r w:rsidRPr="00824723">
        <w:rPr>
          <w:rFonts w:ascii="Arial" w:hAnsi="Arial" w:cs="Arial"/>
          <w:b/>
          <w:i w:val="0"/>
          <w:color w:val="000000"/>
        </w:rPr>
        <w:t>(</w:t>
      </w:r>
      <w:r>
        <w:rPr>
          <w:rFonts w:ascii="Arial" w:hAnsi="Arial" w:cs="Arial"/>
          <w:b/>
          <w:i w:val="0"/>
          <w:color w:val="000000"/>
        </w:rPr>
        <w:t>8</w:t>
      </w:r>
      <w:r w:rsidRPr="00824723">
        <w:rPr>
          <w:rFonts w:ascii="Arial" w:hAnsi="Arial" w:cs="Arial"/>
          <w:b/>
          <w:i w:val="0"/>
          <w:color w:val="000000"/>
        </w:rPr>
        <w:t xml:space="preserve"> puan)</w:t>
      </w:r>
    </w:p>
    <w:p w:rsidR="008615C4" w:rsidRDefault="008615C4" w:rsidP="006232C1">
      <w:pPr>
        <w:pStyle w:val="Subtitle"/>
        <w:rPr>
          <w:rFonts w:ascii="Arial" w:hAnsi="Arial" w:cs="Arial"/>
          <w:i w:val="0"/>
          <w:color w:val="000000"/>
        </w:rPr>
      </w:pPr>
      <w:r>
        <w:rPr>
          <w:rFonts w:ascii="Arial" w:hAnsi="Arial" w:cs="Arial"/>
          <w:i w:val="0"/>
          <w:color w:val="000000"/>
        </w:rPr>
        <w:t xml:space="preserve"> </w:t>
      </w:r>
      <w:r w:rsidRPr="00B72577">
        <w:rPr>
          <w:rFonts w:ascii="Arial" w:hAnsi="Arial" w:cs="Arial"/>
          <w:i w:val="0"/>
          <w:color w:val="000000"/>
        </w:rPr>
        <w:t xml:space="preserve">a) 3000                           </w:t>
      </w:r>
      <w:r>
        <w:rPr>
          <w:rFonts w:ascii="Arial" w:hAnsi="Arial" w:cs="Arial"/>
          <w:i w:val="0"/>
          <w:color w:val="000000"/>
        </w:rPr>
        <w:t xml:space="preserve">     </w:t>
      </w:r>
    </w:p>
    <w:p w:rsidR="008615C4" w:rsidRPr="00720489" w:rsidRDefault="008615C4" w:rsidP="00720489">
      <w:pPr>
        <w:pStyle w:val="Subtitle"/>
        <w:rPr>
          <w:rFonts w:ascii="Arial" w:hAnsi="Arial" w:cs="Arial"/>
          <w:i w:val="0"/>
          <w:color w:val="000000"/>
        </w:rPr>
      </w:pPr>
      <w:r w:rsidRPr="00B72577">
        <w:rPr>
          <w:rFonts w:ascii="Arial" w:hAnsi="Arial" w:cs="Arial"/>
          <w:i w:val="0"/>
          <w:color w:val="000000"/>
        </w:rPr>
        <w:t xml:space="preserve"> b) 750</w:t>
      </w:r>
      <w:r>
        <w:t xml:space="preserve"> </w:t>
      </w:r>
    </w:p>
    <w:p w:rsidR="008615C4" w:rsidRDefault="008615C4" w:rsidP="00991C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c</w:t>
      </w:r>
      <w:r w:rsidRPr="00B72577">
        <w:rPr>
          <w:rFonts w:ascii="Arial" w:hAnsi="Arial" w:cs="Arial"/>
        </w:rPr>
        <w:t xml:space="preserve">)  1000                                       </w:t>
      </w:r>
    </w:p>
    <w:p w:rsidR="008615C4" w:rsidRPr="00B72577" w:rsidRDefault="008615C4" w:rsidP="00991C4D">
      <w:pPr>
        <w:rPr>
          <w:rFonts w:ascii="Arial" w:hAnsi="Arial" w:cs="Arial"/>
        </w:rPr>
      </w:pPr>
      <w:r w:rsidRPr="00B72577">
        <w:rPr>
          <w:rFonts w:ascii="Arial" w:hAnsi="Arial" w:cs="Arial"/>
        </w:rPr>
        <w:t xml:space="preserve"> d) 850</w:t>
      </w:r>
    </w:p>
    <w:p w:rsidR="008615C4" w:rsidRDefault="008615C4" w:rsidP="006232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B72577">
        <w:rPr>
          <w:rFonts w:ascii="Arial" w:hAnsi="Arial" w:cs="Arial"/>
          <w:b/>
        </w:rPr>
        <w:t>7)</w:t>
      </w:r>
      <w:r w:rsidRPr="00991C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Pr="00991C4D">
        <w:rPr>
          <w:rFonts w:ascii="Arial" w:hAnsi="Arial" w:cs="Arial"/>
        </w:rPr>
        <w:t>Melisa 2004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13 tarihinde doğmuştur. </w:t>
      </w:r>
    </w:p>
    <w:p w:rsidR="008615C4" w:rsidRDefault="008615C4" w:rsidP="006232C1">
      <w:pPr>
        <w:rPr>
          <w:rFonts w:ascii="Arial" w:hAnsi="Arial" w:cs="Arial"/>
        </w:rPr>
      </w:pPr>
      <w:r w:rsidRPr="00991C4D">
        <w:rPr>
          <w:rFonts w:ascii="Arial" w:hAnsi="Arial" w:cs="Arial"/>
        </w:rPr>
        <w:t>Mete ise 2002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0</w:t>
      </w:r>
      <w:r w:rsidRPr="00991C4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25 tarihinde doğmuştur. </w:t>
      </w:r>
    </w:p>
    <w:p w:rsidR="008615C4" w:rsidRPr="00991C4D" w:rsidRDefault="008615C4" w:rsidP="006232C1">
      <w:pPr>
        <w:rPr>
          <w:rFonts w:ascii="Arial" w:hAnsi="Arial" w:cs="Arial"/>
        </w:rPr>
      </w:pPr>
      <w:r w:rsidRPr="00991C4D">
        <w:rPr>
          <w:rFonts w:ascii="Arial" w:hAnsi="Arial" w:cs="Arial"/>
        </w:rPr>
        <w:t>Mete Melisadan kaç yıl kaç ay kaç gün büyüktür?</w:t>
      </w:r>
    </w:p>
    <w:p w:rsidR="008615C4" w:rsidRDefault="008615C4" w:rsidP="006232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  <w:b/>
        </w:rPr>
        <w:t>(7 puan)</w:t>
      </w:r>
    </w:p>
    <w:p w:rsidR="008615C4" w:rsidRPr="00991C4D" w:rsidRDefault="008615C4" w:rsidP="006232C1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 xml:space="preserve">3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7 ay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7 gün      </w:t>
      </w:r>
    </w:p>
    <w:p w:rsidR="008615C4" w:rsidRPr="00991C4D" w:rsidRDefault="008615C4" w:rsidP="006232C1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1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4 ay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8 gün    </w:t>
      </w:r>
    </w:p>
    <w:p w:rsidR="008615C4" w:rsidRPr="00991C4D" w:rsidRDefault="008615C4" w:rsidP="006232C1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4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2 ay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9 gün</w:t>
      </w:r>
    </w:p>
    <w:p w:rsidR="008615C4" w:rsidRPr="00991C4D" w:rsidRDefault="008615C4" w:rsidP="006232C1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2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5 ay 1</w:t>
      </w:r>
      <w:r>
        <w:rPr>
          <w:rFonts w:ascii="Arial" w:hAnsi="Arial" w:cs="Arial"/>
        </w:rPr>
        <w:t>8</w:t>
      </w:r>
      <w:r w:rsidRPr="00991C4D">
        <w:rPr>
          <w:rFonts w:ascii="Arial" w:hAnsi="Arial" w:cs="Arial"/>
        </w:rPr>
        <w:t xml:space="preserve"> gün</w:t>
      </w: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0878A9" w:rsidRDefault="008615C4" w:rsidP="00991C4D">
      <w:pPr>
        <w:pStyle w:val="ListParagraph"/>
        <w:numPr>
          <w:ilvl w:val="0"/>
          <w:numId w:val="20"/>
        </w:numPr>
        <w:spacing w:after="120" w:line="276" w:lineRule="auto"/>
        <w:ind w:left="284" w:firstLine="0"/>
        <w:rPr>
          <w:rFonts w:ascii="Arial" w:hAnsi="Arial" w:cs="Arial"/>
          <w:color w:val="000000"/>
        </w:rPr>
      </w:pPr>
      <w:r w:rsidRPr="00991C4D">
        <w:rPr>
          <w:rFonts w:ascii="Arial" w:hAnsi="Arial" w:cs="Arial"/>
        </w:rPr>
        <w:t>1762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sayısının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en yakın </w:t>
      </w:r>
      <w:r w:rsidRPr="00B72577">
        <w:rPr>
          <w:rFonts w:ascii="Arial" w:hAnsi="Arial" w:cs="Arial"/>
          <w:b/>
        </w:rPr>
        <w:t>yüzlüğe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yuvarlanmış hali aşağıdakilerden hangisidir?</w:t>
      </w:r>
      <w:r w:rsidRPr="00824723">
        <w:rPr>
          <w:rFonts w:ascii="Arial" w:hAnsi="Arial" w:cs="Arial"/>
          <w:b/>
        </w:rPr>
        <w:t xml:space="preserve"> </w:t>
      </w:r>
    </w:p>
    <w:p w:rsidR="008615C4" w:rsidRPr="000878A9" w:rsidRDefault="008615C4" w:rsidP="000878A9">
      <w:pPr>
        <w:spacing w:after="12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</w:t>
      </w:r>
      <w:r w:rsidRPr="000878A9">
        <w:rPr>
          <w:rFonts w:ascii="Arial" w:hAnsi="Arial" w:cs="Arial"/>
          <w:b/>
        </w:rPr>
        <w:t xml:space="preserve">                                                   (5 puan)</w:t>
      </w:r>
    </w:p>
    <w:p w:rsidR="008615C4" w:rsidRDefault="008615C4" w:rsidP="00583F64">
      <w:pPr>
        <w:spacing w:after="120"/>
        <w:rPr>
          <w:rFonts w:ascii="Arial" w:hAnsi="Arial" w:cs="Arial"/>
        </w:rPr>
      </w:pPr>
      <w:r w:rsidRPr="00991C4D"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color w:val="000000"/>
        </w:rPr>
        <w:t xml:space="preserve"> </w:t>
      </w:r>
      <w:r w:rsidRPr="00991C4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 w:rsidRPr="00991C4D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 </w:t>
      </w:r>
      <w:r w:rsidRPr="00991C4D">
        <w:rPr>
          <w:rFonts w:ascii="Arial" w:hAnsi="Arial" w:cs="Arial"/>
        </w:rPr>
        <w:t xml:space="preserve">1650 </w:t>
      </w:r>
    </w:p>
    <w:p w:rsidR="008615C4" w:rsidRDefault="008615C4" w:rsidP="00583F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 b</w:t>
      </w:r>
      <w:r w:rsidRPr="00991C4D">
        <w:rPr>
          <w:rFonts w:ascii="Arial" w:hAnsi="Arial" w:cs="Arial"/>
        </w:rPr>
        <w:t xml:space="preserve">) 1700 </w:t>
      </w:r>
    </w:p>
    <w:p w:rsidR="008615C4" w:rsidRDefault="008615C4" w:rsidP="00583F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 c</w:t>
      </w:r>
      <w:r w:rsidRPr="00991C4D">
        <w:rPr>
          <w:rFonts w:ascii="Arial" w:hAnsi="Arial" w:cs="Arial"/>
        </w:rPr>
        <w:t xml:space="preserve">) 1750 </w:t>
      </w:r>
    </w:p>
    <w:p w:rsidR="008615C4" w:rsidRPr="00991C4D" w:rsidRDefault="008615C4" w:rsidP="00583F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  d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1800</w:t>
      </w:r>
    </w:p>
    <w:p w:rsidR="008615C4" w:rsidRPr="00991C4D" w:rsidRDefault="008615C4" w:rsidP="00583F64">
      <w:pPr>
        <w:pStyle w:val="ListParagraph"/>
        <w:spacing w:after="120"/>
        <w:ind w:left="1080"/>
        <w:rPr>
          <w:rFonts w:ascii="Arial" w:hAnsi="Arial" w:cs="Arial"/>
        </w:rPr>
      </w:pPr>
    </w:p>
    <w:p w:rsidR="008615C4" w:rsidRPr="00B72577" w:rsidRDefault="008615C4" w:rsidP="00B72577">
      <w:pPr>
        <w:pStyle w:val="ListParagraph"/>
        <w:numPr>
          <w:ilvl w:val="0"/>
          <w:numId w:val="20"/>
        </w:numPr>
        <w:spacing w:after="200" w:line="276" w:lineRule="auto"/>
        <w:rPr>
          <w:rFonts w:ascii="Arial" w:hAnsi="Arial" w:cs="Arial"/>
          <w:u w:val="single"/>
        </w:rPr>
      </w:pPr>
      <w:r w:rsidRPr="00B72577">
        <w:rPr>
          <w:rFonts w:ascii="Arial" w:hAnsi="Arial" w:cs="Arial"/>
        </w:rPr>
        <w:t xml:space="preserve">Aşağıdakilerden hangisi </w:t>
      </w:r>
      <w:r w:rsidRPr="00B72577">
        <w:rPr>
          <w:rFonts w:ascii="Arial" w:hAnsi="Arial" w:cs="Arial"/>
          <w:b/>
          <w:u w:val="single"/>
        </w:rPr>
        <w:t>yanlıştır?</w:t>
      </w:r>
    </w:p>
    <w:p w:rsidR="008615C4" w:rsidRPr="000878A9" w:rsidRDefault="008615C4" w:rsidP="00583F64">
      <w:pPr>
        <w:pStyle w:val="ListParagraph"/>
        <w:rPr>
          <w:rFonts w:ascii="Arial" w:hAnsi="Arial" w:cs="Arial"/>
        </w:rPr>
      </w:pPr>
      <w:r w:rsidRPr="000878A9">
        <w:rPr>
          <w:rFonts w:ascii="Arial" w:hAnsi="Arial" w:cs="Arial"/>
        </w:rPr>
        <w:t xml:space="preserve">                                                  </w:t>
      </w:r>
      <w:r>
        <w:rPr>
          <w:rFonts w:ascii="Arial" w:hAnsi="Arial" w:cs="Arial"/>
          <w:b/>
        </w:rPr>
        <w:t>(7</w:t>
      </w:r>
      <w:r w:rsidRPr="000878A9">
        <w:rPr>
          <w:rFonts w:ascii="Arial" w:hAnsi="Arial" w:cs="Arial"/>
          <w:b/>
        </w:rPr>
        <w:t xml:space="preserve"> puan)</w:t>
      </w:r>
    </w:p>
    <w:tbl>
      <w:tblPr>
        <w:tblW w:w="0" w:type="auto"/>
        <w:tblLook w:val="00A0"/>
      </w:tblPr>
      <w:tblGrid>
        <w:gridCol w:w="5019"/>
      </w:tblGrid>
      <w:tr w:rsidR="008615C4" w:rsidRPr="00991C4D" w:rsidTr="00134B8C">
        <w:tc>
          <w:tcPr>
            <w:tcW w:w="5019" w:type="dxa"/>
          </w:tcPr>
          <w:tbl>
            <w:tblPr>
              <w:tblW w:w="0" w:type="auto"/>
              <w:tblLook w:val="00A0"/>
            </w:tblPr>
            <w:tblGrid>
              <w:gridCol w:w="4803"/>
            </w:tblGrid>
            <w:tr w:rsidR="008615C4" w:rsidRPr="00991C4D" w:rsidTr="00134B8C">
              <w:tc>
                <w:tcPr>
                  <w:tcW w:w="4803" w:type="dxa"/>
                </w:tcPr>
                <w:p w:rsidR="008615C4" w:rsidRPr="00134B8C" w:rsidRDefault="008615C4" w:rsidP="00134B8C">
                  <w:pPr>
                    <w:pStyle w:val="ListParagraph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>2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 xml:space="preserve">=  4    </w:t>
                  </w:r>
                </w:p>
                <w:p w:rsidR="008615C4" w:rsidRPr="00134B8C" w:rsidRDefault="008615C4" w:rsidP="00134B8C">
                  <w:pPr>
                    <w:ind w:left="851"/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  <w:sz w:val="22"/>
                      <w:szCs w:val="22"/>
                    </w:rPr>
                    <w:t xml:space="preserve">    </w:t>
                  </w:r>
                </w:p>
                <w:p w:rsidR="008615C4" w:rsidRPr="00134B8C" w:rsidRDefault="008615C4" w:rsidP="00134B8C">
                  <w:pPr>
                    <w:pStyle w:val="ListParagraph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 xml:space="preserve"> 3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>=  6</w:t>
                  </w:r>
                </w:p>
                <w:p w:rsidR="008615C4" w:rsidRPr="00134B8C" w:rsidRDefault="008615C4" w:rsidP="00720489">
                  <w:pPr>
                    <w:rPr>
                      <w:rFonts w:ascii="Arial" w:hAnsi="Arial" w:cs="Arial"/>
                    </w:rPr>
                  </w:pPr>
                </w:p>
                <w:p w:rsidR="008615C4" w:rsidRPr="00134B8C" w:rsidRDefault="008615C4" w:rsidP="00134B8C">
                  <w:pPr>
                    <w:pStyle w:val="ListParagraph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>4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 xml:space="preserve">=  16    </w:t>
                  </w:r>
                </w:p>
                <w:p w:rsidR="008615C4" w:rsidRPr="00134B8C" w:rsidRDefault="008615C4" w:rsidP="00134B8C">
                  <w:pPr>
                    <w:pStyle w:val="ListParagraph"/>
                    <w:ind w:left="1211"/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 xml:space="preserve">  </w:t>
                  </w:r>
                </w:p>
                <w:p w:rsidR="008615C4" w:rsidRPr="00134B8C" w:rsidRDefault="008615C4" w:rsidP="00134B8C">
                  <w:pPr>
                    <w:pStyle w:val="ListParagraph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 xml:space="preserve"> 5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>=  25</w:t>
                  </w:r>
                </w:p>
                <w:p w:rsidR="008615C4" w:rsidRPr="00134B8C" w:rsidRDefault="008615C4" w:rsidP="00134B8C">
                  <w:pPr>
                    <w:ind w:left="851"/>
                    <w:rPr>
                      <w:rFonts w:ascii="Arial" w:hAnsi="Arial" w:cs="Arial"/>
                    </w:rPr>
                  </w:pPr>
                </w:p>
              </w:tc>
            </w:tr>
          </w:tbl>
          <w:p w:rsidR="008615C4" w:rsidRPr="00134B8C" w:rsidRDefault="008615C4" w:rsidP="00901368">
            <w:pPr>
              <w:rPr>
                <w:rFonts w:ascii="Arial" w:hAnsi="Arial" w:cs="Arial"/>
              </w:rPr>
            </w:pPr>
          </w:p>
        </w:tc>
      </w:tr>
    </w:tbl>
    <w:p w:rsidR="008615C4" w:rsidRPr="00991C4D" w:rsidRDefault="008615C4" w:rsidP="00991C4D">
      <w:pPr>
        <w:pStyle w:val="ListParagraph"/>
        <w:numPr>
          <w:ilvl w:val="0"/>
          <w:numId w:val="21"/>
        </w:numPr>
        <w:spacing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991C4D">
        <w:rPr>
          <w:rFonts w:ascii="Arial" w:hAnsi="Arial" w:cs="Arial"/>
        </w:rPr>
        <w:t xml:space="preserve"> 6 x ( 35 </w:t>
      </w:r>
      <w:r w:rsidRPr="00824723">
        <w:rPr>
          <w:rFonts w:ascii="Arial" w:hAnsi="Arial" w:cs="Arial"/>
          <w:b/>
        </w:rPr>
        <w:t>÷</w:t>
      </w:r>
      <w:r w:rsidRPr="00991C4D">
        <w:rPr>
          <w:rFonts w:ascii="Arial" w:hAnsi="Arial" w:cs="Arial"/>
        </w:rPr>
        <w:t xml:space="preserve"> 5 ) işleminin sonucu kaçtır?</w:t>
      </w:r>
      <w:r w:rsidRPr="00991C4D">
        <w:rPr>
          <w:rFonts w:ascii="Arial" w:hAnsi="Arial" w:cs="Arial"/>
        </w:rPr>
        <w:tab/>
      </w:r>
    </w:p>
    <w:p w:rsidR="008615C4" w:rsidRDefault="008615C4" w:rsidP="00583F6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</w:t>
      </w:r>
      <w:r>
        <w:rPr>
          <w:rFonts w:ascii="Arial" w:hAnsi="Arial" w:cs="Arial"/>
          <w:b/>
        </w:rPr>
        <w:t>(8 puan)</w:t>
      </w:r>
      <w:r>
        <w:rPr>
          <w:rFonts w:ascii="Arial" w:hAnsi="Arial" w:cs="Arial"/>
        </w:rPr>
        <w:t xml:space="preserve">     </w:t>
      </w:r>
    </w:p>
    <w:p w:rsidR="008615C4" w:rsidRDefault="008615C4" w:rsidP="00583F64">
      <w:pPr>
        <w:ind w:left="720"/>
        <w:rPr>
          <w:rFonts w:ascii="Arial" w:hAnsi="Arial" w:cs="Arial"/>
        </w:rPr>
      </w:pPr>
    </w:p>
    <w:p w:rsidR="008615C4" w:rsidRDefault="008615C4" w:rsidP="00583F6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 xml:space="preserve">) 40     </w:t>
      </w:r>
      <w:r>
        <w:rPr>
          <w:rFonts w:ascii="Arial" w:hAnsi="Arial" w:cs="Arial"/>
        </w:rPr>
        <w:t xml:space="preserve">                           </w:t>
      </w:r>
    </w:p>
    <w:p w:rsidR="008615C4" w:rsidRDefault="008615C4" w:rsidP="00583F6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 xml:space="preserve">) 41   </w:t>
      </w:r>
    </w:p>
    <w:p w:rsidR="008615C4" w:rsidRDefault="008615C4" w:rsidP="00B725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991C4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 xml:space="preserve">) 42    </w:t>
      </w:r>
      <w:r>
        <w:rPr>
          <w:rFonts w:ascii="Arial" w:hAnsi="Arial" w:cs="Arial"/>
        </w:rPr>
        <w:t xml:space="preserve">                           </w:t>
      </w:r>
      <w:r w:rsidRPr="00991C4D">
        <w:rPr>
          <w:rFonts w:ascii="Arial" w:hAnsi="Arial" w:cs="Arial"/>
        </w:rPr>
        <w:t xml:space="preserve"> </w:t>
      </w:r>
    </w:p>
    <w:p w:rsidR="008615C4" w:rsidRDefault="008615C4" w:rsidP="00B725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d</w:t>
      </w:r>
      <w:r w:rsidRPr="00991C4D">
        <w:rPr>
          <w:rFonts w:ascii="Arial" w:hAnsi="Arial" w:cs="Arial"/>
        </w:rPr>
        <w:t>) 43</w:t>
      </w:r>
    </w:p>
    <w:p w:rsidR="008615C4" w:rsidRDefault="008615C4" w:rsidP="00B72577">
      <w:pPr>
        <w:rPr>
          <w:rFonts w:ascii="Arial" w:hAnsi="Arial" w:cs="Arial"/>
        </w:rPr>
      </w:pPr>
    </w:p>
    <w:p w:rsidR="008615C4" w:rsidRDefault="008615C4" w:rsidP="00B72577">
      <w:pPr>
        <w:rPr>
          <w:rFonts w:ascii="Arial" w:hAnsi="Arial" w:cs="Arial"/>
        </w:rPr>
      </w:pPr>
    </w:p>
    <w:p w:rsidR="008615C4" w:rsidRDefault="008615C4" w:rsidP="00B72577">
      <w:pPr>
        <w:rPr>
          <w:rFonts w:ascii="Arial" w:hAnsi="Arial" w:cs="Arial"/>
        </w:rPr>
      </w:pPr>
    </w:p>
    <w:p w:rsidR="008615C4" w:rsidRPr="00991C4D" w:rsidRDefault="008615C4" w:rsidP="000878A9">
      <w:pPr>
        <w:rPr>
          <w:rFonts w:ascii="Arial" w:hAnsi="Arial" w:cs="Arial"/>
        </w:rPr>
      </w:pPr>
    </w:p>
    <w:p w:rsidR="008615C4" w:rsidRPr="000878A9" w:rsidRDefault="008615C4" w:rsidP="000878A9">
      <w:pPr>
        <w:pStyle w:val="ListParagraph"/>
        <w:numPr>
          <w:ilvl w:val="0"/>
          <w:numId w:val="21"/>
        </w:numPr>
        <w:tabs>
          <w:tab w:val="left" w:pos="0"/>
          <w:tab w:val="left" w:pos="1710"/>
          <w:tab w:val="left" w:pos="2070"/>
          <w:tab w:val="left" w:pos="2970"/>
        </w:tabs>
        <w:ind w:right="440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</w:t>
      </w:r>
    </w:p>
    <w:p w:rsidR="008615C4" w:rsidRPr="00991C4D" w:rsidRDefault="008615C4" w:rsidP="00583F64">
      <w:pPr>
        <w:tabs>
          <w:tab w:val="left" w:pos="-90"/>
          <w:tab w:val="left" w:pos="360"/>
          <w:tab w:val="left" w:pos="2070"/>
          <w:tab w:val="left" w:pos="2970"/>
        </w:tabs>
        <w:ind w:left="90" w:right="3729"/>
        <w:rPr>
          <w:rFonts w:ascii="Arial" w:hAnsi="Arial" w:cs="Arial"/>
          <w:noProof/>
          <w:color w:val="003572"/>
        </w:rPr>
      </w:pPr>
      <w:r w:rsidRPr="00243939">
        <w:rPr>
          <w:rFonts w:ascii="Arial" w:hAnsi="Arial" w:cs="Arial"/>
          <w:noProof/>
        </w:rPr>
        <w:pict>
          <v:shape id="Resim 4" o:spid="_x0000_i1031" type="#_x0000_t75" style="width:253.5pt;height:105pt;visibility:visible">
            <v:imagedata r:id="rId12" o:title=""/>
          </v:shape>
        </w:pict>
      </w:r>
    </w:p>
    <w:p w:rsidR="008615C4" w:rsidRPr="00991C4D" w:rsidRDefault="008615C4" w:rsidP="000878A9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  <w:color w:val="003572"/>
        </w:rPr>
      </w:pPr>
      <w:r>
        <w:rPr>
          <w:rFonts w:ascii="Arial" w:hAnsi="Arial" w:cs="Arial"/>
          <w:noProof/>
          <w:color w:val="003572"/>
        </w:rPr>
        <w:t xml:space="preserve">                                                           </w:t>
      </w:r>
    </w:p>
    <w:p w:rsidR="008615C4" w:rsidRPr="00991C4D" w:rsidRDefault="008615C4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  <w:color w:val="003572"/>
        </w:rPr>
      </w:pPr>
      <w:r>
        <w:rPr>
          <w:rFonts w:ascii="Arial" w:hAnsi="Arial" w:cs="Arial"/>
          <w:noProof/>
          <w:color w:val="003572"/>
        </w:rPr>
        <w:t xml:space="preserve">                         </w:t>
      </w:r>
    </w:p>
    <w:p w:rsidR="008615C4" w:rsidRDefault="008615C4" w:rsidP="00583F64">
      <w:pPr>
        <w:tabs>
          <w:tab w:val="left" w:pos="921"/>
        </w:tabs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                                                </w:t>
      </w:r>
      <w:r>
        <w:rPr>
          <w:rFonts w:ascii="Arial" w:hAnsi="Arial" w:cs="Arial"/>
          <w:b/>
        </w:rPr>
        <w:t>(7  puan)</w:t>
      </w:r>
      <w:r>
        <w:rPr>
          <w:rFonts w:ascii="Arial" w:hAnsi="Arial" w:cs="Arial"/>
          <w:noProof/>
        </w:rPr>
        <w:t xml:space="preserve">   </w:t>
      </w:r>
    </w:p>
    <w:p w:rsidR="008615C4" w:rsidRPr="00991C4D" w:rsidRDefault="008615C4" w:rsidP="00583F64">
      <w:pPr>
        <w:tabs>
          <w:tab w:val="left" w:pos="921"/>
        </w:tabs>
        <w:rPr>
          <w:rFonts w:ascii="Arial" w:hAnsi="Arial" w:cs="Arial"/>
        </w:rPr>
      </w:pPr>
      <w:r w:rsidRPr="00991C4D">
        <w:rPr>
          <w:rFonts w:ascii="Arial" w:hAnsi="Arial" w:cs="Arial"/>
          <w:noProof/>
        </w:rPr>
        <w:t xml:space="preserve">  </w:t>
      </w:r>
      <w:r w:rsidRPr="00B72577">
        <w:rPr>
          <w:rFonts w:ascii="Arial" w:hAnsi="Arial" w:cs="Arial"/>
          <w:b/>
          <w:noProof/>
        </w:rPr>
        <w:t>12)</w:t>
      </w:r>
      <w:r w:rsidRPr="00991C4D">
        <w:rPr>
          <w:rFonts w:ascii="Arial" w:hAnsi="Arial" w:cs="Arial"/>
        </w:rPr>
        <w:t xml:space="preserve"> Bir fırıncı her biri  20 tane lahmacun alan kasalara , yaptığı lahmacunları yerleştirecektir.Bu fırıncı  360 tane lahmacunu  kaç kasaya yerleştirir?</w:t>
      </w:r>
    </w:p>
    <w:p w:rsidR="008615C4" w:rsidRDefault="008615C4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      </w:t>
      </w:r>
      <w:r>
        <w:rPr>
          <w:rFonts w:ascii="Arial" w:hAnsi="Arial" w:cs="Arial"/>
          <w:b/>
        </w:rPr>
        <w:t>(8 puan)</w:t>
      </w:r>
      <w:r>
        <w:rPr>
          <w:rFonts w:ascii="Arial" w:hAnsi="Arial" w:cs="Arial"/>
          <w:noProof/>
        </w:rPr>
        <w:t xml:space="preserve">                                           </w:t>
      </w:r>
    </w:p>
    <w:p w:rsidR="008615C4" w:rsidRDefault="008615C4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</w:p>
    <w:p w:rsidR="008615C4" w:rsidRPr="00991C4D" w:rsidRDefault="008615C4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</w:t>
      </w:r>
      <w:r w:rsidRPr="00991C4D">
        <w:rPr>
          <w:rFonts w:ascii="Arial" w:hAnsi="Arial" w:cs="Arial"/>
          <w:noProof/>
        </w:rPr>
        <w:t xml:space="preserve">) 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18     </w:t>
      </w:r>
    </w:p>
    <w:p w:rsidR="008615C4" w:rsidRPr="00991C4D" w:rsidRDefault="008615C4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b</w:t>
      </w:r>
      <w:r w:rsidRPr="00991C4D">
        <w:rPr>
          <w:rFonts w:ascii="Arial" w:hAnsi="Arial" w:cs="Arial"/>
          <w:noProof/>
        </w:rPr>
        <w:t xml:space="preserve">) 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19 </w:t>
      </w:r>
    </w:p>
    <w:p w:rsidR="008615C4" w:rsidRPr="00991C4D" w:rsidRDefault="008615C4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c</w:t>
      </w:r>
      <w:r w:rsidRPr="00991C4D">
        <w:rPr>
          <w:rFonts w:ascii="Arial" w:hAnsi="Arial" w:cs="Arial"/>
          <w:noProof/>
        </w:rPr>
        <w:t>)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 20</w:t>
      </w:r>
    </w:p>
    <w:p w:rsidR="008615C4" w:rsidRPr="00991C4D" w:rsidRDefault="008615C4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d</w:t>
      </w:r>
      <w:r w:rsidRPr="00991C4D">
        <w:rPr>
          <w:rFonts w:ascii="Arial" w:hAnsi="Arial" w:cs="Arial"/>
          <w:noProof/>
        </w:rPr>
        <w:t>)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 21</w:t>
      </w:r>
    </w:p>
    <w:p w:rsidR="008615C4" w:rsidRPr="00991C4D" w:rsidRDefault="008615C4" w:rsidP="00583F64">
      <w:pPr>
        <w:tabs>
          <w:tab w:val="left" w:pos="270"/>
          <w:tab w:val="left" w:pos="1710"/>
          <w:tab w:val="left" w:pos="2070"/>
          <w:tab w:val="left" w:pos="2970"/>
        </w:tabs>
        <w:ind w:left="180" w:right="4406"/>
        <w:rPr>
          <w:rFonts w:ascii="Arial" w:hAnsi="Arial" w:cs="Arial"/>
          <w:color w:val="003572"/>
        </w:rPr>
      </w:pPr>
    </w:p>
    <w:p w:rsidR="008615C4" w:rsidRPr="00991C4D" w:rsidRDefault="008615C4" w:rsidP="00583F64">
      <w:pPr>
        <w:tabs>
          <w:tab w:val="left" w:pos="270"/>
          <w:tab w:val="left" w:pos="1710"/>
          <w:tab w:val="left" w:pos="2070"/>
          <w:tab w:val="left" w:pos="2970"/>
        </w:tabs>
        <w:ind w:left="180" w:right="4406"/>
        <w:rPr>
          <w:rFonts w:ascii="Arial" w:hAnsi="Arial" w:cs="Arial"/>
          <w:color w:val="003572"/>
        </w:rPr>
      </w:pPr>
    </w:p>
    <w:p w:rsidR="008615C4" w:rsidRDefault="008615C4" w:rsidP="00583F64">
      <w:pPr>
        <w:rPr>
          <w:rFonts w:ascii="Arial" w:hAnsi="Arial" w:cs="Arial"/>
          <w:b/>
        </w:rPr>
      </w:pPr>
    </w:p>
    <w:p w:rsidR="008615C4" w:rsidRPr="00991C4D" w:rsidRDefault="008615C4" w:rsidP="00583F64">
      <w:pPr>
        <w:rPr>
          <w:rFonts w:ascii="Arial" w:hAnsi="Arial" w:cs="Arial"/>
        </w:rPr>
      </w:pPr>
      <w:r w:rsidRPr="00B72577">
        <w:rPr>
          <w:rFonts w:ascii="Arial" w:hAnsi="Arial" w:cs="Arial"/>
          <w:b/>
        </w:rPr>
        <w:t>13)</w:t>
      </w:r>
      <w:r w:rsidRPr="00991C4D">
        <w:rPr>
          <w:rFonts w:ascii="Arial" w:hAnsi="Arial" w:cs="Arial"/>
        </w:rPr>
        <w:t xml:space="preserve">   4 saat  kaç dakikadır ?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(7 puan)</w:t>
      </w:r>
    </w:p>
    <w:p w:rsidR="008615C4" w:rsidRDefault="008615C4" w:rsidP="00583F64">
      <w:pPr>
        <w:rPr>
          <w:rFonts w:ascii="Arial" w:hAnsi="Arial" w:cs="Arial"/>
        </w:rPr>
      </w:pPr>
    </w:p>
    <w:p w:rsidR="008615C4" w:rsidRDefault="008615C4" w:rsidP="00720489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720489">
        <w:rPr>
          <w:rFonts w:ascii="Arial" w:hAnsi="Arial" w:cs="Arial"/>
        </w:rPr>
        <w:t xml:space="preserve">200                                </w:t>
      </w:r>
      <w:r>
        <w:rPr>
          <w:rFonts w:ascii="Arial" w:hAnsi="Arial" w:cs="Arial"/>
        </w:rPr>
        <w:t xml:space="preserve"> </w:t>
      </w:r>
    </w:p>
    <w:p w:rsidR="008615C4" w:rsidRPr="001827BB" w:rsidRDefault="008615C4" w:rsidP="00583F64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720489">
        <w:rPr>
          <w:rFonts w:ascii="Arial" w:hAnsi="Arial" w:cs="Arial"/>
        </w:rPr>
        <w:t xml:space="preserve"> 220</w:t>
      </w:r>
    </w:p>
    <w:p w:rsidR="008615C4" w:rsidRPr="001827BB" w:rsidRDefault="008615C4" w:rsidP="001827BB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20489">
        <w:rPr>
          <w:rFonts w:ascii="Arial" w:hAnsi="Arial" w:cs="Arial"/>
        </w:rPr>
        <w:t xml:space="preserve">240                                 </w:t>
      </w:r>
    </w:p>
    <w:p w:rsidR="008615C4" w:rsidRPr="00720489" w:rsidRDefault="008615C4" w:rsidP="00720489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720489">
        <w:rPr>
          <w:rFonts w:ascii="Arial" w:hAnsi="Arial" w:cs="Arial"/>
        </w:rPr>
        <w:t xml:space="preserve"> 260</w:t>
      </w:r>
    </w:p>
    <w:p w:rsidR="008615C4" w:rsidRPr="00991C4D" w:rsidRDefault="008615C4" w:rsidP="00583F64">
      <w:pPr>
        <w:rPr>
          <w:rFonts w:ascii="Arial" w:hAnsi="Arial" w:cs="Arial"/>
        </w:rPr>
      </w:pPr>
    </w:p>
    <w:p w:rsidR="008615C4" w:rsidRPr="00991C4D" w:rsidRDefault="008615C4" w:rsidP="00583F64">
      <w:pPr>
        <w:rPr>
          <w:rFonts w:ascii="Arial" w:hAnsi="Arial" w:cs="Arial"/>
        </w:rPr>
      </w:pPr>
      <w:r w:rsidRPr="00991C4D">
        <w:rPr>
          <w:rFonts w:ascii="Arial" w:hAnsi="Arial" w:cs="Arial"/>
        </w:rPr>
        <w:t xml:space="preserve"> </w:t>
      </w: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83F64">
      <w:pPr>
        <w:rPr>
          <w:rFonts w:ascii="Arial" w:hAnsi="Arial" w:cs="Arial"/>
        </w:rPr>
      </w:pPr>
      <w:r w:rsidRPr="00B72577">
        <w:rPr>
          <w:rFonts w:ascii="Arial" w:hAnsi="Arial" w:cs="Arial"/>
          <w:b/>
        </w:rPr>
        <w:t>14)</w:t>
      </w:r>
      <w:r w:rsidRPr="00991C4D">
        <w:rPr>
          <w:rFonts w:ascii="Arial" w:hAnsi="Arial" w:cs="Arial"/>
        </w:rPr>
        <w:t xml:space="preserve">  72 saat kaç </w:t>
      </w:r>
      <w:r w:rsidRPr="00991C4D">
        <w:rPr>
          <w:rFonts w:ascii="Arial" w:hAnsi="Arial" w:cs="Arial"/>
          <w:u w:val="single"/>
        </w:rPr>
        <w:t>gün</w:t>
      </w:r>
      <w:r w:rsidRPr="00991C4D">
        <w:rPr>
          <w:rFonts w:ascii="Arial" w:hAnsi="Arial" w:cs="Arial"/>
        </w:rPr>
        <w:t>dür ?</w:t>
      </w: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</w:rPr>
        <w:t>(8 puan)</w:t>
      </w:r>
    </w:p>
    <w:p w:rsidR="008615C4" w:rsidRDefault="008615C4" w:rsidP="00583F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991C4D">
        <w:rPr>
          <w:rFonts w:ascii="Arial" w:hAnsi="Arial" w:cs="Arial"/>
        </w:rPr>
        <w:t xml:space="preserve">                                        </w:t>
      </w:r>
    </w:p>
    <w:p w:rsidR="008615C4" w:rsidRPr="001827BB" w:rsidRDefault="008615C4" w:rsidP="001827BB">
      <w:pPr>
        <w:pStyle w:val="ListParagraph"/>
        <w:numPr>
          <w:ilvl w:val="1"/>
          <w:numId w:val="25"/>
        </w:numPr>
        <w:ind w:left="709" w:hanging="425"/>
        <w:rPr>
          <w:rFonts w:ascii="Arial" w:hAnsi="Arial" w:cs="Arial"/>
        </w:rPr>
      </w:pPr>
      <w:r w:rsidRPr="001827BB">
        <w:rPr>
          <w:rFonts w:ascii="Arial" w:hAnsi="Arial" w:cs="Arial"/>
        </w:rPr>
        <w:t xml:space="preserve">2       </w:t>
      </w:r>
    </w:p>
    <w:p w:rsidR="008615C4" w:rsidRPr="001827BB" w:rsidRDefault="008615C4" w:rsidP="001827B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827BB">
        <w:rPr>
          <w:rFonts w:ascii="Arial" w:hAnsi="Arial" w:cs="Arial"/>
        </w:rPr>
        <w:t xml:space="preserve">3        </w:t>
      </w:r>
    </w:p>
    <w:p w:rsidR="008615C4" w:rsidRPr="001827BB" w:rsidRDefault="008615C4" w:rsidP="001827B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827BB">
        <w:rPr>
          <w:rFonts w:ascii="Arial" w:hAnsi="Arial" w:cs="Arial"/>
        </w:rPr>
        <w:t xml:space="preserve">4         </w:t>
      </w:r>
    </w:p>
    <w:p w:rsidR="008615C4" w:rsidRPr="001827BB" w:rsidRDefault="008615C4" w:rsidP="001827B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827BB">
        <w:rPr>
          <w:rFonts w:ascii="Arial" w:hAnsi="Arial" w:cs="Arial"/>
        </w:rPr>
        <w:t>5</w:t>
      </w:r>
    </w:p>
    <w:p w:rsidR="008615C4" w:rsidRPr="00991C4D" w:rsidRDefault="008615C4" w:rsidP="00583F64">
      <w:pPr>
        <w:rPr>
          <w:rFonts w:ascii="Arial" w:hAnsi="Arial" w:cs="Arial"/>
        </w:rPr>
      </w:pPr>
    </w:p>
    <w:p w:rsidR="008615C4" w:rsidRDefault="008615C4" w:rsidP="00583F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615C4" w:rsidRDefault="008615C4" w:rsidP="00583F64">
      <w:pPr>
        <w:rPr>
          <w:rFonts w:ascii="Arial" w:hAnsi="Arial" w:cs="Arial"/>
        </w:rPr>
      </w:pPr>
    </w:p>
    <w:p w:rsidR="008615C4" w:rsidRDefault="008615C4" w:rsidP="00583F64">
      <w:pPr>
        <w:rPr>
          <w:rFonts w:ascii="Arial" w:hAnsi="Arial" w:cs="Arial"/>
        </w:rPr>
      </w:pPr>
      <w:r w:rsidRPr="001827BB">
        <w:rPr>
          <w:rFonts w:ascii="Arial" w:hAnsi="Arial" w:cs="Arial"/>
          <w:b/>
        </w:rPr>
        <w:t>15)</w:t>
      </w:r>
      <w:r w:rsidRPr="001827BB">
        <w:rPr>
          <w:rFonts w:ascii="Arial" w:hAnsi="Arial" w:cs="Arial"/>
        </w:rPr>
        <w:t xml:space="preserve">          Saat 10.00’te çalışmaya başlayan bir iş makinesi 12.30’te durdurulmuştur. Bu iş makinesi ne kadar süre çalışmıştır?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b/>
        </w:rPr>
        <w:t>(5 puan)</w:t>
      </w:r>
      <w:r>
        <w:rPr>
          <w:rFonts w:ascii="Arial" w:hAnsi="Arial" w:cs="Arial"/>
        </w:rPr>
        <w:t xml:space="preserve">    </w:t>
      </w:r>
      <w:r w:rsidRPr="001827BB">
        <w:rPr>
          <w:rFonts w:ascii="Arial" w:hAnsi="Arial" w:cs="Arial"/>
        </w:rPr>
        <w:br/>
      </w:r>
    </w:p>
    <w:p w:rsidR="008615C4" w:rsidRDefault="008615C4" w:rsidP="00583F64">
      <w:pPr>
        <w:rPr>
          <w:rFonts w:ascii="Arial" w:hAnsi="Arial" w:cs="Arial"/>
        </w:rPr>
      </w:pPr>
    </w:p>
    <w:p w:rsidR="008615C4" w:rsidRPr="00824723" w:rsidRDefault="008615C4" w:rsidP="00824723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824723">
        <w:rPr>
          <w:rFonts w:ascii="Arial" w:hAnsi="Arial" w:cs="Arial"/>
        </w:rPr>
        <w:t xml:space="preserve">   2 saat 10 dakika  </w:t>
      </w:r>
    </w:p>
    <w:p w:rsidR="008615C4" w:rsidRPr="00824723" w:rsidRDefault="008615C4" w:rsidP="00824723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824723">
        <w:rPr>
          <w:rFonts w:ascii="Arial" w:hAnsi="Arial" w:cs="Arial"/>
        </w:rPr>
        <w:t xml:space="preserve"> 2 saat 30 dakika</w:t>
      </w:r>
    </w:p>
    <w:p w:rsidR="008615C4" w:rsidRPr="00824723" w:rsidRDefault="008615C4" w:rsidP="00824723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24723">
        <w:rPr>
          <w:rFonts w:ascii="Arial" w:hAnsi="Arial" w:cs="Arial"/>
        </w:rPr>
        <w:t xml:space="preserve">  3 saat 20 dakika</w:t>
      </w:r>
    </w:p>
    <w:p w:rsidR="008615C4" w:rsidRPr="00824723" w:rsidRDefault="008615C4" w:rsidP="00824723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24723">
        <w:rPr>
          <w:rFonts w:ascii="Arial" w:hAnsi="Arial" w:cs="Arial"/>
        </w:rPr>
        <w:t xml:space="preserve">  3 saat 30 dakika</w:t>
      </w:r>
    </w:p>
    <w:p w:rsidR="008615C4" w:rsidRPr="00991C4D" w:rsidRDefault="008615C4" w:rsidP="00583F64">
      <w:pPr>
        <w:rPr>
          <w:rFonts w:ascii="Arial" w:hAnsi="Arial" w:cs="Arial"/>
        </w:rPr>
      </w:pPr>
    </w:p>
    <w:p w:rsidR="008615C4" w:rsidRPr="00991C4D" w:rsidRDefault="008615C4" w:rsidP="00583F64">
      <w:pPr>
        <w:rPr>
          <w:rFonts w:ascii="Arial" w:hAnsi="Arial" w:cs="Arial"/>
        </w:rPr>
      </w:pPr>
    </w:p>
    <w:p w:rsidR="008615C4" w:rsidRPr="00991C4D" w:rsidRDefault="008615C4" w:rsidP="00583F64">
      <w:pPr>
        <w:rPr>
          <w:rFonts w:ascii="Arial" w:hAnsi="Arial" w:cs="Arial"/>
        </w:rPr>
      </w:pPr>
    </w:p>
    <w:p w:rsidR="008615C4" w:rsidRPr="00991C4D" w:rsidRDefault="008615C4" w:rsidP="00583F64">
      <w:pPr>
        <w:rPr>
          <w:rFonts w:ascii="Arial" w:hAnsi="Arial" w:cs="Arial"/>
        </w:rPr>
      </w:pPr>
    </w:p>
    <w:p w:rsidR="008615C4" w:rsidRPr="00991C4D" w:rsidRDefault="008615C4" w:rsidP="00583F64">
      <w:pPr>
        <w:rPr>
          <w:rFonts w:ascii="Arial" w:hAnsi="Arial" w:cs="Arial"/>
        </w:rPr>
      </w:pPr>
    </w:p>
    <w:p w:rsidR="008615C4" w:rsidRPr="00991C4D" w:rsidRDefault="008615C4" w:rsidP="00583F64">
      <w:pPr>
        <w:rPr>
          <w:rFonts w:ascii="Arial" w:hAnsi="Arial" w:cs="Arial"/>
        </w:rPr>
      </w:pPr>
    </w:p>
    <w:p w:rsidR="008615C4" w:rsidRPr="00991C4D" w:rsidRDefault="008615C4" w:rsidP="00583F64">
      <w:pPr>
        <w:rPr>
          <w:rFonts w:ascii="Arial" w:hAnsi="Arial" w:cs="Arial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margin-left:20.1pt;margin-top:-77.35pt;width:228.75pt;height:84.1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" adj="17861,35358" filled="f" strokecolor="#243f60" strokeweight="2pt">
            <v:textbox>
              <w:txbxContent>
                <w:p w:rsidR="008615C4" w:rsidRDefault="008615C4" w:rsidP="001827B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Çalışmak bizi şu üç büyük beladan kurtarır: Can sıkıntısı, kötü alışkanlıklar ve yoksulluk. </w:t>
                  </w:r>
                </w:p>
                <w:p w:rsidR="008615C4" w:rsidRDefault="008615C4" w:rsidP="001827BB"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Voltaire</w:t>
                  </w:r>
                </w:p>
              </w:txbxContent>
            </v:textbox>
          </v:shape>
        </w:pict>
      </w:r>
    </w:p>
    <w:p w:rsidR="008615C4" w:rsidRPr="00991C4D" w:rsidRDefault="008615C4" w:rsidP="00583F64">
      <w:pPr>
        <w:rPr>
          <w:rFonts w:ascii="Arial" w:hAnsi="Arial" w:cs="Arial"/>
        </w:rPr>
      </w:pPr>
    </w:p>
    <w:p w:rsidR="008615C4" w:rsidRPr="00991C4D" w:rsidRDefault="008615C4" w:rsidP="00583F64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Default="008615C4" w:rsidP="001827BB">
      <w:pPr>
        <w:rPr>
          <w:b/>
        </w:rPr>
      </w:pPr>
      <w:r>
        <w:rPr>
          <w:rFonts w:ascii="Arial" w:hAnsi="Arial" w:cs="Arial"/>
        </w:rPr>
        <w:t xml:space="preserve">                                                       </w:t>
      </w:r>
      <w:r w:rsidRPr="00243939">
        <w:rPr>
          <w:rFonts w:ascii="Arial" w:hAnsi="Arial" w:cs="Arial"/>
          <w:noProof/>
        </w:rPr>
        <w:pict>
          <v:shape id="Resim 42" o:spid="_x0000_i1032" type="#_x0000_t75" style="width:60.75pt;height:60pt;visibility:visible">
            <v:imagedata r:id="rId13" o:title=""/>
          </v:shape>
        </w:pict>
      </w:r>
      <w:r w:rsidRPr="000C1E7C">
        <w:rPr>
          <w:b/>
        </w:rPr>
        <w:t xml:space="preserve">BAŞARILAR </w:t>
      </w:r>
      <w:r w:rsidRPr="000C1E7C">
        <w:rPr>
          <w:b/>
        </w:rPr>
        <w:sym w:font="Wingdings" w:char="F04A"/>
      </w:r>
      <w:r>
        <w:rPr>
          <w:b/>
        </w:rPr>
        <w:t xml:space="preserve">        Mehmet Ali AK</w:t>
      </w:r>
    </w:p>
    <w:p w:rsidR="008615C4" w:rsidRDefault="008615C4" w:rsidP="0088154F">
      <w:pPr>
        <w:rPr>
          <w:rFonts w:ascii="Arial" w:hAnsi="Arial" w:cs="Arial"/>
          <w:b/>
        </w:rPr>
      </w:pPr>
      <w:hyperlink r:id="rId14" w:history="1">
        <w:r>
          <w:rPr>
            <w:rStyle w:val="Hyperlink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8615C4" w:rsidRPr="00991C4D" w:rsidRDefault="008615C4" w:rsidP="001827BB">
      <w:pPr>
        <w:rPr>
          <w:rFonts w:ascii="Arial" w:hAnsi="Arial" w:cs="Arial"/>
        </w:rPr>
      </w:pPr>
      <w:r w:rsidRPr="000C1E7C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</w:t>
      </w:r>
      <w:r w:rsidRPr="000C1E7C">
        <w:rPr>
          <w:b/>
        </w:rPr>
        <w:t xml:space="preserve"> </w:t>
      </w: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</w:p>
    <w:p w:rsidR="008615C4" w:rsidRPr="00991C4D" w:rsidRDefault="008615C4" w:rsidP="005C23CB">
      <w:pPr>
        <w:rPr>
          <w:rFonts w:ascii="Arial" w:hAnsi="Arial" w:cs="Arial"/>
        </w:rPr>
      </w:pPr>
      <w:r>
        <w:rPr>
          <w:noProof/>
        </w:rPr>
        <w:pict>
          <v:shape id="Bulut Belirtme Çizgisi 40" o:spid="_x0000_s1034" type="#_x0000_t106" style="position:absolute;margin-left:33.55pt;margin-top:332.95pt;width:228.75pt;height:84.1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" adj="17861,35358" filled="f" strokecolor="#243f60" strokeweight="2pt">
            <v:textbox style="mso-next-textbox:#Bulut Belirtme Çizgisi 40">
              <w:txbxContent>
                <w:p w:rsidR="008615C4" w:rsidRDefault="008615C4" w:rsidP="007E53D6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Çalışmak bizi şu üç büyük beladan kurtarır: Can sıkıntısı, kötü alışkanlıklar ve yoksulluk. </w:t>
                  </w:r>
                </w:p>
                <w:p w:rsidR="008615C4" w:rsidRDefault="008615C4" w:rsidP="007E53D6"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Voltaire</w:t>
                  </w:r>
                </w:p>
              </w:txbxContent>
            </v:textbox>
          </v:shape>
        </w:pict>
      </w:r>
    </w:p>
    <w:sectPr w:rsidR="008615C4" w:rsidRPr="00991C4D" w:rsidSect="00991C4D">
      <w:type w:val="continuous"/>
      <w:pgSz w:w="11906" w:h="16838"/>
      <w:pgMar w:top="567" w:right="282" w:bottom="142" w:left="426" w:header="708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5C4" w:rsidRDefault="008615C4" w:rsidP="005C23CB">
      <w:r>
        <w:separator/>
      </w:r>
    </w:p>
  </w:endnote>
  <w:endnote w:type="continuationSeparator" w:id="0">
    <w:p w:rsidR="008615C4" w:rsidRDefault="008615C4" w:rsidP="005C2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Calligraphy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5C4" w:rsidRDefault="008615C4" w:rsidP="005C23CB">
      <w:r>
        <w:separator/>
      </w:r>
    </w:p>
  </w:footnote>
  <w:footnote w:type="continuationSeparator" w:id="0">
    <w:p w:rsidR="008615C4" w:rsidRDefault="008615C4" w:rsidP="005C23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4BD"/>
    <w:multiLevelType w:val="hybridMultilevel"/>
    <w:tmpl w:val="6D445420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C2BCD"/>
    <w:multiLevelType w:val="hybridMultilevel"/>
    <w:tmpl w:val="0F8CDD7A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D0600"/>
    <w:multiLevelType w:val="hybridMultilevel"/>
    <w:tmpl w:val="C6E24B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D493A"/>
    <w:multiLevelType w:val="hybridMultilevel"/>
    <w:tmpl w:val="D632D26E"/>
    <w:lvl w:ilvl="0" w:tplc="7396AE6C">
      <w:numFmt w:val="bullet"/>
      <w:lvlText w:val=""/>
      <w:lvlJc w:val="left"/>
      <w:pPr>
        <w:ind w:left="3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4">
    <w:nsid w:val="1E5A1C26"/>
    <w:multiLevelType w:val="hybridMultilevel"/>
    <w:tmpl w:val="296C9B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3E522C"/>
    <w:multiLevelType w:val="hybridMultilevel"/>
    <w:tmpl w:val="DB028DEA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F93F9E"/>
    <w:multiLevelType w:val="hybridMultilevel"/>
    <w:tmpl w:val="95008E08"/>
    <w:lvl w:ilvl="0" w:tplc="0F22C8D2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67EA7"/>
    <w:multiLevelType w:val="hybridMultilevel"/>
    <w:tmpl w:val="67E651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7F3EF4"/>
    <w:multiLevelType w:val="hybridMultilevel"/>
    <w:tmpl w:val="C44AE1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3D701F"/>
    <w:multiLevelType w:val="hybridMultilevel"/>
    <w:tmpl w:val="C8E239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C40C11"/>
    <w:multiLevelType w:val="hybridMultilevel"/>
    <w:tmpl w:val="39A001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1F0512"/>
    <w:multiLevelType w:val="hybridMultilevel"/>
    <w:tmpl w:val="1CAEC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F67A74"/>
    <w:multiLevelType w:val="hybridMultilevel"/>
    <w:tmpl w:val="AC860BC6"/>
    <w:lvl w:ilvl="0" w:tplc="041F0017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EA8C1C4">
      <w:start w:val="1"/>
      <w:numFmt w:val="upperLetter"/>
      <w:lvlText w:val="%2)"/>
      <w:lvlJc w:val="left"/>
      <w:pPr>
        <w:ind w:left="112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3">
    <w:nsid w:val="41924B29"/>
    <w:multiLevelType w:val="hybridMultilevel"/>
    <w:tmpl w:val="70F03A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973DD9"/>
    <w:multiLevelType w:val="hybridMultilevel"/>
    <w:tmpl w:val="22EE4790"/>
    <w:lvl w:ilvl="0" w:tplc="96F6C798">
      <w:start w:val="1"/>
      <w:numFmt w:val="bullet"/>
      <w:lvlText w:val="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6C05033"/>
    <w:multiLevelType w:val="hybridMultilevel"/>
    <w:tmpl w:val="FE500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0837AA"/>
    <w:multiLevelType w:val="hybridMultilevel"/>
    <w:tmpl w:val="9A541FE0"/>
    <w:lvl w:ilvl="0" w:tplc="6C66E44A">
      <w:start w:val="1"/>
      <w:numFmt w:val="decimal"/>
      <w:lvlText w:val="%1)"/>
      <w:lvlJc w:val="left"/>
      <w:pPr>
        <w:ind w:left="644" w:hanging="360"/>
      </w:pPr>
      <w:rPr>
        <w:rFonts w:ascii="Comic Sans MS" w:hAnsi="Comic Sans MS"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60AD257F"/>
    <w:multiLevelType w:val="hybridMultilevel"/>
    <w:tmpl w:val="2B801C0A"/>
    <w:lvl w:ilvl="0" w:tplc="9DF445F4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A758A7"/>
    <w:multiLevelType w:val="hybridMultilevel"/>
    <w:tmpl w:val="D7E28E48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A7495"/>
    <w:multiLevelType w:val="hybridMultilevel"/>
    <w:tmpl w:val="AFF027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4FF18C5"/>
    <w:multiLevelType w:val="hybridMultilevel"/>
    <w:tmpl w:val="B1E89F1E"/>
    <w:lvl w:ilvl="0" w:tplc="041F0017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1">
    <w:nsid w:val="7A2668B6"/>
    <w:multiLevelType w:val="hybridMultilevel"/>
    <w:tmpl w:val="5C5C9E1A"/>
    <w:lvl w:ilvl="0" w:tplc="E3967932">
      <w:start w:val="10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7B8E3D1F"/>
    <w:multiLevelType w:val="hybridMultilevel"/>
    <w:tmpl w:val="005630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027E36"/>
    <w:multiLevelType w:val="hybridMultilevel"/>
    <w:tmpl w:val="27F8CCAA"/>
    <w:lvl w:ilvl="0" w:tplc="2CB475CA">
      <w:start w:val="8"/>
      <w:numFmt w:val="decimal"/>
      <w:lvlText w:val="%1)"/>
      <w:lvlJc w:val="left"/>
      <w:pPr>
        <w:ind w:left="644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4">
    <w:nsid w:val="7D1E4CE2"/>
    <w:multiLevelType w:val="hybridMultilevel"/>
    <w:tmpl w:val="962ED4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18"/>
  </w:num>
  <w:num w:numId="7">
    <w:abstractNumId w:val="13"/>
  </w:num>
  <w:num w:numId="8">
    <w:abstractNumId w:val="14"/>
  </w:num>
  <w:num w:numId="9">
    <w:abstractNumId w:val="3"/>
  </w:num>
  <w:num w:numId="10">
    <w:abstractNumId w:val="1"/>
  </w:num>
  <w:num w:numId="11">
    <w:abstractNumId w:val="24"/>
  </w:num>
  <w:num w:numId="12">
    <w:abstractNumId w:val="9"/>
  </w:num>
  <w:num w:numId="13">
    <w:abstractNumId w:val="17"/>
  </w:num>
  <w:num w:numId="14">
    <w:abstractNumId w:val="11"/>
  </w:num>
  <w:num w:numId="15">
    <w:abstractNumId w:val="7"/>
  </w:num>
  <w:num w:numId="16">
    <w:abstractNumId w:val="15"/>
  </w:num>
  <w:num w:numId="17">
    <w:abstractNumId w:val="25"/>
  </w:num>
  <w:num w:numId="18">
    <w:abstractNumId w:val="16"/>
  </w:num>
  <w:num w:numId="19">
    <w:abstractNumId w:val="20"/>
  </w:num>
  <w:num w:numId="20">
    <w:abstractNumId w:val="23"/>
  </w:num>
  <w:num w:numId="21">
    <w:abstractNumId w:val="21"/>
  </w:num>
  <w:num w:numId="22">
    <w:abstractNumId w:val="12"/>
  </w:num>
  <w:num w:numId="23">
    <w:abstractNumId w:val="4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4138"/>
    <w:rsid w:val="00004B00"/>
    <w:rsid w:val="00010F15"/>
    <w:rsid w:val="000219EF"/>
    <w:rsid w:val="00024138"/>
    <w:rsid w:val="0005113E"/>
    <w:rsid w:val="000878A9"/>
    <w:rsid w:val="000C1E7C"/>
    <w:rsid w:val="000D40DE"/>
    <w:rsid w:val="000D4D97"/>
    <w:rsid w:val="00134B8C"/>
    <w:rsid w:val="00141D79"/>
    <w:rsid w:val="001827BB"/>
    <w:rsid w:val="001B4B11"/>
    <w:rsid w:val="001E5A55"/>
    <w:rsid w:val="0022472B"/>
    <w:rsid w:val="00225AB0"/>
    <w:rsid w:val="002276B9"/>
    <w:rsid w:val="002365EB"/>
    <w:rsid w:val="00243939"/>
    <w:rsid w:val="002552D6"/>
    <w:rsid w:val="0026726C"/>
    <w:rsid w:val="00274A76"/>
    <w:rsid w:val="0029006A"/>
    <w:rsid w:val="00292DD1"/>
    <w:rsid w:val="002B0324"/>
    <w:rsid w:val="002C1F56"/>
    <w:rsid w:val="002D26A3"/>
    <w:rsid w:val="002D68E6"/>
    <w:rsid w:val="003022E6"/>
    <w:rsid w:val="00362BEF"/>
    <w:rsid w:val="00392E73"/>
    <w:rsid w:val="003B1719"/>
    <w:rsid w:val="003B375F"/>
    <w:rsid w:val="003D6F79"/>
    <w:rsid w:val="00416C35"/>
    <w:rsid w:val="004727C2"/>
    <w:rsid w:val="00487E92"/>
    <w:rsid w:val="004C1260"/>
    <w:rsid w:val="004C6BB6"/>
    <w:rsid w:val="004E0DE8"/>
    <w:rsid w:val="004E5806"/>
    <w:rsid w:val="00505679"/>
    <w:rsid w:val="00546D32"/>
    <w:rsid w:val="00581BCA"/>
    <w:rsid w:val="00583F64"/>
    <w:rsid w:val="005A1337"/>
    <w:rsid w:val="005B31D7"/>
    <w:rsid w:val="005C23CB"/>
    <w:rsid w:val="0061170C"/>
    <w:rsid w:val="00611E90"/>
    <w:rsid w:val="0062179A"/>
    <w:rsid w:val="006232C1"/>
    <w:rsid w:val="006303BC"/>
    <w:rsid w:val="00640DD3"/>
    <w:rsid w:val="00694A5C"/>
    <w:rsid w:val="00702F92"/>
    <w:rsid w:val="00720489"/>
    <w:rsid w:val="007471C1"/>
    <w:rsid w:val="0075608E"/>
    <w:rsid w:val="00797189"/>
    <w:rsid w:val="007B1ECD"/>
    <w:rsid w:val="007C4F4B"/>
    <w:rsid w:val="007D5D16"/>
    <w:rsid w:val="007E53D6"/>
    <w:rsid w:val="007E5DAB"/>
    <w:rsid w:val="00824723"/>
    <w:rsid w:val="008429F0"/>
    <w:rsid w:val="0085646C"/>
    <w:rsid w:val="008615C4"/>
    <w:rsid w:val="00875EB0"/>
    <w:rsid w:val="0088154F"/>
    <w:rsid w:val="008B7714"/>
    <w:rsid w:val="008F3D1F"/>
    <w:rsid w:val="00901368"/>
    <w:rsid w:val="00991C4D"/>
    <w:rsid w:val="009A4BE5"/>
    <w:rsid w:val="009B3CFB"/>
    <w:rsid w:val="009E23DF"/>
    <w:rsid w:val="00A7300D"/>
    <w:rsid w:val="00AB4B2C"/>
    <w:rsid w:val="00B0043B"/>
    <w:rsid w:val="00B17613"/>
    <w:rsid w:val="00B26DAE"/>
    <w:rsid w:val="00B41394"/>
    <w:rsid w:val="00B5205E"/>
    <w:rsid w:val="00B72577"/>
    <w:rsid w:val="00BB377C"/>
    <w:rsid w:val="00BF35E6"/>
    <w:rsid w:val="00C022C6"/>
    <w:rsid w:val="00C03715"/>
    <w:rsid w:val="00C03ABF"/>
    <w:rsid w:val="00C1322C"/>
    <w:rsid w:val="00C55464"/>
    <w:rsid w:val="00C823A9"/>
    <w:rsid w:val="00C95E14"/>
    <w:rsid w:val="00C95F7B"/>
    <w:rsid w:val="00CF3CBE"/>
    <w:rsid w:val="00D058F6"/>
    <w:rsid w:val="00D13237"/>
    <w:rsid w:val="00D46144"/>
    <w:rsid w:val="00D56C21"/>
    <w:rsid w:val="00D617AF"/>
    <w:rsid w:val="00D91C9F"/>
    <w:rsid w:val="00DB73A2"/>
    <w:rsid w:val="00DC0293"/>
    <w:rsid w:val="00DD786D"/>
    <w:rsid w:val="00DF69B5"/>
    <w:rsid w:val="00E01234"/>
    <w:rsid w:val="00E0200B"/>
    <w:rsid w:val="00E04D18"/>
    <w:rsid w:val="00E8654A"/>
    <w:rsid w:val="00EA5C08"/>
    <w:rsid w:val="00F06EF5"/>
    <w:rsid w:val="00F60ED6"/>
    <w:rsid w:val="00F62E73"/>
    <w:rsid w:val="00F70892"/>
    <w:rsid w:val="00F92F7D"/>
    <w:rsid w:val="00FC1481"/>
    <w:rsid w:val="00FE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9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D4D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4D97"/>
    <w:rPr>
      <w:rFonts w:ascii="Tahoma" w:hAnsi="Tahoma" w:cs="Tahoma"/>
      <w:sz w:val="16"/>
      <w:szCs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DD786D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DD78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C23C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23CB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C23C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23CB"/>
    <w:rPr>
      <w:rFonts w:ascii="Times New Roman" w:hAnsi="Times New Roman" w:cs="Times New Roman"/>
      <w:sz w:val="24"/>
      <w:szCs w:val="24"/>
      <w:lang w:eastAsia="tr-TR"/>
    </w:rPr>
  </w:style>
  <w:style w:type="paragraph" w:styleId="Subtitle">
    <w:name w:val="Subtitle"/>
    <w:basedOn w:val="Normal"/>
    <w:next w:val="Normal"/>
    <w:link w:val="SubtitleChar"/>
    <w:uiPriority w:val="99"/>
    <w:qFormat/>
    <w:rsid w:val="006232C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232C1"/>
    <w:rPr>
      <w:rFonts w:ascii="Cambria" w:hAnsi="Cambria" w:cs="Times New Roman"/>
      <w:i/>
      <w:iCs/>
      <w:color w:val="4F81BD"/>
      <w:spacing w:val="15"/>
      <w:sz w:val="24"/>
      <w:szCs w:val="24"/>
      <w:lang w:eastAsia="tr-TR"/>
    </w:rPr>
  </w:style>
  <w:style w:type="table" w:customStyle="1" w:styleId="TabloKlavuzu1">
    <w:name w:val="Tablo Kılavuzu1"/>
    <w:uiPriority w:val="99"/>
    <w:rsid w:val="00583F6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583F6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583F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A4B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65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3</Pages>
  <Words>578</Words>
  <Characters>3299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WİNDOWS 7</dc:creator>
  <cp:keywords>www.sorubak.com</cp:keywords>
  <dc:description/>
  <cp:lastModifiedBy>edanur</cp:lastModifiedBy>
  <cp:revision>15</cp:revision>
  <cp:lastPrinted>2015-01-06T19:21:00Z</cp:lastPrinted>
  <dcterms:created xsi:type="dcterms:W3CDTF">2014-10-26T10:09:00Z</dcterms:created>
  <dcterms:modified xsi:type="dcterms:W3CDTF">2015-01-15T16:45:00Z</dcterms:modified>
</cp:coreProperties>
</file>