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0572C7" w:rsidRPr="00F75A10" w:rsidTr="001B5837">
        <w:trPr>
          <w:trHeight w:val="1660"/>
        </w:trPr>
        <w:tc>
          <w:tcPr>
            <w:tcW w:w="10490" w:type="dxa"/>
          </w:tcPr>
          <w:p w:rsidR="000572C7" w:rsidRPr="00F75A10" w:rsidRDefault="000572C7" w:rsidP="001B5837">
            <w:pPr>
              <w:pStyle w:val="Heading2"/>
              <w:jc w:val="center"/>
              <w:rPr>
                <w:u w:val="single"/>
              </w:rPr>
            </w:pPr>
            <w:r w:rsidRPr="00F75A10">
              <w:rPr>
                <w:u w:val="single"/>
              </w:rPr>
              <w:t>2014-2015 eğitim öğretim yılı hacıbebek ortaokulu 5. sınıf matematik dersi 1.dönem 2. yazılı soruları</w:t>
            </w:r>
          </w:p>
          <w:p w:rsidR="000572C7" w:rsidRPr="00F75A10" w:rsidRDefault="000572C7" w:rsidP="001B5837">
            <w:pPr>
              <w:rPr>
                <w:highlight w:val="yellow"/>
              </w:rPr>
            </w:pPr>
            <w:r w:rsidRPr="00F75A10">
              <w:rPr>
                <w:highlight w:val="yellow"/>
              </w:rPr>
              <w:t>Adı ve Soyadı:</w:t>
            </w:r>
          </w:p>
          <w:p w:rsidR="000572C7" w:rsidRPr="00F75A10" w:rsidRDefault="000572C7" w:rsidP="001B5837">
            <w:r w:rsidRPr="00F75A10">
              <w:rPr>
                <w:highlight w:val="yellow"/>
              </w:rPr>
              <w:t>No:</w:t>
            </w:r>
            <w:r w:rsidRPr="00F75A10">
              <w:t xml:space="preserve">                                                                                                                                 </w:t>
            </w:r>
            <w:r w:rsidRPr="00F75A10">
              <w:rPr>
                <w:highlight w:val="yellow"/>
              </w:rPr>
              <w:t>Notu:</w:t>
            </w:r>
          </w:p>
        </w:tc>
      </w:tr>
    </w:tbl>
    <w:p w:rsidR="000572C7" w:rsidRDefault="000572C7"/>
    <w:p w:rsidR="000572C7" w:rsidRDefault="000572C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1B5837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=....................................</w:t>
      </w:r>
    </w:p>
    <w:p w:rsidR="000572C7" w:rsidRDefault="000572C7" w:rsidP="001B5837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=.....................................</w:t>
      </w:r>
    </w:p>
    <w:p w:rsidR="000572C7" w:rsidRDefault="000572C7" w:rsidP="001B5837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=....................................</w:t>
      </w:r>
    </w:p>
    <w:p w:rsidR="000572C7" w:rsidRDefault="000572C7" w:rsidP="001B5837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=......................................</w:t>
      </w:r>
    </w:p>
    <w:p w:rsidR="000572C7" w:rsidRDefault="000572C7" w:rsidP="001B5837">
      <w:pPr>
        <w:pStyle w:val="ListParagraph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r w:rsidRPr="009011D0">
        <w:rPr>
          <w:b/>
        </w:rPr>
        <w:t>.......................................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622A2E">
      <w:pPr>
        <w:ind w:left="-284"/>
      </w:pPr>
      <w:r w:rsidRPr="009C095B">
        <w:rPr>
          <w:b/>
          <w:highlight w:val="yellow"/>
        </w:rPr>
        <w:t xml:space="preserve">S2) </w:t>
      </w:r>
      <w:r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Pr="009C095B">
        <w:rPr>
          <w:b/>
          <w:highlight w:val="cyan"/>
        </w:rPr>
        <w:t xml:space="preserve"> (6P)</w:t>
      </w:r>
    </w:p>
    <w:p w:rsidR="000572C7" w:rsidRDefault="000572C7" w:rsidP="001B5837">
      <w:r>
        <w:t>A)Öğretmenler</w:t>
      </w:r>
    </w:p>
    <w:p w:rsidR="000572C7" w:rsidRDefault="000572C7" w:rsidP="001B5837">
      <w:r>
        <w:t>B)Milli eğitim yetkilileri</w:t>
      </w:r>
    </w:p>
    <w:p w:rsidR="000572C7" w:rsidRDefault="000572C7" w:rsidP="001B5837">
      <w:r>
        <w:t>C)Kırtasiyeciler</w:t>
      </w:r>
    </w:p>
    <w:p w:rsidR="000572C7" w:rsidRDefault="000572C7" w:rsidP="001B5837">
      <w:r>
        <w:t>D)Okul müdürleri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Hayvan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Sayısı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Tavuk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23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Horoz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12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Ördek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14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Culluk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7</w:t>
            </w:r>
          </w:p>
        </w:tc>
      </w:tr>
    </w:tbl>
    <w:p w:rsidR="000572C7" w:rsidRDefault="000572C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Pr="00881464">
        <w:rPr>
          <w:b/>
          <w:highlight w:val="cyan"/>
        </w:rPr>
        <w:t xml:space="preserve"> (6P)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  <w:r>
        <w:rPr>
          <w:b/>
        </w:rPr>
        <w:t xml:space="preserve">  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0572C7" w:rsidRDefault="000572C7" w:rsidP="001B5837">
      <w:pPr>
        <w:pStyle w:val="ListParagraph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17.75pt" o:ole="">
            <v:imagedata r:id="rId5" o:title="" gain="2.5" blacklevel="-13107f" grayscale="t"/>
          </v:shape>
          <o:OLEObject Type="Embed" ProgID="Paint.Picture" ShapeID="_x0000_i1025" DrawAspect="Content" ObjectID="_1478891937" r:id="rId6"/>
        </w:object>
      </w:r>
    </w:p>
    <w:p w:rsidR="000572C7" w:rsidRPr="006D2EB2" w:rsidRDefault="000572C7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Pr="006D2EB2" w:rsidRDefault="000572C7" w:rsidP="002A0ADD">
      <w:pPr>
        <w:pStyle w:val="NoSpacing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0572C7" w:rsidRPr="006D2EB2" w:rsidRDefault="000572C7" w:rsidP="002A0ADD">
      <w:pPr>
        <w:pStyle w:val="NoSpacing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0572C7" w:rsidRPr="006D2EB2" w:rsidRDefault="000572C7" w:rsidP="002A0ADD">
      <w:pPr>
        <w:pStyle w:val="NoSpacing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0572C7" w:rsidRPr="00A675CF" w:rsidRDefault="000572C7" w:rsidP="00A675CF">
      <w:pPr>
        <w:spacing w:after="0" w:line="240" w:lineRule="auto"/>
        <w:rPr>
          <w:b/>
        </w:rPr>
      </w:pPr>
      <w:r>
        <w:rPr>
          <w:noProof/>
        </w:rPr>
        <w:pict>
          <v:shape id="Resim 3" o:spid="_x0000_s1026" type="#_x0000_t75" style="position:absolute;margin-left:12.2pt;margin-top:11.3pt;width:244.8pt;height:70.25pt;z-index:-251658240;visibility:visible">
            <v:imagedata r:id="rId7" o:title=""/>
          </v:shape>
        </w:pict>
      </w: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567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Default="000572C7" w:rsidP="001B5837">
      <w:pPr>
        <w:pStyle w:val="ListParagraph"/>
        <w:ind w:left="-426"/>
        <w:jc w:val="both"/>
        <w:rPr>
          <w:b/>
        </w:rPr>
      </w:pPr>
    </w:p>
    <w:p w:rsidR="000572C7" w:rsidRPr="006D2EB2" w:rsidRDefault="000572C7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Pr="006D2EB2" w:rsidRDefault="000572C7" w:rsidP="00A675CF">
      <w:r w:rsidRPr="006D2EB2">
        <w:t>A)En çok belge alan sınıf 5/B sınıfıdır.</w:t>
      </w:r>
    </w:p>
    <w:p w:rsidR="000572C7" w:rsidRPr="006D2EB2" w:rsidRDefault="000572C7" w:rsidP="00A675CF">
      <w:r w:rsidRPr="006D2EB2">
        <w:t>B)En az belge alan sınıf 5/D sınıfıdır.</w:t>
      </w:r>
    </w:p>
    <w:p w:rsidR="000572C7" w:rsidRPr="006D2EB2" w:rsidRDefault="000572C7" w:rsidP="00A675CF">
      <w:r w:rsidRPr="006D2EB2">
        <w:t>C)Teşekkür belgelerinin sayısı, takdir belgelerinin sayısından 4 eksiktir.</w:t>
      </w:r>
    </w:p>
    <w:p w:rsidR="000572C7" w:rsidRDefault="000572C7" w:rsidP="00A675CF">
      <w:r w:rsidRPr="006D2EB2">
        <w:t>D)Toplam belge sayıları eşit olan sınıf 5/A ve 5/C ‘dir</w:t>
      </w: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t>S6)</w:t>
      </w:r>
    </w:p>
    <w:p w:rsidR="000572C7" w:rsidRPr="00A675CF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Bir tv programı 9:45 'te başlayıp  11:00 'da bitmiştir.Bu tv  , program esnasında 25  dakika reklam vermiştir . Reklam vermeseydi program kaç dakika sürerdi?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A)75    B)60      C)50       D)40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>
        <w:rPr>
          <w:b/>
        </w:rPr>
        <w:t xml:space="preserve">          Aşağıda verilen boşlukları doldurunuz</w:t>
      </w:r>
      <w:r w:rsidRPr="00881464">
        <w:rPr>
          <w:b/>
          <w:highlight w:val="cyan"/>
        </w:rPr>
        <w:t>? (6P)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dakika.............................d</w:t>
      </w:r>
      <w:r w:rsidRPr="00FB26D5">
        <w:rPr>
          <w:b/>
        </w:rPr>
        <w:t>k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4 dk   34 sn......................................sn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480 dk..........................................saat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saat..............................saat</w:t>
      </w:r>
    </w:p>
    <w:p w:rsidR="000572C7" w:rsidRPr="00622A2E" w:rsidRDefault="000572C7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96 saat .......................................gün</w:t>
      </w:r>
    </w:p>
    <w:p w:rsidR="000572C7" w:rsidRDefault="000572C7" w:rsidP="00A675CF">
      <w:pPr>
        <w:ind w:left="-709"/>
      </w:pPr>
      <w:r w:rsidRPr="009C095B">
        <w:rPr>
          <w:highlight w:val="yellow"/>
        </w:rPr>
        <w:t>S8)</w:t>
      </w:r>
    </w:p>
    <w:p w:rsidR="000572C7" w:rsidRPr="006D2EB2" w:rsidRDefault="000572C7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 (6P)</w:t>
      </w:r>
    </w:p>
    <w:p w:rsidR="000572C7" w:rsidRPr="006D2EB2" w:rsidRDefault="000572C7" w:rsidP="00A675CF">
      <w:r w:rsidRPr="006D2EB2">
        <w:t>A)Bir oto galeriye hangi tür araçların olduğunun sorulması?</w:t>
      </w:r>
    </w:p>
    <w:p w:rsidR="000572C7" w:rsidRPr="006D2EB2" w:rsidRDefault="000572C7" w:rsidP="00A675CF">
      <w:r w:rsidRPr="006D2EB2">
        <w:t>B)Gülsüm'e bir hafta içinde hangi yemekleri yediğinin sorulması.</w:t>
      </w:r>
    </w:p>
    <w:p w:rsidR="000572C7" w:rsidRPr="006D2EB2" w:rsidRDefault="000572C7" w:rsidP="00A675CF">
      <w:r w:rsidRPr="006D2EB2">
        <w:t>C)Bir sınıftaki öğrencilere en sevdiği dondurmanın hangisi olduğunun sorulması</w:t>
      </w:r>
    </w:p>
    <w:p w:rsidR="000572C7" w:rsidRDefault="000572C7" w:rsidP="00A675CF">
      <w:r w:rsidRPr="006D2EB2">
        <w:t xml:space="preserve">D)Ahmet 'e en sevdiği arabanın hangisi olduğunun sorulması </w:t>
      </w:r>
    </w:p>
    <w:p w:rsidR="000572C7" w:rsidRDefault="000572C7" w:rsidP="00BF26F8">
      <w:pPr>
        <w:ind w:left="-567"/>
      </w:pPr>
      <w:r w:rsidRPr="009C095B">
        <w:rPr>
          <w:highlight w:val="yellow"/>
        </w:rPr>
        <w:t>S9)</w:t>
      </w:r>
      <w:r>
        <w:t xml:space="preserve">      Birinde buğday, birinde mısır ,diğerinde kum  bulunan üç kamyonun ağırlıkları toplamı </w:t>
      </w:r>
      <w:smartTag w:uri="urn:schemas-microsoft-com:office:smarttags" w:element="metricconverter">
        <w:smartTagPr>
          <w:attr w:name="ProductID" w:val="38.485 kg"/>
        </w:smartTagPr>
        <w:r>
          <w:t>38.485 kg</w:t>
        </w:r>
      </w:smartTag>
      <w:r>
        <w:t xml:space="preserve"> dır.mısır kamyonunun ağırlığı </w:t>
      </w:r>
      <w:smartTag w:uri="urn:schemas-microsoft-com:office:smarttags" w:element="metricconverter">
        <w:smartTagPr>
          <w:attr w:name="ProductID" w:val="10.485 kg"/>
        </w:smartTagPr>
        <w:r>
          <w:t>10.485 kg</w:t>
        </w:r>
      </w:smartTag>
      <w:r>
        <w:t xml:space="preserve"> , kum kamyonun ağırlığı ise buğday kamyonunkinden </w:t>
      </w:r>
      <w:smartTag w:uri="urn:schemas-microsoft-com:office:smarttags" w:element="metricconverter">
        <w:smartTagPr>
          <w:attr w:name="ProductID" w:val="8.000 kg"/>
        </w:smartTagPr>
        <w:r>
          <w:t>8.000 kg</w:t>
        </w:r>
      </w:smartTag>
      <w:r>
        <w:t xml:space="preserve">  fazladır .  Buna göre kum kamyonunun  ağırlığı kaç kg dır?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A675CF">
      <w:r>
        <w:t>A)10000    B)15000  C)20000  D)22000</w:t>
      </w:r>
    </w:p>
    <w:p w:rsidR="000572C7" w:rsidRDefault="000572C7" w:rsidP="00BF26F8">
      <w:pPr>
        <w:ind w:left="-426"/>
      </w:pPr>
      <w:r w:rsidRPr="009C095B">
        <w:rPr>
          <w:highlight w:val="yellow"/>
        </w:rPr>
        <w:t>S10</w:t>
      </w:r>
      <w:r>
        <w:t xml:space="preserve">        Aşağıda verilen sayıları en yakın onluğa yuvarlayınız 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3B69DA">
      <w:pPr>
        <w:pStyle w:val="ListParagraph"/>
        <w:numPr>
          <w:ilvl w:val="0"/>
          <w:numId w:val="3"/>
        </w:numPr>
      </w:pPr>
      <w:r>
        <w:t>124=</w:t>
      </w:r>
    </w:p>
    <w:p w:rsidR="000572C7" w:rsidRDefault="000572C7" w:rsidP="003B69DA">
      <w:pPr>
        <w:pStyle w:val="ListParagraph"/>
        <w:numPr>
          <w:ilvl w:val="0"/>
          <w:numId w:val="3"/>
        </w:numPr>
      </w:pPr>
      <w:r>
        <w:t>32=</w:t>
      </w:r>
    </w:p>
    <w:p w:rsidR="000572C7" w:rsidRDefault="000572C7" w:rsidP="003B69DA">
      <w:pPr>
        <w:pStyle w:val="ListParagraph"/>
        <w:numPr>
          <w:ilvl w:val="0"/>
          <w:numId w:val="3"/>
        </w:numPr>
      </w:pPr>
      <w:r>
        <w:t>105=</w:t>
      </w:r>
    </w:p>
    <w:p w:rsidR="000572C7" w:rsidRDefault="000572C7" w:rsidP="003B69DA">
      <w:pPr>
        <w:pStyle w:val="ListParagraph"/>
        <w:numPr>
          <w:ilvl w:val="0"/>
          <w:numId w:val="3"/>
        </w:numPr>
      </w:pPr>
      <w:r>
        <w:t>99=</w:t>
      </w:r>
    </w:p>
    <w:p w:rsidR="000572C7" w:rsidRDefault="000572C7" w:rsidP="003B69DA">
      <w:pPr>
        <w:pStyle w:val="ListParagraph"/>
        <w:numPr>
          <w:ilvl w:val="0"/>
          <w:numId w:val="3"/>
        </w:numPr>
      </w:pPr>
      <w:r>
        <w:t>3809=</w:t>
      </w:r>
    </w:p>
    <w:p w:rsidR="000572C7" w:rsidRDefault="000572C7" w:rsidP="00622A2E">
      <w:pPr>
        <w:ind w:left="-426"/>
      </w:pPr>
      <w:r>
        <w:t xml:space="preserve">  </w:t>
      </w:r>
      <w:r w:rsidRPr="009C095B">
        <w:rPr>
          <w:highlight w:val="yellow"/>
        </w:rPr>
        <w:t>S11)</w:t>
      </w:r>
    </w:p>
    <w:p w:rsidR="000572C7" w:rsidRDefault="000572C7" w:rsidP="003B69DA">
      <w:r>
        <w:t>Aşağıda verilen sayıları en yakın yüzlüğe yuvarlayınız?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3B69DA">
      <w:pPr>
        <w:pStyle w:val="ListParagraph"/>
        <w:numPr>
          <w:ilvl w:val="0"/>
          <w:numId w:val="4"/>
        </w:numPr>
      </w:pPr>
      <w:r>
        <w:t>101=</w:t>
      </w:r>
    </w:p>
    <w:p w:rsidR="000572C7" w:rsidRDefault="000572C7" w:rsidP="003B69DA">
      <w:pPr>
        <w:pStyle w:val="ListParagraph"/>
        <w:numPr>
          <w:ilvl w:val="0"/>
          <w:numId w:val="4"/>
        </w:numPr>
      </w:pPr>
      <w:r>
        <w:t>227=</w:t>
      </w:r>
    </w:p>
    <w:p w:rsidR="000572C7" w:rsidRDefault="000572C7" w:rsidP="003B69DA">
      <w:pPr>
        <w:pStyle w:val="ListParagraph"/>
        <w:numPr>
          <w:ilvl w:val="0"/>
          <w:numId w:val="4"/>
        </w:numPr>
      </w:pPr>
      <w:r>
        <w:t>1875=</w:t>
      </w:r>
    </w:p>
    <w:p w:rsidR="000572C7" w:rsidRDefault="000572C7" w:rsidP="003B69DA">
      <w:pPr>
        <w:pStyle w:val="ListParagraph"/>
        <w:numPr>
          <w:ilvl w:val="0"/>
          <w:numId w:val="4"/>
        </w:numPr>
      </w:pPr>
      <w:r>
        <w:t>999=</w:t>
      </w:r>
    </w:p>
    <w:p w:rsidR="000572C7" w:rsidRDefault="000572C7" w:rsidP="003B69DA">
      <w:pPr>
        <w:pStyle w:val="ListParagraph"/>
        <w:numPr>
          <w:ilvl w:val="0"/>
          <w:numId w:val="4"/>
        </w:numPr>
      </w:pPr>
      <w:r>
        <w:t>499=</w:t>
      </w:r>
    </w:p>
    <w:p w:rsidR="000572C7" w:rsidRDefault="000572C7" w:rsidP="00A675CF">
      <w:r w:rsidRPr="009C095B">
        <w:rPr>
          <w:highlight w:val="yellow"/>
        </w:rPr>
        <w:t>S12)</w:t>
      </w:r>
    </w:p>
    <w:p w:rsidR="000572C7" w:rsidRDefault="000572C7" w:rsidP="00622A2E">
      <w:r>
        <w:t>Aşağıda verilen sayıları en yakın binliğe yuvarlayınız?</w:t>
      </w:r>
      <w:r w:rsidRPr="009C095B">
        <w:rPr>
          <w:b/>
          <w:highlight w:val="yellow"/>
        </w:rPr>
        <w:t xml:space="preserve"> (</w:t>
      </w:r>
      <w:r w:rsidRPr="00881464">
        <w:rPr>
          <w:b/>
          <w:highlight w:val="cyan"/>
        </w:rPr>
        <w:t>6P)</w:t>
      </w:r>
    </w:p>
    <w:p w:rsidR="000572C7" w:rsidRDefault="000572C7" w:rsidP="00622A2E">
      <w:pPr>
        <w:pStyle w:val="ListParagraph"/>
        <w:numPr>
          <w:ilvl w:val="0"/>
          <w:numId w:val="5"/>
        </w:numPr>
      </w:pPr>
      <w:r>
        <w:t>1788=</w:t>
      </w:r>
    </w:p>
    <w:p w:rsidR="000572C7" w:rsidRDefault="000572C7" w:rsidP="00622A2E">
      <w:pPr>
        <w:pStyle w:val="ListParagraph"/>
        <w:numPr>
          <w:ilvl w:val="0"/>
          <w:numId w:val="5"/>
        </w:numPr>
      </w:pPr>
      <w:r>
        <w:t>4444=</w:t>
      </w:r>
    </w:p>
    <w:p w:rsidR="000572C7" w:rsidRDefault="000572C7" w:rsidP="00622A2E">
      <w:pPr>
        <w:pStyle w:val="ListParagraph"/>
        <w:numPr>
          <w:ilvl w:val="0"/>
          <w:numId w:val="5"/>
        </w:numPr>
      </w:pPr>
      <w:r>
        <w:t>1234=</w:t>
      </w:r>
    </w:p>
    <w:p w:rsidR="000572C7" w:rsidRDefault="000572C7" w:rsidP="00622A2E">
      <w:pPr>
        <w:pStyle w:val="ListParagraph"/>
        <w:numPr>
          <w:ilvl w:val="0"/>
          <w:numId w:val="5"/>
        </w:numPr>
      </w:pPr>
      <w:r>
        <w:t>6589=</w:t>
      </w:r>
    </w:p>
    <w:p w:rsidR="000572C7" w:rsidRDefault="000572C7" w:rsidP="00622A2E">
      <w:pPr>
        <w:pStyle w:val="ListParagraph"/>
        <w:numPr>
          <w:ilvl w:val="0"/>
          <w:numId w:val="5"/>
        </w:numPr>
      </w:pPr>
      <w:r>
        <w:t>5469=</w:t>
      </w:r>
    </w:p>
    <w:p w:rsidR="000572C7" w:rsidRDefault="000572C7" w:rsidP="00A675CF">
      <w:r w:rsidRPr="009C095B">
        <w:rPr>
          <w:highlight w:val="yellow"/>
        </w:rPr>
        <w:t>S13)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Bir çiftlikteki tavukların yumurtaları 30 'arlı kolilere yerleştirilecektir.bu çiftlikte 318 tane yumurta olduğuna göre , yumurtalar hiç artmayacak şekilde kolilere yerleştirilirse en az kaç tane koliye ihtiyaç duyulur?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A)9            B)10          C)11             D)12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6    , bölen 8 ve kalan 3 ise bölünen sayı kaçtır?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A)48     B)50      C)51     D)68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10011 sayısını    10 sayısına böldüğümüzde elde edilen bölüm kaçtır?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A)100   B)101    C)1001    d)1000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>
        <w:rPr>
          <w:highlight w:val="yellow"/>
        </w:rPr>
        <w:t xml:space="preserve"> </w:t>
      </w:r>
      <w:r w:rsidRPr="009C095B">
        <w:rPr>
          <w:highlight w:val="cyan"/>
        </w:rPr>
        <w:t>(10p)</w:t>
      </w:r>
    </w:p>
    <w:p w:rsidR="000572C7" w:rsidRPr="00BF26F8" w:rsidRDefault="000572C7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>+4)=? işleminin sonucunu bulunuz?</w:t>
      </w:r>
    </w:p>
    <w:p w:rsidR="000572C7" w:rsidRDefault="000572C7" w:rsidP="00622A2E">
      <w:pPr>
        <w:tabs>
          <w:tab w:val="left" w:pos="0"/>
          <w:tab w:val="left" w:pos="426"/>
        </w:tabs>
      </w:pPr>
      <w:hyperlink r:id="rId8" w:history="1">
        <w:r w:rsidRPr="007E7E71">
          <w:rPr>
            <w:rStyle w:val="Hyperlink"/>
          </w:rPr>
          <w:t>www.sorubak.com</w:t>
        </w:r>
      </w:hyperlink>
      <w:r>
        <w:t xml:space="preserve"> </w:t>
      </w:r>
    </w:p>
    <w:p w:rsidR="000572C7" w:rsidRDefault="000572C7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>BAŞARILAR...  HER SORU 6 PUAN 16. SORU 10PUAN                      MİKAİL ECE  MAT. ÖĞRT.</w:t>
      </w:r>
      <w:bookmarkStart w:id="0" w:name="_GoBack"/>
      <w:bookmarkEnd w:id="0"/>
    </w:p>
    <w:sectPr w:rsidR="000572C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837"/>
    <w:rsid w:val="000572C7"/>
    <w:rsid w:val="00184A75"/>
    <w:rsid w:val="001B5837"/>
    <w:rsid w:val="002A0ADD"/>
    <w:rsid w:val="003B69DA"/>
    <w:rsid w:val="004C7E1C"/>
    <w:rsid w:val="00622A2E"/>
    <w:rsid w:val="006D2EB2"/>
    <w:rsid w:val="007D5E89"/>
    <w:rsid w:val="007E7E71"/>
    <w:rsid w:val="00875205"/>
    <w:rsid w:val="00881464"/>
    <w:rsid w:val="009011D0"/>
    <w:rsid w:val="00910A50"/>
    <w:rsid w:val="009C095B"/>
    <w:rsid w:val="00A675CF"/>
    <w:rsid w:val="00BD785A"/>
    <w:rsid w:val="00BF26F8"/>
    <w:rsid w:val="00C40F4C"/>
    <w:rsid w:val="00CC256B"/>
    <w:rsid w:val="00DB7190"/>
    <w:rsid w:val="00DD5883"/>
    <w:rsid w:val="00EE14ED"/>
    <w:rsid w:val="00EF1E71"/>
    <w:rsid w:val="00F75A10"/>
    <w:rsid w:val="00FB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4C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1B58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B5837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B583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A0AD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0ADD"/>
    <w:rPr>
      <w:rFonts w:ascii="Times New Roman" w:hAnsi="Times New Roman" w:cs="Times New Roman"/>
      <w:sz w:val="16"/>
      <w:szCs w:val="16"/>
      <w:lang w:eastAsia="tr-TR"/>
    </w:rPr>
  </w:style>
  <w:style w:type="paragraph" w:styleId="NoSpacing">
    <w:name w:val="No Spacing"/>
    <w:uiPriority w:val="99"/>
    <w:qFormat/>
    <w:rsid w:val="002A0ADD"/>
  </w:style>
  <w:style w:type="character" w:styleId="Hyperlink">
    <w:name w:val="Hyperlink"/>
    <w:basedOn w:val="DefaultParagraphFont"/>
    <w:uiPriority w:val="99"/>
    <w:rsid w:val="00EE14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554</Words>
  <Characters>3163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xman</dc:creator>
  <cp:keywords>www.sorubak.com</cp:keywords>
  <dc:description>www.sorubak.com</dc:description>
  <cp:lastModifiedBy>edanur</cp:lastModifiedBy>
  <cp:revision>3</cp:revision>
  <dcterms:created xsi:type="dcterms:W3CDTF">2014-11-30T14:39:00Z</dcterms:created>
  <dcterms:modified xsi:type="dcterms:W3CDTF">2014-11-30T20:33:00Z</dcterms:modified>
  <cp:category>www.sorubak.com</cp:category>
</cp:coreProperties>
</file>