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98" w:rsidRDefault="00946C98" w:rsidP="00D4007D">
      <w:pPr>
        <w:jc w:val="center"/>
        <w:rPr>
          <w:b/>
        </w:rPr>
      </w:pPr>
      <w:r>
        <w:rPr>
          <w:b/>
        </w:rPr>
        <w:t>HACIBEBEK ORTAOKULU</w:t>
      </w:r>
    </w:p>
    <w:p w:rsidR="00946C98" w:rsidRDefault="00946C98" w:rsidP="00D4007D">
      <w:pPr>
        <w:jc w:val="center"/>
        <w:rPr>
          <w:b/>
        </w:rPr>
      </w:pPr>
      <w:r>
        <w:rPr>
          <w:b/>
        </w:rPr>
        <w:t>2014-2015  EĞİTİM ÖĞRETİM YILI</w:t>
      </w:r>
    </w:p>
    <w:p w:rsidR="00946C98" w:rsidRDefault="00946C98" w:rsidP="00F30967">
      <w:pPr>
        <w:jc w:val="center"/>
        <w:rPr>
          <w:b/>
        </w:rPr>
      </w:pPr>
      <w:r>
        <w:rPr>
          <w:b/>
        </w:rPr>
        <w:t>5-A SINIFI 1. DÖNEM 1. YAZILI DEĞERLENDİRME SORULARI</w:t>
      </w:r>
    </w:p>
    <w:p w:rsidR="00946C98" w:rsidRPr="00F30967" w:rsidRDefault="00946C98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</w:p>
    <w:p w:rsidR="00946C98" w:rsidRPr="00D4007D" w:rsidRDefault="00946C98" w:rsidP="00D4007D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2.25pt;margin-top:10.25pt;width:22.05pt;height:18.65pt;z-index:251640832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Pr="004B597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26" type="#_x0000_t75" alt="http://ts1.mm.bing.net/th?id=H.4880509958160952&amp;pid=15.1" style="width:14.25pt;height:13.5pt;visibility:visible">
                        <v:imagedata r:id="rId5" o:title="" croptop="11301f" cropbottom="14083f" cropleft="5259f" cropright="6295f" grayscale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style="position:absolute;margin-left:279.65pt;margin-top:7.3pt;width:72.8pt;height:69.5pt;z-index:251639808" coordsize="1203,1479" path="m,419c134,209,269,,396,150,523,300,626,1163,760,1321v134,158,372,-190,443,-222e" filled="f">
            <v:path arrowok="t"/>
          </v:shape>
        </w:pict>
      </w:r>
      <w:r>
        <w:rPr>
          <w:noProof/>
        </w:rPr>
        <w:pict>
          <v:shape id="_x0000_s1028" type="#_x0000_t202" style="position:absolute;margin-left:115.9pt;margin-top:9.8pt;width:22.05pt;height:18.65pt;z-index:251638784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Pr="004B5973">
                    <w:rPr>
                      <w:noProof/>
                    </w:rPr>
                    <w:pict>
                      <v:shape id="_x0000_i1028" type="#_x0000_t75" alt="http://ts1.mm.bing.net/th?id=H.4880509958160952&amp;pid=15.1" style="width:14.25pt;height:13.5pt;visibility:visible">
                        <v:imagedata r:id="rId5" o:title="" croptop="11301f" cropbottom="14083f" cropleft="5259f" cropright="6295f" grayscale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style="position:absolute;margin-left:91pt;margin-top:8.95pt;width:72.8pt;height:69.5pt;z-index:251637760" coordsize="1203,1479" path="m,419c134,209,269,,396,150,523,300,626,1163,760,1321v134,158,372,-190,443,-222e" filled="f">
            <v:path arrowok="t"/>
          </v:shape>
        </w:pict>
      </w:r>
      <w:r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D4007D">
        <w:rPr>
          <w:rFonts w:ascii="Comic Sans MS" w:hAnsi="Comic Sans MS"/>
          <w:sz w:val="20"/>
          <w:szCs w:val="20"/>
        </w:rPr>
        <w:t>Binliğe yuvarlayınız.</w:t>
      </w: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D4007D" w:rsidRDefault="00946C98" w:rsidP="00D4007D">
      <w:pPr>
        <w:pStyle w:val="ListParagraph"/>
        <w:spacing w:after="0" w:line="240" w:lineRule="auto"/>
        <w:rPr>
          <w:rFonts w:ascii="Comic Sans MS" w:hAnsi="Comic Sans MS"/>
          <w:sz w:val="18"/>
          <w:szCs w:val="18"/>
        </w:rPr>
      </w:pP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593E28" w:rsidRDefault="00946C98" w:rsidP="00D4007D">
      <w:pPr>
        <w:pStyle w:val="ListParagraph"/>
        <w:spacing w:after="0" w:line="240" w:lineRule="auto"/>
      </w:pPr>
    </w:p>
    <w:p w:rsidR="00946C98" w:rsidRPr="00593E28" w:rsidRDefault="00946C98" w:rsidP="00D4007D">
      <w:pPr>
        <w:pStyle w:val="ListParagraph"/>
        <w:spacing w:after="0" w:line="240" w:lineRule="auto"/>
      </w:pPr>
    </w:p>
    <w:p w:rsidR="00946C98" w:rsidRPr="00D4007D" w:rsidRDefault="00946C98" w:rsidP="00D4007D">
      <w:pPr>
        <w:pStyle w:val="ListParagraph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946C98" w:rsidRPr="00D4007D" w:rsidRDefault="00946C98" w:rsidP="00D4007D">
      <w:pPr>
        <w:pStyle w:val="ListParagraph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946C98" w:rsidRPr="00D4007D" w:rsidRDefault="00946C98" w:rsidP="00D4007D">
      <w:pPr>
        <w:pStyle w:val="ListParagraph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946C98" w:rsidRPr="00D4007D" w:rsidRDefault="00946C98" w:rsidP="00D4007D">
      <w:pPr>
        <w:pStyle w:val="ListParagraph"/>
        <w:spacing w:after="0" w:line="240" w:lineRule="auto"/>
        <w:rPr>
          <w:rFonts w:ascii="Comic Sans MS" w:hAnsi="Comic Sans MS"/>
        </w:rPr>
      </w:pP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</w:p>
    <w:p w:rsidR="00946C98" w:rsidRPr="00D4007D" w:rsidRDefault="00946C98" w:rsidP="00D4007D">
      <w:pPr>
        <w:pStyle w:val="ListParagraph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86.925</w:t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946C98" w:rsidRPr="00D4007D" w:rsidRDefault="00946C98" w:rsidP="00D4007D">
      <w:pPr>
        <w:pStyle w:val="ListParagraph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661306" w:rsidRDefault="00946C98" w:rsidP="00661306">
      <w:pPr>
        <w:pStyle w:val="ListParagraph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Pr="00661306">
        <w:rPr>
          <w:rFonts w:ascii="Comic Sans MS" w:hAnsi="Comic Sans MS" w:cs="Calibri"/>
          <w:b/>
          <w:bCs/>
        </w:rPr>
        <w:t>)</w:t>
      </w:r>
      <w:r w:rsidRPr="00661306">
        <w:rPr>
          <w:rFonts w:ascii="Comic Sans MS" w:hAnsi="Comic Sans MS"/>
          <w:b/>
        </w:rPr>
        <w:t xml:space="preserve"> Aşağıdaki</w:t>
      </w:r>
      <w:r>
        <w:rPr>
          <w:rFonts w:ascii="Comic Sans MS" w:hAnsi="Comic Sans MS"/>
          <w:b/>
        </w:rPr>
        <w:t xml:space="preserve"> </w:t>
      </w:r>
      <w:r w:rsidRPr="00661306">
        <w:rPr>
          <w:rFonts w:ascii="Comic Sans MS" w:hAnsi="Comic Sans MS"/>
          <w:b/>
        </w:rPr>
        <w:t>i</w:t>
      </w:r>
      <w:r>
        <w:rPr>
          <w:rFonts w:ascii="Comic Sans MS" w:hAnsi="Comic Sans MS"/>
          <w:b/>
        </w:rPr>
        <w:t>şlemleri</w:t>
      </w:r>
      <w:r w:rsidRPr="00661306">
        <w:rPr>
          <w:rFonts w:ascii="Comic Sans MS" w:hAnsi="Comic Sans MS"/>
          <w:b/>
        </w:rPr>
        <w:t xml:space="preserve"> yapınız.</w:t>
      </w:r>
    </w:p>
    <w:p w:rsidR="00946C98" w:rsidRDefault="00946C98" w:rsidP="00661306">
      <w:pPr>
        <w:tabs>
          <w:tab w:val="left" w:pos="6413"/>
        </w:tabs>
        <w:rPr>
          <w:rFonts w:ascii="Comic Sans MS" w:hAnsi="Comic Sans MS"/>
        </w:rPr>
      </w:pPr>
      <w:r>
        <w:rPr>
          <w:noProof/>
        </w:rPr>
        <w:pict>
          <v:shape id="_x0000_s1030" type="#_x0000_t202" style="position:absolute;margin-left:342.6pt;margin-top:13.8pt;width:123.4pt;height:64.2pt;z-index:251648000" strokecolor="white">
            <v:textbox>
              <w:txbxContent>
                <w:p w:rsidR="00946C98" w:rsidRDefault="00946C98" w:rsidP="00591C22"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7 5 4 8      25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9.45pt;margin-top:15.1pt;width:0;height:41.8pt;z-index:251649024" o:connectortype="straight"/>
        </w:pict>
      </w:r>
      <w:r>
        <w:rPr>
          <w:noProof/>
        </w:rPr>
        <w:pict>
          <v:shape id="_x0000_s1032" type="#_x0000_t202" style="position:absolute;margin-left:246.2pt;margin-top:15.1pt;width:123.4pt;height:58.1pt;z-index:251645952" strokecolor="white">
            <v:textbox style="mso-next-textbox:#_x0000_s1032">
              <w:txbxContent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3 5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18.25pt;margin-top:3.1pt;width:123.4pt;height:70.1pt;z-index:251643904" strokecolor="white">
            <v:textbox>
              <w:txbxContent>
                <w:p w:rsidR="00946C98" w:rsidRPr="00661306" w:rsidRDefault="00946C98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567 896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661306">
                    <w:rPr>
                      <w:sz w:val="28"/>
                      <w:szCs w:val="28"/>
                    </w:rPr>
                    <w:t xml:space="preserve">     450 342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5.7pt;margin-top:3.1pt;width:123.4pt;height:70.1pt;z-index:251641856" strokecolor="white">
            <v:textbox>
              <w:txbxContent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/>
              </w:txbxContent>
            </v:textbox>
          </v:shape>
        </w:pict>
      </w:r>
      <w:r>
        <w:rPr>
          <w:rFonts w:ascii="Comic Sans MS" w:hAnsi="Comic Sans MS"/>
        </w:rPr>
        <w:tab/>
      </w:r>
    </w:p>
    <w:p w:rsidR="00946C98" w:rsidRDefault="00946C98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46C98" w:rsidRDefault="00946C98" w:rsidP="00661306">
      <w:pPr>
        <w:rPr>
          <w:rFonts w:ascii="Comic Sans MS" w:hAnsi="Comic Sans MS"/>
        </w:rPr>
      </w:pPr>
      <w:r>
        <w:rPr>
          <w:noProof/>
        </w:rPr>
        <w:pict>
          <v:shape id="_x0000_s1035" type="#_x0000_t32" style="position:absolute;margin-left:419.45pt;margin-top:6.15pt;width:40.55pt;height:0;flip:x;z-index:251650048" o:connectortype="straight"/>
        </w:pict>
      </w:r>
    </w:p>
    <w:p w:rsidR="00946C98" w:rsidRDefault="00946C98" w:rsidP="00661306">
      <w:pPr>
        <w:rPr>
          <w:rFonts w:ascii="Comic Sans MS" w:hAnsi="Comic Sans MS"/>
        </w:rPr>
      </w:pPr>
      <w:r>
        <w:rPr>
          <w:noProof/>
        </w:rPr>
        <w:pict>
          <v:shape id="_x0000_s1036" type="#_x0000_t32" style="position:absolute;margin-left:264.25pt;margin-top:12.5pt;width:78.4pt;height:0;z-index:251646976" o:connectortype="straight"/>
        </w:pict>
      </w:r>
      <w:r>
        <w:rPr>
          <w:noProof/>
        </w:rPr>
        <w:pict>
          <v:shape id="_x0000_s1037" type="#_x0000_t32" style="position:absolute;margin-left:121.05pt;margin-top:9.6pt;width:85.4pt;height:.05pt;z-index:251644928" o:connectortype="straight"/>
        </w:pict>
      </w:r>
      <w:r>
        <w:rPr>
          <w:noProof/>
        </w:rPr>
        <w:pict>
          <v:shape id="_x0000_s1038" type="#_x0000_t32" style="position:absolute;margin-left:2.5pt;margin-top:6.7pt;width:93.1pt;height:0;z-index:251642880" o:connectortype="straight"/>
        </w:pict>
      </w:r>
    </w:p>
    <w:p w:rsidR="00946C98" w:rsidRDefault="00946C98" w:rsidP="00661306">
      <w:pPr>
        <w:rPr>
          <w:rFonts w:ascii="Comic Sans MS" w:hAnsi="Comic Sans MS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 </w:t>
      </w:r>
    </w:p>
    <w:p w:rsidR="00946C98" w:rsidRPr="00591C22" w:rsidRDefault="00946C98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>büyük tek</w:t>
      </w:r>
      <w:r w:rsidRPr="00591C22">
        <w:rPr>
          <w:rFonts w:ascii="Comic Sans MS" w:hAnsi="Comic Sans MS" w:cs="Calibri"/>
          <w:sz w:val="22"/>
          <w:szCs w:val="22"/>
        </w:rPr>
        <w:t xml:space="preserve"> sayı </w:t>
      </w:r>
      <w:r>
        <w:rPr>
          <w:rFonts w:ascii="Comic Sans MS" w:hAnsi="Comic Sans MS" w:cs="Calibri"/>
          <w:sz w:val="22"/>
          <w:szCs w:val="22"/>
        </w:rPr>
        <w:t xml:space="preserve">     </w:t>
      </w: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Pr="00661306" w:rsidRDefault="00946C98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1.15pt;margin-top:1.45pt;width:20.3pt;height:15.3pt;z-index:251651072"/>
        </w:pict>
      </w:r>
      <w:r>
        <w:rPr>
          <w:noProof/>
        </w:rPr>
        <w:pict>
          <v:shape id="_x0000_s1040" type="#_x0000_t67" style="position:absolute;margin-left:175.25pt;margin-top:1.45pt;width:20.3pt;height:15.3pt;z-index:251652096"/>
        </w:pict>
      </w:r>
      <w:r>
        <w:rPr>
          <w:noProof/>
        </w:rPr>
        <w:pict>
          <v:shape id="_x0000_s1041" type="#_x0000_t67" style="position:absolute;margin-left:324.3pt;margin-top:1.45pt;width:20.3pt;height:15.3pt;z-index:251653120"/>
        </w:pict>
      </w:r>
      <w:r w:rsidRPr="00591C22">
        <w:rPr>
          <w:rFonts w:ascii="Comic Sans MS" w:hAnsi="Comic Sans MS"/>
        </w:rPr>
        <w:tab/>
      </w:r>
      <w:r w:rsidRPr="00591C22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Pr="00591C22" w:rsidRDefault="00946C98" w:rsidP="00591C22">
      <w:pPr>
        <w:tabs>
          <w:tab w:val="left" w:pos="9542"/>
        </w:tabs>
        <w:rPr>
          <w:rFonts w:ascii="Comic Sans MS" w:hAnsi="Comic Sans MS"/>
        </w:rPr>
      </w:pPr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z w:val="16"/>
          <w:szCs w:val="16"/>
        </w:rPr>
        <w:t xml:space="preserve">   </w:t>
      </w:r>
      <w:r w:rsidRPr="00591C22">
        <w:rPr>
          <w:rFonts w:ascii="Comic Sans MS" w:hAnsi="Comic Sans MS"/>
          <w:sz w:val="16"/>
          <w:szCs w:val="16"/>
        </w:rPr>
        <w:t>................................</w:t>
      </w:r>
      <w:r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591C22">
        <w:rPr>
          <w:rFonts w:ascii="Comic Sans MS" w:hAnsi="Comic Sans MS"/>
          <w:sz w:val="16"/>
          <w:szCs w:val="16"/>
        </w:rPr>
        <w:t>......................</w:t>
      </w:r>
      <w:r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r w:rsidRPr="00591C22">
        <w:rPr>
          <w:rFonts w:ascii="Comic Sans MS" w:hAnsi="Comic Sans MS"/>
        </w:rPr>
        <w:tab/>
      </w:r>
    </w:p>
    <w:p w:rsidR="00946C98" w:rsidRPr="00593E28" w:rsidRDefault="00946C98" w:rsidP="00D4007D">
      <w:pPr>
        <w:pStyle w:val="ListParagraph"/>
        <w:tabs>
          <w:tab w:val="left" w:pos="2374"/>
        </w:tabs>
        <w:spacing w:after="0" w:line="240" w:lineRule="auto"/>
      </w:pPr>
      <w:r>
        <w:tab/>
      </w:r>
    </w:p>
    <w:p w:rsidR="00946C98" w:rsidRPr="00F30967" w:rsidRDefault="00946C98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231 675  sayısının  sayı ve basamak değerlerini gösteriniz.</w:t>
      </w:r>
    </w:p>
    <w:p w:rsidR="00946C98" w:rsidRDefault="00946C98" w:rsidP="00F30967"/>
    <w:tbl>
      <w:tblPr>
        <w:tblW w:w="0" w:type="auto"/>
        <w:tblLook w:val="00A0"/>
      </w:tblPr>
      <w:tblGrid>
        <w:gridCol w:w="3369"/>
        <w:gridCol w:w="5917"/>
      </w:tblGrid>
      <w:tr w:rsidR="00946C98" w:rsidTr="00A64B55">
        <w:tc>
          <w:tcPr>
            <w:tcW w:w="3369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2" type="#_x0000_t32" style="position:absolute;margin-left:2.95pt;margin-top:.65pt;width:0;height:98.25pt;z-index:25165824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3" type="#_x0000_t32" style="position:absolute;margin-left:3.15pt;margin-top:.65pt;width:0;height:81pt;z-index:2516572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4" type="#_x0000_t32" style="position:absolute;margin-left:4.1pt;margin-top:.65pt;width:0;height:64.5pt;z-index:25165926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5" type="#_x0000_t32" style="position:absolute;margin-left:2.8pt;margin-top:.65pt;width:0;height:48pt;z-index:2516561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6" type="#_x0000_t32" style="position:absolute;margin-left:3pt;margin-top:.65pt;width:0;height:31.2pt;z-index:2516551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7" type="#_x0000_t32" style="position:absolute;margin-left:1.7pt;margin-top:.65pt;width:0;height:16.5pt;z-index:2516541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8" type="#_x0000_t32" style="position:absolute;margin-left:3pt;margin-top:15.2pt;width:28.5pt;height:0;z-index:2516613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49" type="#_x0000_t32" style="position:absolute;margin-left:.95pt;margin-top:.55pt;width:12.75pt;height:.05pt;z-index:2516602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0" type="#_x0000_t32" style="position:absolute;margin-left:2.8pt;margin-top:15.45pt;width:46.5pt;height:.05pt;z-index:2516623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1" type="#_x0000_t32" style="position:absolute;margin-left:4.1pt;margin-top:15.35pt;width:63pt;height:0;z-index:2516633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2" type="#_x0000_t32" style="position:absolute;margin-left:3.15pt;margin-top:15.25pt;width:81.75pt;height:.05pt;z-index:25166438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3" type="#_x0000_t32" style="position:absolute;margin-left:2.75pt;margin-top:15.85pt;width:99.95pt;height:.05pt;z-index:25166540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4" type="#_x0000_t32" style="position:absolute;margin-left:2.95pt;margin-top:.65pt;width:0;height:98.25pt;z-index:2516705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5" type="#_x0000_t32" style="position:absolute;margin-left:3.15pt;margin-top:.65pt;width:0;height:81pt;z-index:2516695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6" type="#_x0000_t32" style="position:absolute;margin-left:4.1pt;margin-top:.65pt;width:0;height:64.5pt;z-index:2516715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7" type="#_x0000_t32" style="position:absolute;margin-left:2.8pt;margin-top:.65pt;width:0;height:48pt;z-index:2516684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8" type="#_x0000_t32" style="position:absolute;margin-left:3pt;margin-top:.65pt;width:0;height:31.2pt;z-index:2516674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59" type="#_x0000_t32" style="position:absolute;margin-left:1.7pt;margin-top:.65pt;width:0;height:16.5pt;z-index:2516664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60" type="#_x0000_t32" style="position:absolute;margin-left:3pt;margin-top:15.2pt;width:28.5pt;height:0;z-index:2516736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61" type="#_x0000_t32" style="position:absolute;margin-left:.95pt;margin-top:.55pt;width:12.75pt;height:.05pt;z-index:2516725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62" type="#_x0000_t32" style="position:absolute;margin-left:2.8pt;margin-top:15.45pt;width:46.5pt;height:.05pt;z-index:2516746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63" type="#_x0000_t32" style="position:absolute;margin-left:4.1pt;margin-top:15.35pt;width:63pt;height:0;z-index:2516756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64" type="#_x0000_t32" style="position:absolute;margin-left:3.15pt;margin-top:15.25pt;width:81.75pt;height:.05pt;z-index:2516766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shape id="_x0000_s1065" type="#_x0000_t32" style="position:absolute;margin-left:2.75pt;margin-top:15.85pt;width:99.95pt;height:.05pt;z-index:2516776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Pr="00977375" w:rsidRDefault="00946C98" w:rsidP="00977375">
      <w:pPr>
        <w:rPr>
          <w:rFonts w:ascii="Comic Sans MS" w:hAnsi="Comic Sans MS" w:cs="Calibri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 xml:space="preserve">6-)8+9+10+11+12+13+14+15 doğal </w:t>
      </w:r>
      <w:r w:rsidRPr="00977375">
        <w:rPr>
          <w:rFonts w:ascii="Comic Sans MS" w:hAnsi="Comic Sans MS"/>
          <w:b/>
          <w:sz w:val="21"/>
          <w:szCs w:val="21"/>
        </w:rPr>
        <w:tab/>
        <w:t xml:space="preserve">    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108, </w:t>
      </w:r>
      <w:r w:rsidRPr="00977375">
        <w:rPr>
          <w:rFonts w:ascii="Comic Sans MS" w:hAnsi="Comic Sans MS"/>
          <w:b/>
          <w:sz w:val="21"/>
          <w:szCs w:val="21"/>
        </w:rPr>
        <w:t>sayılarının toplamını kısa yoldan bulun.</w:t>
      </w:r>
      <w:r>
        <w:rPr>
          <w:rFonts w:ascii="Comic Sans MS" w:hAnsi="Comic Sans MS"/>
          <w:b/>
          <w:sz w:val="21"/>
          <w:szCs w:val="21"/>
        </w:rPr>
        <w:t xml:space="preserve">       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bölüğü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</w:t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                 rakamlarla yazınız.</w:t>
      </w:r>
    </w:p>
    <w:p w:rsidR="00946C98" w:rsidRPr="00977375" w:rsidRDefault="00946C98" w:rsidP="005C2FB8">
      <w:pPr>
        <w:rPr>
          <w:rFonts w:ascii="Comic Sans MS" w:hAnsi="Comic Sans MS" w:cs="Calibri"/>
          <w:b/>
          <w:sz w:val="21"/>
          <w:szCs w:val="21"/>
        </w:rPr>
      </w:pP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5C2FB8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</w:t>
      </w: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/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D97339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)</w:t>
      </w:r>
      <w:r w:rsidRPr="00D97339">
        <w:rPr>
          <w:rFonts w:ascii="Comic Sans MS" w:hAnsi="Comic Sans MS"/>
          <w:b/>
          <w:sz w:val="22"/>
          <w:szCs w:val="22"/>
        </w:rPr>
        <w:t xml:space="preserve">Aşağıdaki çarpma ve bölme işlemlerini </w:t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</w:t>
      </w:r>
      <w:r>
        <w:rPr>
          <w:rFonts w:ascii="Comic Sans MS" w:hAnsi="Comic Sans MS"/>
          <w:b/>
          <w:sz w:val="22"/>
          <w:szCs w:val="22"/>
        </w:rPr>
        <w:t>9</w:t>
      </w:r>
      <w:r w:rsidRPr="00D97339">
        <w:rPr>
          <w:rFonts w:ascii="Comic Sans MS" w:hAnsi="Comic Sans MS"/>
          <w:b/>
          <w:sz w:val="22"/>
          <w:szCs w:val="22"/>
        </w:rPr>
        <w:t>-)4581 + 2436+3457 =? Toplama</w:t>
      </w:r>
    </w:p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r w:rsidRPr="00D97339">
        <w:rPr>
          <w:rFonts w:ascii="Comic Sans MS" w:hAnsi="Comic Sans MS"/>
          <w:b/>
          <w:sz w:val="22"/>
          <w:szCs w:val="22"/>
        </w:rPr>
        <w:t>kısa yoldan yapınız.</w:t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işleminin  sonucunu, sayıları</w:t>
      </w:r>
    </w:p>
    <w:p w:rsidR="00946C98" w:rsidRPr="00D97339" w:rsidRDefault="00946C98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b w:val="0"/>
          <w:sz w:val="22"/>
          <w:szCs w:val="22"/>
        </w:rPr>
        <w:t>60x20=</w:t>
      </w:r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r w:rsidRPr="00D97339">
        <w:rPr>
          <w:rFonts w:ascii="Comic Sans MS" w:hAnsi="Comic Sans MS"/>
          <w:sz w:val="22"/>
          <w:szCs w:val="22"/>
        </w:rPr>
        <w:t>yüzlüğe yuvarlayarak bulunuz.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75x100=</w:t>
      </w:r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hAnsi="Comic Sans MS"/>
          <w:sz w:val="22"/>
          <w:szCs w:val="22"/>
        </w:rPr>
        <w:tab/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52x10</w:t>
      </w:r>
      <w:r w:rsidRPr="00D97339">
        <w:rPr>
          <w:rFonts w:ascii="Comic Sans MS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hAnsi="Comic Sans MS"/>
          <w:sz w:val="22"/>
          <w:szCs w:val="22"/>
        </w:rPr>
        <w:t xml:space="preserve">                             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 w:rsidRPr="00D97339">
        <w:rPr>
          <w:rFonts w:ascii="Comic Sans MS" w:hAnsi="Comic Sans MS"/>
          <w:sz w:val="22"/>
          <w:szCs w:val="22"/>
        </w:rPr>
        <w:t>6000÷2000=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</w:p>
    <w:p w:rsidR="00946C98" w:rsidRPr="00D97339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1500÷100</w:t>
      </w:r>
      <w:r>
        <w:rPr>
          <w:rFonts w:ascii="Comic Sans MS" w:hAnsi="Comic Sans MS"/>
          <w:sz w:val="22"/>
          <w:szCs w:val="22"/>
        </w:rPr>
        <w:t xml:space="preserve">   </w:t>
      </w:r>
      <w:r w:rsidRPr="00D97339">
        <w:rPr>
          <w:rFonts w:ascii="Comic Sans MS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.....................</w:t>
      </w:r>
      <w:r w:rsidRPr="00D97339">
        <w:rPr>
          <w:rFonts w:ascii="Comic Sans MS" w:hAnsi="Comic Sans MS"/>
          <w:sz w:val="22"/>
          <w:szCs w:val="22"/>
        </w:rPr>
        <w:t xml:space="preserve">      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>10-)</w:t>
      </w:r>
      <w:r>
        <w:rPr>
          <w:rFonts w:ascii="Comic Sans MS" w:hAnsi="Comic Sans MS"/>
          <w:b/>
          <w:sz w:val="21"/>
          <w:szCs w:val="21"/>
        </w:rPr>
        <w:t>Şakir 123 tane kalemi hiç artmayacak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şekilde  5'er li kutulara koyacaktır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Buna göre en az kaç tane kutu gereklidir?     </w:t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ayında  </w:t>
      </w:r>
      <w:r w:rsidRPr="003A7C66">
        <w:rPr>
          <w:rFonts w:ascii="Comic Sans MS" w:hAnsi="Comic Sans MS"/>
          <w:b/>
          <w:sz w:val="21"/>
          <w:szCs w:val="21"/>
        </w:rPr>
        <w:t xml:space="preserve">5126 </w:t>
      </w:r>
      <w:r w:rsidRPr="003A7C66">
        <w:rPr>
          <w:rFonts w:ascii="Comic Sans MS" w:hAnsi="Comic Sans MS"/>
          <w:sz w:val="21"/>
          <w:szCs w:val="21"/>
        </w:rPr>
        <w:t>makine,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946C98" w:rsidRPr="003A7C66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A)22   B)23   C)24  D)25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  <w:t xml:space="preserve">            </w:t>
      </w:r>
      <w:r w:rsidRPr="003A7C66">
        <w:rPr>
          <w:rFonts w:ascii="Comic Sans MS" w:hAnsi="Comic Sans MS"/>
          <w:sz w:val="21"/>
          <w:szCs w:val="21"/>
        </w:rPr>
        <w:t xml:space="preserve">ise  Ocak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946C98" w:rsidRPr="003A7C66" w:rsidRDefault="00946C98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</w:t>
      </w:r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>miştir. Üç ayda kaç makine  üretilmiştir?</w:t>
      </w: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3A7C66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2B6771" w:rsidRDefault="00946C98" w:rsidP="00D97339">
      <w:pPr>
        <w:pStyle w:val="soru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12-)</w:t>
      </w:r>
      <w:r w:rsidRPr="002B6771">
        <w:rPr>
          <w:rFonts w:ascii="Comic Sans MS" w:hAnsi="Comic Sans MS"/>
          <w:noProof/>
          <w:sz w:val="20"/>
        </w:rPr>
        <w:t>Bir bölme işleminde bölen 8 , bölüm 19 , kalan 3 ise ; bölünen kaçtır ?</w:t>
      </w:r>
    </w:p>
    <w:p w:rsidR="00946C98" w:rsidRPr="002B6771" w:rsidRDefault="00946C98" w:rsidP="00D97339">
      <w:pPr>
        <w:pStyle w:val="soru"/>
        <w:rPr>
          <w:rFonts w:ascii="Comic Sans MS" w:hAnsi="Comic Sans MS"/>
          <w:b w:val="0"/>
          <w:sz w:val="20"/>
        </w:rPr>
      </w:pPr>
      <w:r w:rsidRPr="002B6771">
        <w:rPr>
          <w:rFonts w:ascii="Comic Sans MS" w:hAnsi="Comic Sans MS"/>
          <w:b w:val="0"/>
          <w:noProof/>
          <w:sz w:val="20"/>
        </w:rPr>
        <w:t xml:space="preserve">A) 150  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B) 152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C)  155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>D) 156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 xml:space="preserve">13-) 4 yüzlük + 5 on binlik + 2 yüzlük + 3 birlik şeklinde çözümlenen sayı hangisidir?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9D5440" w:rsidRDefault="00946C98" w:rsidP="002B6771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2B6771">
        <w:rPr>
          <w:rFonts w:ascii="Comic Sans MS" w:hAnsi="Comic Sans MS"/>
          <w:b/>
          <w:sz w:val="20"/>
          <w:szCs w:val="20"/>
        </w:rPr>
        <w:t xml:space="preserve">-) 461 204 303 doğal sayısının binler bölüğü hangi seçenekte belirtilmiştir?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 303 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B)  204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C)  4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204 303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2B6771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B6771">
        <w:rPr>
          <w:rFonts w:ascii="Comic Sans MS" w:hAnsi="Comic Sans MS"/>
          <w:b/>
          <w:sz w:val="20"/>
          <w:szCs w:val="20"/>
        </w:rPr>
        <w:t xml:space="preserve">23 452 785 sayısında, sayı değeri en büyük olan rakamın basamak değeri kaçtır?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>B) 10 000 000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946C98" w:rsidRPr="002B6771" w:rsidRDefault="00946C98" w:rsidP="001801ED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-)</w:t>
      </w:r>
      <w:r w:rsidRPr="002B6771">
        <w:rPr>
          <w:rFonts w:ascii="Comic Sans MS" w:hAnsi="Comic Sans MS"/>
          <w:b/>
          <w:bCs/>
          <w:sz w:val="20"/>
          <w:szCs w:val="20"/>
        </w:rPr>
        <w:t xml:space="preserve"> Aşağıdaki İfadelerin Doğru Olanlarının Başına (D),Yanlış Olanlarının Başına (Y) Koyunuz. </w:t>
      </w:r>
      <w:r>
        <w:rPr>
          <w:rFonts w:ascii="Comic Sans MS" w:hAnsi="Comic Sans MS"/>
          <w:b/>
          <w:bCs/>
          <w:sz w:val="20"/>
          <w:szCs w:val="20"/>
        </w:rPr>
        <w:t>(10p)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)789 102 985  sayısının milyonlar bölüğünde 985 sayısı vardır.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4-8-16-32-?-128 örüntüsünde soru işareti yerine 64 sayısı gelmelidir.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(     ) 876 001 001 sayısının basamak değerleri toplamı  </w:t>
      </w:r>
      <w:smartTag w:uri="urn:schemas-microsoft-com:office:smarttags" w:element="metricconverter">
        <w:smartTagPr>
          <w:attr w:name="ProductID" w:val="23’"/>
        </w:smartTagPr>
        <w:r w:rsidRPr="002B6771">
          <w:rPr>
            <w:rFonts w:ascii="Comic Sans MS" w:hAnsi="Comic Sans MS"/>
            <w:sz w:val="20"/>
            <w:szCs w:val="20"/>
          </w:rPr>
          <w:t>23’</w:t>
        </w:r>
      </w:smartTag>
      <w:r w:rsidRPr="002B6771">
        <w:rPr>
          <w:rFonts w:ascii="Comic Sans MS" w:hAnsi="Comic Sans MS"/>
          <w:sz w:val="20"/>
          <w:szCs w:val="20"/>
        </w:rPr>
        <w:t xml:space="preserve"> tür.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 ) Birler bölüğünde 13,binler bölüğünde 412 ve milyonlar bölüğünde 2 olan sayı 13 412 2 dir.</w:t>
      </w:r>
    </w:p>
    <w:p w:rsidR="00946C98" w:rsidRPr="002B6771" w:rsidRDefault="00946C98" w:rsidP="003A7C66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Yedi basamaklı en küçük doğal sayı “bir milyondur</w:t>
      </w:r>
    </w:p>
    <w:p w:rsidR="00946C98" w:rsidRPr="002B6771" w:rsidRDefault="00946C98" w:rsidP="003A7C66">
      <w:pPr>
        <w:rPr>
          <w:sz w:val="20"/>
          <w:szCs w:val="20"/>
        </w:rPr>
      </w:pP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 w:rsidRPr="002B6771">
        <w:rPr>
          <w:rFonts w:ascii="Comic Sans MS" w:hAnsi="Comic Sans MS"/>
          <w:sz w:val="18"/>
          <w:szCs w:val="18"/>
        </w:rPr>
        <w:t xml:space="preserve"> </w:t>
      </w:r>
      <w:r w:rsidRPr="002B6771">
        <w:rPr>
          <w:rFonts w:ascii="Comic Sans MS" w:hAnsi="Comic Sans MS"/>
          <w:b/>
          <w:sz w:val="18"/>
          <w:szCs w:val="18"/>
        </w:rPr>
        <w:t>Not Baremi</w:t>
      </w:r>
      <w:r w:rsidRPr="002B6771">
        <w:rPr>
          <w:rFonts w:ascii="Comic Sans MS" w:hAnsi="Comic Sans MS"/>
          <w:sz w:val="18"/>
          <w:szCs w:val="18"/>
        </w:rPr>
        <w:t xml:space="preserve"> :3. Soru 20 puan</w:t>
      </w:r>
      <w:r>
        <w:rPr>
          <w:rFonts w:ascii="Comic Sans MS" w:hAnsi="Comic Sans MS"/>
          <w:sz w:val="18"/>
          <w:szCs w:val="18"/>
        </w:rPr>
        <w:t xml:space="preserve">, 16.soru 10p </w:t>
      </w:r>
      <w:r w:rsidRPr="002B6771">
        <w:rPr>
          <w:rFonts w:ascii="Comic Sans MS" w:hAnsi="Comic Sans MS"/>
          <w:sz w:val="18"/>
          <w:szCs w:val="18"/>
        </w:rPr>
        <w:t>, di</w:t>
      </w:r>
      <w:r>
        <w:rPr>
          <w:rFonts w:ascii="Comic Sans MS" w:hAnsi="Comic Sans MS"/>
          <w:sz w:val="18"/>
          <w:szCs w:val="18"/>
        </w:rPr>
        <w:t>ğerleri 5 puandır.</w:t>
      </w:r>
      <w:r w:rsidRPr="002B6771">
        <w:rPr>
          <w:rFonts w:ascii="Comic Sans MS" w:hAnsi="Comic Sans MS"/>
          <w:b/>
          <w:sz w:val="18"/>
          <w:szCs w:val="18"/>
        </w:rPr>
        <w:t>BAŞARILAR</w:t>
      </w: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MİKAİL ECE </w:t>
      </w:r>
    </w:p>
    <w:p w:rsidR="00946C98" w:rsidRDefault="00946C98" w:rsidP="003A7C6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MATEMATİK ÖĞRETMENİ. </w:t>
      </w:r>
      <w:hyperlink r:id="rId6" w:history="1">
        <w:r>
          <w:rPr>
            <w:rStyle w:val="Hyperlink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p w:rsidR="00946C98" w:rsidRPr="00F64886" w:rsidRDefault="00946C98" w:rsidP="00F64886">
      <w:pPr>
        <w:rPr>
          <w:rFonts w:ascii="Comic Sans MS" w:hAnsi="Comic Sans MS"/>
          <w:sz w:val="18"/>
          <w:szCs w:val="18"/>
        </w:rPr>
      </w:pPr>
    </w:p>
    <w:p w:rsidR="00946C98" w:rsidRPr="00F64886" w:rsidRDefault="00946C98" w:rsidP="00F64886">
      <w:pPr>
        <w:tabs>
          <w:tab w:val="left" w:pos="325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946C98" w:rsidRPr="00F64886" w:rsidSect="002B6771">
      <w:pgSz w:w="11906" w:h="16838"/>
      <w:pgMar w:top="794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07D"/>
    <w:rsid w:val="00037C33"/>
    <w:rsid w:val="001801ED"/>
    <w:rsid w:val="002673EE"/>
    <w:rsid w:val="002B6771"/>
    <w:rsid w:val="0036584C"/>
    <w:rsid w:val="00373C49"/>
    <w:rsid w:val="003A7C66"/>
    <w:rsid w:val="003B62CD"/>
    <w:rsid w:val="00405732"/>
    <w:rsid w:val="004230B4"/>
    <w:rsid w:val="004B5973"/>
    <w:rsid w:val="005102B8"/>
    <w:rsid w:val="00591C22"/>
    <w:rsid w:val="00593E28"/>
    <w:rsid w:val="005C2FB8"/>
    <w:rsid w:val="005C675A"/>
    <w:rsid w:val="00653111"/>
    <w:rsid w:val="00661306"/>
    <w:rsid w:val="00740D6B"/>
    <w:rsid w:val="007A7A51"/>
    <w:rsid w:val="007C71AE"/>
    <w:rsid w:val="007D096E"/>
    <w:rsid w:val="00946C98"/>
    <w:rsid w:val="00977375"/>
    <w:rsid w:val="009A21B1"/>
    <w:rsid w:val="009D5440"/>
    <w:rsid w:val="00A231BC"/>
    <w:rsid w:val="00A64B55"/>
    <w:rsid w:val="00A87BC3"/>
    <w:rsid w:val="00D4007D"/>
    <w:rsid w:val="00D97339"/>
    <w:rsid w:val="00E409D9"/>
    <w:rsid w:val="00E51983"/>
    <w:rsid w:val="00F30967"/>
    <w:rsid w:val="00F35893"/>
    <w:rsid w:val="00F6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4007D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00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007D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F309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uiPriority w:val="99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Hyperlink">
    <w:name w:val="Hyperlink"/>
    <w:basedOn w:val="DefaultParagraphFont"/>
    <w:uiPriority w:val="99"/>
    <w:rsid w:val="005102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5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674</Words>
  <Characters>3848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Davut Hoca</dc:creator>
  <cp:keywords>www.sorubak.com</cp:keywords>
  <dc:description/>
  <cp:lastModifiedBy>edanur</cp:lastModifiedBy>
  <cp:revision>8</cp:revision>
  <dcterms:created xsi:type="dcterms:W3CDTF">2013-10-27T20:02:00Z</dcterms:created>
  <dcterms:modified xsi:type="dcterms:W3CDTF">2014-10-30T18:32:00Z</dcterms:modified>
</cp:coreProperties>
</file>