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37" w:rsidRDefault="00792737" w:rsidP="002D262B">
      <w:pPr>
        <w:rPr>
          <w:rFonts w:cs="Calibri"/>
          <w:b/>
          <w:color w:val="231E1F"/>
          <w:w w:val="104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24pt;width:532.5pt;height:64.5pt;z-index:251664384">
            <v:textbox style="mso-next-textbox:#_x0000_s1026">
              <w:txbxContent>
                <w:p w:rsidR="00792737" w:rsidRPr="00677C38" w:rsidRDefault="00792737" w:rsidP="00677C3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2014-2015 EĞİTİM-ÖĞRETİM YILI ……………</w:t>
                  </w:r>
                  <w:r w:rsidRPr="00677C38">
                    <w:rPr>
                      <w:b/>
                      <w:sz w:val="24"/>
                      <w:szCs w:val="24"/>
                    </w:rPr>
                    <w:t xml:space="preserve"> ORTAOKULU MATEMATİK UYGULAMALARI DERSİ 1.DÖNEM 2.YAZILI SINAVI</w:t>
                  </w:r>
                </w:p>
                <w:p w:rsidR="00792737" w:rsidRDefault="00792737">
                  <w:r>
                    <w:t xml:space="preserve">Adı-Soyadı:                                                      Numarası: </w:t>
                  </w:r>
                </w:p>
                <w:p w:rsidR="00792737" w:rsidRDefault="00792737"/>
              </w:txbxContent>
            </v:textbox>
          </v:shape>
        </w:pict>
      </w:r>
      <w:r>
        <w:rPr>
          <w:rFonts w:cs="Calibri"/>
          <w:b/>
          <w:color w:val="231E1F"/>
          <w:w w:val="104"/>
          <w:sz w:val="20"/>
          <w:szCs w:val="20"/>
        </w:rPr>
        <w:t xml:space="preserve">                  </w:t>
      </w:r>
    </w:p>
    <w:p w:rsidR="00792737" w:rsidRDefault="00792737" w:rsidP="00677C38">
      <w:pPr>
        <w:pStyle w:val="ListParagraph"/>
        <w:rPr>
          <w:rFonts w:cs="Calibri"/>
          <w:b/>
          <w:color w:val="231E1F"/>
          <w:w w:val="104"/>
          <w:sz w:val="20"/>
          <w:szCs w:val="20"/>
        </w:rPr>
      </w:pPr>
    </w:p>
    <w:p w:rsidR="00792737" w:rsidRDefault="00792737" w:rsidP="00677C38">
      <w:pPr>
        <w:pStyle w:val="ListParagraph"/>
        <w:rPr>
          <w:rFonts w:cs="Calibri"/>
          <w:b/>
          <w:color w:val="231E1F"/>
          <w:w w:val="104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left:0;text-align:left;margin-left:372pt;margin-top:43.5pt;width:129.75pt;height:117.75pt;z-index:-251665408;visibility:visible;mso-position-horizontal-relative:margin;mso-position-vertical-relative:margin" wrapcoords="-125 0 -125 21462 21600 21462 21600 0 -125 0" o:allowincell="f">
            <v:imagedata r:id="rId7" o:title="" croptop="14571f" cropbottom="33047f" cropleft="33419f" cropright="4340f"/>
            <w10:wrap type="tight" anchorx="margin" anchory="margin"/>
          </v:shape>
        </w:pict>
      </w:r>
    </w:p>
    <w:p w:rsidR="00792737" w:rsidRPr="006E2EA7" w:rsidRDefault="00792737" w:rsidP="00AB68F0">
      <w:pPr>
        <w:pStyle w:val="ListParagraph"/>
        <w:numPr>
          <w:ilvl w:val="0"/>
          <w:numId w:val="1"/>
        </w:numPr>
        <w:rPr>
          <w:rFonts w:cs="Calibri"/>
          <w:color w:val="231E1F"/>
          <w:w w:val="104"/>
          <w:sz w:val="20"/>
          <w:szCs w:val="20"/>
        </w:rPr>
      </w:pPr>
      <w:r w:rsidRPr="006E2EA7">
        <w:rPr>
          <w:rFonts w:cs="Calibri"/>
          <w:color w:val="231E1F"/>
          <w:w w:val="104"/>
          <w:sz w:val="20"/>
          <w:szCs w:val="20"/>
        </w:rPr>
        <w:t xml:space="preserve">Kutup kırlangıçları her yıl Kuzey Kutbu’ndan </w:t>
      </w:r>
      <w:r w:rsidRPr="006E2EA7">
        <w:rPr>
          <w:rFonts w:cs="Calibri"/>
          <w:color w:val="231E1F"/>
          <w:spacing w:val="-3"/>
          <w:sz w:val="20"/>
          <w:szCs w:val="20"/>
        </w:rPr>
        <w:t xml:space="preserve">Güney  Kutbu’na uçup geri dönerler.   Kuş uçuşu bu </w:t>
      </w:r>
      <w:r w:rsidRPr="006E2EA7">
        <w:rPr>
          <w:rFonts w:cs="Calibri"/>
          <w:color w:val="231E1F"/>
          <w:spacing w:val="-5"/>
          <w:sz w:val="20"/>
          <w:szCs w:val="20"/>
        </w:rPr>
        <w:t xml:space="preserve">mesafe tek  yön yaklaşık 35.400 km’dir. </w:t>
      </w:r>
      <w:r>
        <w:rPr>
          <w:rFonts w:cs="Calibri"/>
          <w:color w:val="231E1F"/>
          <w:spacing w:val="-5"/>
          <w:sz w:val="20"/>
          <w:szCs w:val="20"/>
        </w:rPr>
        <w:t xml:space="preserve"> </w:t>
      </w:r>
      <w:r w:rsidRPr="006E2EA7">
        <w:rPr>
          <w:rFonts w:cs="Calibri"/>
          <w:color w:val="231E1F"/>
          <w:spacing w:val="-5"/>
          <w:sz w:val="20"/>
          <w:szCs w:val="20"/>
        </w:rPr>
        <w:t xml:space="preserve"> Kırlangıçlar bu yolculukta 12 saat uçar ve günün </w:t>
      </w:r>
      <w:r w:rsidRPr="006E2EA7">
        <w:rPr>
          <w:rFonts w:cs="Calibri"/>
          <w:color w:val="231E1F"/>
          <w:spacing w:val="-4"/>
          <w:sz w:val="20"/>
          <w:szCs w:val="20"/>
        </w:rPr>
        <w:t>geriye kalan zamanını beslenmek ve dinlenmek için harcar. Uçarken ortalama hızları saatte 40 km’dir.</w:t>
      </w:r>
    </w:p>
    <w:p w:rsidR="00792737" w:rsidRPr="006E2EA7" w:rsidRDefault="00792737" w:rsidP="002D262B">
      <w:pPr>
        <w:rPr>
          <w:rFonts w:cs="Calibri"/>
          <w:b/>
          <w:color w:val="231E1F"/>
          <w:spacing w:val="-3"/>
        </w:rPr>
      </w:pPr>
      <w:r>
        <w:rPr>
          <w:rFonts w:cs="Calibri"/>
          <w:color w:val="231E1F"/>
          <w:spacing w:val="-4"/>
          <w:sz w:val="24"/>
          <w:szCs w:val="24"/>
        </w:rPr>
        <w:t xml:space="preserve">         </w:t>
      </w:r>
      <w:r w:rsidRPr="006E2EA7">
        <w:rPr>
          <w:rFonts w:cs="Calibri"/>
          <w:b/>
          <w:color w:val="231E1F"/>
          <w:spacing w:val="-4"/>
        </w:rPr>
        <w:t xml:space="preserve">Kutup kırlangıçlarının Kuzey Kutbu’ndan   </w:t>
      </w:r>
      <w:r w:rsidRPr="006E2EA7">
        <w:rPr>
          <w:rFonts w:cs="Calibri"/>
          <w:b/>
          <w:color w:val="231E1F"/>
          <w:spacing w:val="-3"/>
        </w:rPr>
        <w:t xml:space="preserve">Güney Kutbu’na uçup geri gelmesi yaklaşık kaç gün sürer? </w:t>
      </w:r>
    </w:p>
    <w:p w:rsidR="00792737" w:rsidRPr="006E2EA7" w:rsidRDefault="00792737" w:rsidP="00794B72">
      <w:pPr>
        <w:pStyle w:val="ListParagraph"/>
        <w:numPr>
          <w:ilvl w:val="0"/>
          <w:numId w:val="2"/>
        </w:numPr>
        <w:rPr>
          <w:rFonts w:cs="Calibri"/>
          <w:color w:val="231E1F"/>
          <w:spacing w:val="-4"/>
        </w:rPr>
      </w:pPr>
      <w:r w:rsidRPr="006E2EA7">
        <w:rPr>
          <w:rFonts w:cs="Calibri"/>
          <w:color w:val="231E1F"/>
          <w:spacing w:val="-4"/>
        </w:rPr>
        <w:t xml:space="preserve"> 33 gün           </w:t>
      </w:r>
      <w:r w:rsidRPr="006E2EA7">
        <w:rPr>
          <w:rFonts w:cs="Calibri"/>
          <w:b/>
          <w:color w:val="231E1F"/>
          <w:spacing w:val="-4"/>
        </w:rPr>
        <w:t>b)</w:t>
      </w:r>
      <w:r w:rsidRPr="006E2EA7">
        <w:rPr>
          <w:rFonts w:cs="Calibri"/>
          <w:color w:val="231E1F"/>
          <w:spacing w:val="-4"/>
        </w:rPr>
        <w:t xml:space="preserve"> 63gün          </w:t>
      </w:r>
      <w:r w:rsidRPr="006E2EA7">
        <w:rPr>
          <w:rFonts w:cs="Calibri"/>
          <w:b/>
          <w:color w:val="231E1F"/>
          <w:spacing w:val="-4"/>
        </w:rPr>
        <w:t>c)</w:t>
      </w:r>
      <w:r w:rsidRPr="006E2EA7">
        <w:rPr>
          <w:rFonts w:cs="Calibri"/>
          <w:color w:val="231E1F"/>
          <w:spacing w:val="-4"/>
        </w:rPr>
        <w:t xml:space="preserve">73 gün      </w:t>
      </w:r>
      <w:r w:rsidRPr="006E2EA7">
        <w:rPr>
          <w:rFonts w:cs="Calibri"/>
          <w:b/>
          <w:color w:val="231E1F"/>
          <w:spacing w:val="-4"/>
        </w:rPr>
        <w:t>d</w:t>
      </w:r>
      <w:r w:rsidRPr="006E2EA7">
        <w:rPr>
          <w:rFonts w:cs="Calibri"/>
          <w:color w:val="231E1F"/>
          <w:spacing w:val="-4"/>
        </w:rPr>
        <w:t>) 83 gün</w:t>
      </w:r>
    </w:p>
    <w:p w:rsidR="00792737" w:rsidRPr="00794B72" w:rsidRDefault="00792737" w:rsidP="00794B72">
      <w:pPr>
        <w:pStyle w:val="ListParagraph"/>
        <w:ind w:left="1636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2D262B" w:rsidRDefault="00792737" w:rsidP="002D262B">
      <w:pPr>
        <w:pStyle w:val="ListParagraph"/>
        <w:numPr>
          <w:ilvl w:val="0"/>
          <w:numId w:val="1"/>
        </w:numPr>
        <w:rPr>
          <w:rFonts w:cs="Calibri"/>
          <w:color w:val="231E1F"/>
          <w:spacing w:val="-5"/>
          <w:sz w:val="24"/>
          <w:szCs w:val="24"/>
        </w:rPr>
      </w:pPr>
      <w:r w:rsidRPr="002D262B">
        <w:rPr>
          <w:rFonts w:cs="Calibri"/>
          <w:color w:val="231E1F"/>
          <w:spacing w:val="-5"/>
          <w:sz w:val="24"/>
          <w:szCs w:val="24"/>
        </w:rPr>
        <w:t>Kutup kırlangıçlarının hayatlarının ne kadarı (yüzdesi) bu seyahatlerde geçer?</w:t>
      </w:r>
    </w:p>
    <w:p w:rsidR="00792737" w:rsidRDefault="00792737" w:rsidP="00677C38">
      <w:pPr>
        <w:pStyle w:val="ListParagraph"/>
        <w:numPr>
          <w:ilvl w:val="0"/>
          <w:numId w:val="3"/>
        </w:numPr>
        <w:rPr>
          <w:rFonts w:cs="Calibri"/>
          <w:b/>
          <w:color w:val="231E1F"/>
          <w:spacing w:val="-4"/>
          <w:sz w:val="20"/>
          <w:szCs w:val="20"/>
        </w:rPr>
      </w:pPr>
      <w:r>
        <w:rPr>
          <w:noProof/>
          <w:lang w:eastAsia="tr-TR"/>
        </w:rPr>
        <w:pict>
          <v:shape id="Resim 2" o:spid="_x0000_s1028" type="#_x0000_t75" style="position:absolute;left:0;text-align:left;margin-left:412.5pt;margin-top:228pt;width:126.75pt;height:72.75pt;z-index:-251664384;visibility:visible;mso-position-horizontal-relative:margin;mso-position-vertical-relative:margin" o:allowincell="f">
            <v:imagedata r:id="rId8" o:title="" croptop="25123f" cropbottom="30782f" cropleft="21428f" cropright="20593f"/>
            <w10:wrap anchorx="margin" anchory="margin"/>
          </v:shape>
        </w:pict>
      </w:r>
      <w:r>
        <w:rPr>
          <w:rFonts w:cs="Calibri"/>
          <w:b/>
          <w:color w:val="231E1F"/>
          <w:spacing w:val="-4"/>
          <w:sz w:val="20"/>
          <w:szCs w:val="20"/>
        </w:rPr>
        <w:t>10           b) 30         c)50       d) 90</w:t>
      </w:r>
    </w:p>
    <w:p w:rsidR="00792737" w:rsidRPr="0004134E" w:rsidRDefault="00792737" w:rsidP="006E2EA7">
      <w:pPr>
        <w:pStyle w:val="ListParagraph"/>
        <w:ind w:left="1636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BD3515" w:rsidRDefault="00792737" w:rsidP="00BD3515">
      <w:pPr>
        <w:pStyle w:val="ListParagraph"/>
        <w:numPr>
          <w:ilvl w:val="0"/>
          <w:numId w:val="1"/>
        </w:numPr>
        <w:rPr>
          <w:rFonts w:cs="Calibri"/>
          <w:b/>
          <w:color w:val="231E1F"/>
          <w:spacing w:val="-4"/>
          <w:sz w:val="20"/>
          <w:szCs w:val="20"/>
        </w:rPr>
      </w:pPr>
      <w:r>
        <w:rPr>
          <w:rFonts w:cs="Calibri"/>
          <w:color w:val="231E1F"/>
          <w:spacing w:val="-1"/>
          <w:sz w:val="24"/>
          <w:szCs w:val="24"/>
        </w:rPr>
        <w:t xml:space="preserve">Kütlesi kg cinsinden 120 olan bir </w:t>
      </w:r>
      <w:r w:rsidRPr="00BD3515">
        <w:rPr>
          <w:rFonts w:cs="Calibri"/>
          <w:color w:val="231E1F"/>
          <w:spacing w:val="-1"/>
          <w:sz w:val="24"/>
          <w:szCs w:val="24"/>
        </w:rPr>
        <w:t xml:space="preserve">ağırlığı tartabilmek için en az kaç </w:t>
      </w:r>
      <w:r w:rsidRPr="00BD3515">
        <w:rPr>
          <w:rFonts w:cs="Calibri"/>
          <w:color w:val="231E1F"/>
          <w:spacing w:val="-2"/>
          <w:sz w:val="24"/>
          <w:szCs w:val="24"/>
        </w:rPr>
        <w:t>tane ağırlık gerekir?</w:t>
      </w:r>
    </w:p>
    <w:p w:rsidR="00792737" w:rsidRPr="00BD3515" w:rsidRDefault="00792737" w:rsidP="00BD3515">
      <w:pPr>
        <w:pStyle w:val="ListParagraph"/>
        <w:rPr>
          <w:rFonts w:cs="Calibri"/>
          <w:b/>
          <w:color w:val="231E1F"/>
          <w:spacing w:val="-2"/>
          <w:sz w:val="24"/>
          <w:szCs w:val="24"/>
        </w:rPr>
      </w:pPr>
    </w:p>
    <w:p w:rsidR="00792737" w:rsidRDefault="00792737" w:rsidP="00D504A5">
      <w:pPr>
        <w:pStyle w:val="ListParagraph"/>
        <w:numPr>
          <w:ilvl w:val="0"/>
          <w:numId w:val="5"/>
        </w:numPr>
        <w:rPr>
          <w:rFonts w:cs="Calibri"/>
          <w:b/>
          <w:color w:val="231E1F"/>
          <w:spacing w:val="-4"/>
        </w:rPr>
      </w:pPr>
      <w:r w:rsidRPr="00BD3515">
        <w:rPr>
          <w:rFonts w:cs="Calibri"/>
          <w:b/>
          <w:color w:val="231E1F"/>
          <w:spacing w:val="-2"/>
        </w:rPr>
        <w:t>120</w:t>
      </w:r>
      <w:r w:rsidRPr="00BD3515">
        <w:rPr>
          <w:rFonts w:cs="Calibri"/>
          <w:b/>
          <w:color w:val="231E1F"/>
          <w:spacing w:val="-4"/>
        </w:rPr>
        <w:t xml:space="preserve">         b) 60      c)40       d) 18</w:t>
      </w:r>
    </w:p>
    <w:p w:rsidR="00792737" w:rsidRPr="006E2EA7" w:rsidRDefault="00792737" w:rsidP="006E2EA7">
      <w:pPr>
        <w:rPr>
          <w:rFonts w:cs="Calibri"/>
          <w:b/>
          <w:color w:val="231E1F"/>
          <w:spacing w:val="-4"/>
        </w:rPr>
      </w:pPr>
      <w:hyperlink r:id="rId9" w:history="1">
        <w:r w:rsidRPr="002E18AD">
          <w:rPr>
            <w:rStyle w:val="Hyperlink"/>
            <w:rFonts w:cs="Calibri"/>
            <w:b/>
            <w:spacing w:val="-4"/>
          </w:rPr>
          <w:t>www.sorubak.com</w:t>
        </w:r>
      </w:hyperlink>
      <w:r>
        <w:rPr>
          <w:rFonts w:cs="Calibri"/>
          <w:b/>
          <w:color w:val="231E1F"/>
          <w:spacing w:val="-4"/>
        </w:rPr>
        <w:t xml:space="preserve"> </w:t>
      </w:r>
    </w:p>
    <w:p w:rsidR="00792737" w:rsidRPr="00F47F46" w:rsidRDefault="00792737" w:rsidP="00BD3515">
      <w:pPr>
        <w:pStyle w:val="ListParagraph"/>
        <w:numPr>
          <w:ilvl w:val="0"/>
          <w:numId w:val="1"/>
        </w:numPr>
        <w:rPr>
          <w:rFonts w:cs="Calibri"/>
          <w:b/>
          <w:color w:val="231E1F"/>
          <w:spacing w:val="-4"/>
        </w:rPr>
      </w:pPr>
      <w:r>
        <w:rPr>
          <w:rFonts w:cs="Calibri"/>
          <w:b/>
          <w:color w:val="231E1F"/>
          <w:spacing w:val="-4"/>
        </w:rPr>
        <w:t xml:space="preserve"> </w:t>
      </w:r>
      <w:r w:rsidRPr="00D504A5">
        <w:rPr>
          <w:rFonts w:cs="Calibri"/>
          <w:color w:val="231E1F"/>
          <w:spacing w:val="-4"/>
        </w:rPr>
        <w:t xml:space="preserve">Terazinin sol kefesinde </w:t>
      </w:r>
      <w:r w:rsidRPr="00D504A5">
        <w:rPr>
          <w:rFonts w:cs="Calibri"/>
          <w:b/>
          <w:color w:val="231E1F"/>
          <w:spacing w:val="-4"/>
        </w:rPr>
        <w:t>3kg ağırlığında domates</w:t>
      </w:r>
      <w:r w:rsidRPr="00D504A5">
        <w:rPr>
          <w:rFonts w:cs="Calibri"/>
          <w:color w:val="231E1F"/>
          <w:spacing w:val="-4"/>
        </w:rPr>
        <w:t xml:space="preserve"> var. Bu ağırlığın </w:t>
      </w:r>
      <w:smartTag w:uri="urn:schemas-microsoft-com:office:smarttags" w:element="metricconverter">
        <w:smartTagPr>
          <w:attr w:name="ProductID" w:val="3 kg"/>
        </w:smartTagPr>
        <w:r w:rsidRPr="00D504A5">
          <w:rPr>
            <w:rFonts w:cs="Calibri"/>
            <w:color w:val="231E1F"/>
            <w:spacing w:val="-4"/>
          </w:rPr>
          <w:t>3 kg</w:t>
        </w:r>
      </w:smartTag>
      <w:r w:rsidRPr="00D504A5">
        <w:rPr>
          <w:rFonts w:cs="Calibri"/>
          <w:color w:val="231E1F"/>
          <w:spacing w:val="-4"/>
        </w:rPr>
        <w:t xml:space="preserve"> olduğunu nasıl  anlarsınız?  </w:t>
      </w:r>
    </w:p>
    <w:p w:rsidR="00792737" w:rsidRDefault="00792737" w:rsidP="00F47F46">
      <w:pPr>
        <w:pStyle w:val="ListParagraph"/>
        <w:rPr>
          <w:rFonts w:cs="Calibri"/>
          <w:color w:val="231E1F"/>
          <w:spacing w:val="-4"/>
          <w:sz w:val="20"/>
          <w:szCs w:val="20"/>
        </w:rPr>
      </w:pPr>
      <w:r w:rsidRPr="00D9475E">
        <w:rPr>
          <w:rFonts w:cs="Calibri"/>
          <w:color w:val="231E1F"/>
          <w:spacing w:val="-4"/>
        </w:rPr>
        <w:t>(</w:t>
      </w:r>
      <w:r w:rsidRPr="00D9475E">
        <w:rPr>
          <w:rFonts w:cs="Calibri"/>
          <w:color w:val="231E1F"/>
          <w:spacing w:val="-4"/>
          <w:sz w:val="20"/>
          <w:szCs w:val="20"/>
        </w:rPr>
        <w:t>Aşağıdaki işlemlerden hangisini yaparsanız terazi dengelenir?)</w:t>
      </w:r>
    </w:p>
    <w:p w:rsidR="00792737" w:rsidRPr="00D9475E" w:rsidRDefault="00792737" w:rsidP="00D504A5">
      <w:pPr>
        <w:pStyle w:val="ListParagraph"/>
        <w:numPr>
          <w:ilvl w:val="0"/>
          <w:numId w:val="7"/>
        </w:numPr>
        <w:rPr>
          <w:rFonts w:cs="Calibri"/>
          <w:color w:val="231E1F"/>
          <w:spacing w:val="-4"/>
          <w:sz w:val="20"/>
          <w:szCs w:val="20"/>
        </w:rPr>
      </w:pPr>
      <w:r>
        <w:rPr>
          <w:noProof/>
          <w:lang w:eastAsia="tr-TR"/>
        </w:rPr>
        <w:pict>
          <v:shape id="Resim 7" o:spid="_x0000_s1029" type="#_x0000_t75" alt="https://encrypted-tbn0.gstatic.com/images?q=tbn:ANd9GcQImlyR_LlUO7ty_u2OUwCc2KKerCJdU7WIU8yrX8kcZCVkvq5L8pEdl_g" href="https://www.google.com.tr/imgres?imgurl=http://www.agrocam81.com/Resimler/Urunler/2013.12.12.14.32.25.874.JPG&amp;imgrefurl=http://www.agrocam81.com/&amp;docid=OoSHWsnzxyeyCM&amp;tbnid=jK4jJHPt0n8PGM&amp;w=1600&amp;h=800&amp;ei=M82eVNnMO8ngarH1gXA&amp;ved=0CAkQxiAwBw&amp;iact" style="position:absolute;left:0;text-align:left;margin-left:24.75pt;margin-top:12.55pt;width:69pt;height:42.75pt;z-index:251654144;visibility:visible" o:button="t">
            <v:fill o:detectmouseclick="t"/>
            <v:imagedata r:id="rId10" o:title="" cropbottom="4819f" cropleft=".125" cropright="8674f"/>
          </v:shape>
        </w:pict>
      </w:r>
      <w:r w:rsidRPr="00D9475E">
        <w:rPr>
          <w:rFonts w:cs="Calibri"/>
          <w:color w:val="231E1F"/>
          <w:spacing w:val="-4"/>
          <w:sz w:val="20"/>
          <w:szCs w:val="20"/>
        </w:rPr>
        <w:t>sol kefeye 1+</w:t>
      </w:r>
      <w:smartTag w:uri="urn:schemas-microsoft-com:office:smarttags" w:element="metricconverter">
        <w:smartTagPr>
          <w:attr w:name="ProductID" w:val="2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2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, sağ kefeye 8+4kg  ağırlıklarını koyarak</w:t>
      </w:r>
    </w:p>
    <w:p w:rsidR="00792737" w:rsidRPr="00D9475E" w:rsidRDefault="00792737" w:rsidP="00D504A5">
      <w:pPr>
        <w:pStyle w:val="ListParagraph"/>
        <w:ind w:left="4608"/>
        <w:rPr>
          <w:rFonts w:cs="Calibri"/>
          <w:color w:val="231E1F"/>
          <w:spacing w:val="-4"/>
          <w:sz w:val="20"/>
          <w:szCs w:val="20"/>
        </w:rPr>
      </w:pPr>
    </w:p>
    <w:p w:rsidR="00792737" w:rsidRPr="00D9475E" w:rsidRDefault="00792737" w:rsidP="00D504A5">
      <w:pPr>
        <w:pStyle w:val="ListParagraph"/>
        <w:numPr>
          <w:ilvl w:val="0"/>
          <w:numId w:val="7"/>
        </w:numPr>
        <w:rPr>
          <w:rFonts w:cs="Calibri"/>
          <w:color w:val="231E1F"/>
          <w:spacing w:val="-4"/>
          <w:sz w:val="20"/>
          <w:szCs w:val="20"/>
        </w:rPr>
      </w:pPr>
      <w:r>
        <w:rPr>
          <w:noProof/>
          <w:lang w:eastAsia="tr-TR"/>
        </w:rPr>
        <w:pict>
          <v:shape id="Resim 3" o:spid="_x0000_s1030" type="#_x0000_t75" style="position:absolute;left:0;text-align:left;margin-left:45pt;margin-top:402.75pt;width:149.25pt;height:81.75pt;z-index:251653120;visibility:visible;mso-position-horizontal-relative:margin;mso-position-vertical-relative:margin" o:allowincell="f">
            <v:imagedata r:id="rId8" o:title="" croptop="13760f" cropbottom="45140f" cropleft="42552f" cropright="4751f"/>
            <w10:wrap anchorx="margin" anchory="margin"/>
          </v:shape>
        </w:pict>
      </w:r>
      <w:r w:rsidRPr="00D9475E">
        <w:rPr>
          <w:rFonts w:cs="Calibri"/>
          <w:color w:val="231E1F"/>
          <w:spacing w:val="-4"/>
          <w:sz w:val="20"/>
          <w:szCs w:val="20"/>
        </w:rPr>
        <w:t>sol kefeye 4+</w:t>
      </w:r>
      <w:smartTag w:uri="urn:schemas-microsoft-com:office:smarttags" w:element="metricconverter">
        <w:smartTagPr>
          <w:attr w:name="ProductID" w:val="2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2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, sağ kefeye 8+</w:t>
      </w:r>
      <w:smartTag w:uri="urn:schemas-microsoft-com:office:smarttags" w:element="metricconverter">
        <w:smartTagPr>
          <w:attr w:name="ProductID" w:val="1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1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  ağırlıklarını koyarak      </w:t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04134E">
        <w:rPr>
          <w:rFonts w:cs="Calibri"/>
          <w:i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  <w:r w:rsidRPr="00D9475E">
        <w:rPr>
          <w:rFonts w:cs="Calibri"/>
          <w:color w:val="231E1F"/>
          <w:spacing w:val="-4"/>
          <w:sz w:val="20"/>
          <w:szCs w:val="20"/>
        </w:rPr>
        <w:tab/>
      </w:r>
    </w:p>
    <w:p w:rsidR="00792737" w:rsidRPr="00D9475E" w:rsidRDefault="00792737" w:rsidP="00BD3515">
      <w:pPr>
        <w:pStyle w:val="ListParagraph"/>
        <w:numPr>
          <w:ilvl w:val="0"/>
          <w:numId w:val="7"/>
        </w:numPr>
        <w:rPr>
          <w:rFonts w:cs="Calibri"/>
          <w:color w:val="231E1F"/>
          <w:spacing w:val="-4"/>
          <w:sz w:val="20"/>
          <w:szCs w:val="20"/>
        </w:rPr>
      </w:pPr>
      <w:r w:rsidRPr="00D9475E">
        <w:rPr>
          <w:rFonts w:cs="Calibri"/>
          <w:color w:val="231E1F"/>
          <w:spacing w:val="-4"/>
          <w:sz w:val="20"/>
          <w:szCs w:val="20"/>
        </w:rPr>
        <w:t>sol kefeye 8+</w:t>
      </w:r>
      <w:smartTag w:uri="urn:schemas-microsoft-com:office:smarttags" w:element="metricconverter">
        <w:smartTagPr>
          <w:attr w:name="ProductID" w:val="2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2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 ,sağ kefeye 4+</w:t>
      </w:r>
      <w:smartTag w:uri="urn:schemas-microsoft-com:office:smarttags" w:element="metricconverter">
        <w:smartTagPr>
          <w:attr w:name="ProductID" w:val="1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1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   ağırlıklarını koyarak</w:t>
      </w:r>
    </w:p>
    <w:p w:rsidR="00792737" w:rsidRPr="00D9475E" w:rsidRDefault="00792737" w:rsidP="00BD3515">
      <w:pPr>
        <w:pStyle w:val="ListParagraph"/>
        <w:rPr>
          <w:rFonts w:cs="Calibri"/>
          <w:color w:val="231E1F"/>
          <w:spacing w:val="-4"/>
          <w:sz w:val="20"/>
          <w:szCs w:val="20"/>
        </w:rPr>
      </w:pPr>
    </w:p>
    <w:p w:rsidR="00792737" w:rsidRPr="00677C38" w:rsidRDefault="00792737" w:rsidP="00677C38">
      <w:pPr>
        <w:pStyle w:val="ListParagraph"/>
        <w:numPr>
          <w:ilvl w:val="0"/>
          <w:numId w:val="7"/>
        </w:numPr>
        <w:rPr>
          <w:rFonts w:cs="Calibri"/>
          <w:color w:val="231E1F"/>
          <w:spacing w:val="-4"/>
          <w:sz w:val="20"/>
          <w:szCs w:val="20"/>
        </w:rPr>
      </w:pPr>
      <w:r w:rsidRPr="00D9475E">
        <w:rPr>
          <w:rFonts w:cs="Calibri"/>
          <w:color w:val="231E1F"/>
          <w:spacing w:val="-4"/>
          <w:sz w:val="20"/>
          <w:szCs w:val="20"/>
        </w:rPr>
        <w:t>sol kefeye 4+</w:t>
      </w:r>
      <w:smartTag w:uri="urn:schemas-microsoft-com:office:smarttags" w:element="metricconverter">
        <w:smartTagPr>
          <w:attr w:name="ProductID" w:val="1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1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 ,sağ kefeye 2+</w:t>
      </w:r>
      <w:smartTag w:uri="urn:schemas-microsoft-com:office:smarttags" w:element="metricconverter">
        <w:smartTagPr>
          <w:attr w:name="ProductID" w:val="8 kg"/>
        </w:smartTagPr>
        <w:r w:rsidRPr="00D9475E">
          <w:rPr>
            <w:rFonts w:cs="Calibri"/>
            <w:color w:val="231E1F"/>
            <w:spacing w:val="-4"/>
            <w:sz w:val="20"/>
            <w:szCs w:val="20"/>
          </w:rPr>
          <w:t>8 kg</w:t>
        </w:r>
      </w:smartTag>
      <w:r w:rsidRPr="00D9475E">
        <w:rPr>
          <w:rFonts w:cs="Calibri"/>
          <w:color w:val="231E1F"/>
          <w:spacing w:val="-4"/>
          <w:sz w:val="20"/>
          <w:szCs w:val="20"/>
        </w:rPr>
        <w:t xml:space="preserve">  ağırlıklarını koyarak</w:t>
      </w:r>
    </w:p>
    <w:p w:rsidR="00792737" w:rsidRDefault="00792737" w:rsidP="00AB68F0">
      <w:pPr>
        <w:pStyle w:val="ListParagraph"/>
        <w:ind w:left="4608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AB68F0" w:rsidRDefault="00792737" w:rsidP="00AB68F0">
      <w:pPr>
        <w:pStyle w:val="ListParagraph"/>
        <w:ind w:left="4608"/>
        <w:rPr>
          <w:rFonts w:cs="Calibri"/>
          <w:b/>
          <w:color w:val="231E1F"/>
          <w:spacing w:val="-4"/>
          <w:sz w:val="20"/>
          <w:szCs w:val="20"/>
        </w:rPr>
      </w:pPr>
      <w:r>
        <w:rPr>
          <w:noProof/>
          <w:lang w:eastAsia="tr-TR"/>
        </w:rPr>
        <w:pict>
          <v:shape id="_x0000_s1031" type="#_x0000_t75" style="position:absolute;left:0;text-align:left;margin-left:201.75pt;margin-top:522.75pt;width:102.75pt;height:102pt;z-index:-251661312;visibility:visible;mso-position-horizontal-relative:margin;mso-position-vertical-relative:margin" wrapcoords="-158 0 -158 21441 21600 21441 21600 0 -158 0" o:allowincell="f">
            <v:imagedata r:id="rId11" o:title="" croptop="10106f" cropbottom="37263f" cropleft="32725f" cropright="7292f"/>
            <w10:wrap type="tight" anchorx="margin" anchory="margin"/>
          </v:shape>
        </w:pict>
      </w:r>
    </w:p>
    <w:tbl>
      <w:tblPr>
        <w:tblpPr w:leftFromText="141" w:rightFromText="141" w:vertAnchor="text" w:horzAnchor="margin" w:tblpXSpec="right" w:tblpY="-41"/>
        <w:tblW w:w="3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276"/>
        <w:gridCol w:w="1134"/>
      </w:tblGrid>
      <w:tr w:rsidR="00792737" w:rsidRPr="002426B2" w:rsidTr="002426B2">
        <w:trPr>
          <w:trHeight w:val="472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 xml:space="preserve">   içecek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Deniz Market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Şen Market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Karışık Meyve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3,60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267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4,00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Portakal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3,00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2,80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Su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2,00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2,00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Ayran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3,40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3,80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Vişne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1,80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1,50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Maden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0,60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0,50 TL</w:t>
            </w:r>
          </w:p>
        </w:tc>
      </w:tr>
      <w:tr w:rsidR="00792737" w:rsidRPr="002426B2" w:rsidTr="002426B2">
        <w:trPr>
          <w:trHeight w:val="8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59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Nar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59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3,20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59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3,50 TL</w:t>
            </w:r>
          </w:p>
        </w:tc>
      </w:tr>
      <w:tr w:rsidR="00792737" w:rsidRPr="002426B2" w:rsidTr="002426B2">
        <w:trPr>
          <w:trHeight w:val="9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Çikolatalı Süt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2,40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2,60 TL</w:t>
            </w:r>
          </w:p>
        </w:tc>
      </w:tr>
      <w:tr w:rsidR="00792737" w:rsidRPr="002426B2" w:rsidTr="002426B2">
        <w:trPr>
          <w:trHeight w:val="70"/>
        </w:trPr>
        <w:tc>
          <w:tcPr>
            <w:tcW w:w="152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Elma Suyu</w:t>
            </w:r>
          </w:p>
        </w:tc>
        <w:tc>
          <w:tcPr>
            <w:tcW w:w="1276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2,10 TL</w:t>
            </w:r>
          </w:p>
        </w:tc>
        <w:tc>
          <w:tcPr>
            <w:tcW w:w="1134" w:type="dxa"/>
          </w:tcPr>
          <w:p w:rsidR="00792737" w:rsidRPr="002426B2" w:rsidRDefault="00792737" w:rsidP="002426B2">
            <w:pPr>
              <w:widowControl w:val="0"/>
              <w:autoSpaceDE w:val="0"/>
              <w:autoSpaceDN w:val="0"/>
              <w:adjustRightInd w:val="0"/>
              <w:spacing w:before="160" w:after="0" w:line="276" w:lineRule="exact"/>
              <w:rPr>
                <w:rFonts w:cs="Calibri"/>
                <w:color w:val="231E1F"/>
                <w:spacing w:val="-3"/>
                <w:sz w:val="16"/>
                <w:szCs w:val="16"/>
              </w:rPr>
            </w:pPr>
            <w:r w:rsidRPr="002426B2">
              <w:rPr>
                <w:rFonts w:cs="Calibri"/>
                <w:color w:val="231E1F"/>
                <w:spacing w:val="-3"/>
                <w:sz w:val="16"/>
                <w:szCs w:val="16"/>
              </w:rPr>
              <w:t>1,80 TL</w:t>
            </w:r>
          </w:p>
        </w:tc>
      </w:tr>
    </w:tbl>
    <w:p w:rsidR="00792737" w:rsidRPr="00794B72" w:rsidRDefault="00792737" w:rsidP="00AB68F0">
      <w:pPr>
        <w:pStyle w:val="ListParagraph"/>
        <w:numPr>
          <w:ilvl w:val="0"/>
          <w:numId w:val="1"/>
        </w:numPr>
        <w:rPr>
          <w:rFonts w:cs="Calibri"/>
          <w:color w:val="231E1F"/>
          <w:spacing w:val="-4"/>
          <w:sz w:val="20"/>
          <w:szCs w:val="20"/>
        </w:rPr>
      </w:pPr>
      <w:r w:rsidRPr="00794B72">
        <w:rPr>
          <w:rFonts w:cs="Calibri"/>
          <w:color w:val="231E1F"/>
          <w:spacing w:val="-4"/>
          <w:sz w:val="20"/>
          <w:szCs w:val="20"/>
        </w:rPr>
        <w:t xml:space="preserve">Hasan, 13 yaşına girmek üzeredir. Doğum günü için arkadaşlarıyla evde bir parti </w:t>
      </w:r>
      <w:r w:rsidRPr="00794B72">
        <w:rPr>
          <w:rFonts w:cs="Calibri"/>
          <w:color w:val="231E1F"/>
          <w:spacing w:val="-6"/>
          <w:sz w:val="20"/>
          <w:szCs w:val="20"/>
        </w:rPr>
        <w:t xml:space="preserve"> planlar. Annesinden doğum günü pasta</w:t>
      </w:r>
      <w:r w:rsidRPr="00794B72">
        <w:rPr>
          <w:rFonts w:cs="Calibri"/>
          <w:color w:val="231E1F"/>
          <w:spacing w:val="-3"/>
          <w:sz w:val="20"/>
          <w:szCs w:val="20"/>
        </w:rPr>
        <w:t xml:space="preserve">sı ve çeşitli börek ve kekler yapmasını rica </w:t>
      </w:r>
      <w:r w:rsidRPr="00794B72">
        <w:rPr>
          <w:rFonts w:cs="Calibri"/>
          <w:color w:val="231E1F"/>
          <w:w w:val="101"/>
          <w:sz w:val="20"/>
          <w:szCs w:val="20"/>
        </w:rPr>
        <w:t>eder.  Kendisi de arkadaşlarına ikram et</w:t>
      </w:r>
      <w:r w:rsidRPr="00794B72">
        <w:rPr>
          <w:rFonts w:cs="Calibri"/>
          <w:color w:val="231E1F"/>
          <w:spacing w:val="-4"/>
          <w:sz w:val="20"/>
          <w:szCs w:val="20"/>
        </w:rPr>
        <w:t>mek için</w:t>
      </w:r>
      <w:r>
        <w:rPr>
          <w:rFonts w:cs="Calibri"/>
          <w:color w:val="231E1F"/>
          <w:spacing w:val="-4"/>
          <w:sz w:val="20"/>
          <w:szCs w:val="20"/>
        </w:rPr>
        <w:t xml:space="preserve"> </w:t>
      </w:r>
      <w:r w:rsidRPr="00794B72">
        <w:rPr>
          <w:rFonts w:cs="Calibri"/>
          <w:color w:val="231E1F"/>
          <w:spacing w:val="-4"/>
          <w:sz w:val="20"/>
          <w:szCs w:val="20"/>
        </w:rPr>
        <w:t xml:space="preserve"> içecek listesini hazırlar.</w:t>
      </w:r>
    </w:p>
    <w:p w:rsidR="00792737" w:rsidRDefault="00792737" w:rsidP="00677C38">
      <w:pPr>
        <w:widowControl w:val="0"/>
        <w:autoSpaceDE w:val="0"/>
        <w:autoSpaceDN w:val="0"/>
        <w:adjustRightInd w:val="0"/>
        <w:spacing w:before="29" w:after="0" w:line="276" w:lineRule="exact"/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w w:val="101"/>
          <w:sz w:val="20"/>
          <w:szCs w:val="20"/>
        </w:rPr>
        <w:t xml:space="preserve">       Yandaki tabloda içeceklerin Deniz ve Şen marketteki fiyatları verilmiştir. Buna göre  </w:t>
      </w:r>
      <w:r w:rsidRPr="00794B72">
        <w:rPr>
          <w:rFonts w:cs="Calibri"/>
          <w:b/>
          <w:color w:val="231E1F"/>
          <w:w w:val="101"/>
          <w:sz w:val="20"/>
          <w:szCs w:val="20"/>
        </w:rPr>
        <w:t>portakal suyu,</w:t>
      </w:r>
      <w:r>
        <w:rPr>
          <w:rFonts w:cs="Calibri"/>
          <w:b/>
          <w:color w:val="231E1F"/>
          <w:w w:val="101"/>
          <w:sz w:val="20"/>
          <w:szCs w:val="20"/>
        </w:rPr>
        <w:t xml:space="preserve"> </w:t>
      </w:r>
      <w:r w:rsidRPr="00794B72">
        <w:rPr>
          <w:rFonts w:cs="Calibri"/>
          <w:b/>
          <w:color w:val="231E1F"/>
          <w:w w:val="101"/>
          <w:sz w:val="20"/>
          <w:szCs w:val="20"/>
        </w:rPr>
        <w:t>vişne suyu ve çikolatalı süt</w:t>
      </w:r>
      <w:r>
        <w:rPr>
          <w:rFonts w:cs="Calibri"/>
          <w:color w:val="231E1F"/>
          <w:w w:val="101"/>
          <w:sz w:val="20"/>
          <w:szCs w:val="20"/>
        </w:rPr>
        <w:t xml:space="preserve"> almak isteyen Hasan içeceklerini hangi marketten alması daha hesaplı olur ve  bu alışveriş karşılığında markete kaç TL ödemesi uygun olur?</w:t>
      </w:r>
    </w:p>
    <w:p w:rsidR="00792737" w:rsidRDefault="00792737" w:rsidP="00677C38">
      <w:pPr>
        <w:widowControl w:val="0"/>
        <w:autoSpaceDE w:val="0"/>
        <w:autoSpaceDN w:val="0"/>
        <w:adjustRightInd w:val="0"/>
        <w:spacing w:before="29" w:after="0" w:line="276" w:lineRule="exact"/>
        <w:rPr>
          <w:rFonts w:cs="Calibri"/>
          <w:color w:val="231E1F"/>
          <w:w w:val="101"/>
          <w:sz w:val="20"/>
          <w:szCs w:val="20"/>
        </w:rPr>
      </w:pPr>
    </w:p>
    <w:p w:rsidR="00792737" w:rsidRDefault="00792737" w:rsidP="00794B72">
      <w:pPr>
        <w:pStyle w:val="ListParagraph"/>
        <w:numPr>
          <w:ilvl w:val="0"/>
          <w:numId w:val="8"/>
        </w:numPr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w w:val="101"/>
          <w:sz w:val="20"/>
          <w:szCs w:val="20"/>
        </w:rPr>
        <w:t xml:space="preserve"> Deniz Market -  7,20 TL</w:t>
      </w:r>
    </w:p>
    <w:p w:rsidR="00792737" w:rsidRDefault="00792737" w:rsidP="00794B72">
      <w:pPr>
        <w:pStyle w:val="ListParagraph"/>
        <w:numPr>
          <w:ilvl w:val="0"/>
          <w:numId w:val="8"/>
        </w:numPr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w w:val="101"/>
          <w:sz w:val="20"/>
          <w:szCs w:val="20"/>
        </w:rPr>
        <w:t>Deniz Market - 6,30 TL</w:t>
      </w:r>
    </w:p>
    <w:p w:rsidR="00792737" w:rsidRDefault="00792737" w:rsidP="00794B72">
      <w:pPr>
        <w:pStyle w:val="ListParagraph"/>
        <w:numPr>
          <w:ilvl w:val="0"/>
          <w:numId w:val="8"/>
        </w:numPr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w w:val="101"/>
          <w:sz w:val="20"/>
          <w:szCs w:val="20"/>
        </w:rPr>
        <w:t>Şen Market -  6,90 TL</w:t>
      </w:r>
    </w:p>
    <w:p w:rsidR="00792737" w:rsidRDefault="00792737" w:rsidP="00794B72">
      <w:pPr>
        <w:pStyle w:val="ListParagraph"/>
        <w:numPr>
          <w:ilvl w:val="0"/>
          <w:numId w:val="8"/>
        </w:numPr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w w:val="101"/>
          <w:sz w:val="20"/>
          <w:szCs w:val="20"/>
        </w:rPr>
        <w:t>Şen Market -  5, 70</w:t>
      </w:r>
    </w:p>
    <w:p w:rsidR="00792737" w:rsidRPr="00677C38" w:rsidRDefault="00792737" w:rsidP="00677C38">
      <w:pPr>
        <w:rPr>
          <w:rFonts w:cs="Calibri"/>
          <w:color w:val="231E1F"/>
          <w:w w:val="101"/>
          <w:sz w:val="20"/>
          <w:szCs w:val="20"/>
        </w:rPr>
      </w:pPr>
    </w:p>
    <w:p w:rsidR="00792737" w:rsidRPr="00DF23A6" w:rsidRDefault="00792737" w:rsidP="00DF23A6">
      <w:pPr>
        <w:pStyle w:val="ListParagraph"/>
        <w:ind w:left="435"/>
        <w:rPr>
          <w:rFonts w:cs="Calibri"/>
          <w:color w:val="231E1F"/>
          <w:w w:val="101"/>
          <w:sz w:val="20"/>
          <w:szCs w:val="20"/>
        </w:rPr>
      </w:pPr>
      <w:r>
        <w:rPr>
          <w:noProof/>
          <w:lang w:eastAsia="tr-TR"/>
        </w:rPr>
        <w:pict>
          <v:shape id="Resim 10" o:spid="_x0000_s1032" type="#_x0000_t75" alt="https://encrypted-tbn2.gstatic.com/images?q=tbn:ANd9GcR8tKxOaUtiMBpy2nkeHvPMOx3ROuctLSCM4JLPVFj_ObVGHsg9" href="http://www.google.com.tr/imgres?imgurl=http://www.acarlarmusluk.com/images/urunler/suyunuBosaHarcama.jpg&amp;imgrefurl=http://www.acarlarmusluk.com/index_aciklama1.html&amp;h=400&amp;w=400&amp;tbnid=DErSQdPGK9MnHM:&amp;zoom=1&amp;docid=FF6vu91UiiLtkM&amp;ei=LN-eVJ2UJ4HxUsrQgbAL&amp;tbm=isch&amp;ved=0CFIQMygqMCo&amp;iact=rc&amp;uact=3&amp;dur=675&amp;page=3&amp;start=38&amp;ndsp=" style="position:absolute;left:0;text-align:left;margin-left:426pt;margin-top:-8.25pt;width:105.75pt;height:102.75pt;z-index:-251660288;visibility:visible" wrapcoords="-153 0 -153 21442 21600 21442 21600 0 -153 0" o:button="t">
            <v:fill o:detectmouseclick="t"/>
            <v:imagedata r:id="rId12" o:title="" croptop="3137f" cropbottom="4880f" cropleft="13944f" cropright="13595f"/>
            <w10:wrap type="tight"/>
          </v:shape>
        </w:pict>
      </w:r>
    </w:p>
    <w:p w:rsidR="00792737" w:rsidRPr="00677C38" w:rsidRDefault="00792737" w:rsidP="00677C38">
      <w:pPr>
        <w:pStyle w:val="ListParagraph"/>
        <w:numPr>
          <w:ilvl w:val="0"/>
          <w:numId w:val="1"/>
        </w:numPr>
        <w:rPr>
          <w:rFonts w:cs="Calibri"/>
          <w:color w:val="231E1F"/>
          <w:w w:val="101"/>
          <w:sz w:val="20"/>
          <w:szCs w:val="20"/>
        </w:rPr>
      </w:pPr>
      <w:r w:rsidRPr="00DF23A6">
        <w:rPr>
          <w:rFonts w:cs="Calibri"/>
          <w:color w:val="231E1F"/>
          <w:sz w:val="24"/>
          <w:szCs w:val="24"/>
        </w:rPr>
        <w:t xml:space="preserve">   Lastik contası arızalı bir musluk </w:t>
      </w:r>
      <w:r w:rsidRPr="00DF23A6">
        <w:rPr>
          <w:rFonts w:cs="Calibri"/>
          <w:b/>
          <w:color w:val="231E1F"/>
          <w:sz w:val="24"/>
          <w:szCs w:val="24"/>
        </w:rPr>
        <w:t xml:space="preserve">her </w:t>
      </w:r>
      <w:r w:rsidRPr="00DF23A6">
        <w:rPr>
          <w:rFonts w:cs="Calibri"/>
          <w:b/>
          <w:color w:val="231E1F"/>
          <w:spacing w:val="-4"/>
          <w:sz w:val="24"/>
          <w:szCs w:val="24"/>
        </w:rPr>
        <w:t>üç saniyede bir</w:t>
      </w:r>
      <w:r>
        <w:rPr>
          <w:rFonts w:cs="Calibri"/>
          <w:b/>
          <w:color w:val="231E1F"/>
          <w:spacing w:val="-4"/>
          <w:sz w:val="24"/>
          <w:szCs w:val="24"/>
        </w:rPr>
        <w:t xml:space="preserve"> damla</w:t>
      </w:r>
      <w:r w:rsidRPr="00DF23A6">
        <w:rPr>
          <w:rFonts w:cs="Calibri"/>
          <w:color w:val="231E1F"/>
          <w:spacing w:val="-4"/>
          <w:sz w:val="24"/>
          <w:szCs w:val="24"/>
        </w:rPr>
        <w:t xml:space="preserve"> su damlatmaktadır.</w:t>
      </w:r>
      <w:r w:rsidRPr="00DF23A6">
        <w:rPr>
          <w:rFonts w:cs="Calibri"/>
          <w:color w:val="231E1F"/>
          <w:spacing w:val="-6"/>
          <w:sz w:val="24"/>
          <w:szCs w:val="24"/>
        </w:rPr>
        <w:t xml:space="preserve"> Tamir edilmezse musluktan </w:t>
      </w:r>
      <w:r>
        <w:rPr>
          <w:rFonts w:cs="Calibri"/>
          <w:color w:val="231E1F"/>
          <w:spacing w:val="-6"/>
          <w:sz w:val="24"/>
          <w:szCs w:val="24"/>
        </w:rPr>
        <w:t xml:space="preserve"> </w:t>
      </w:r>
      <w:r w:rsidRPr="00DF23A6">
        <w:rPr>
          <w:rFonts w:cs="Calibri"/>
          <w:color w:val="231E1F"/>
          <w:spacing w:val="-6"/>
          <w:sz w:val="24"/>
          <w:szCs w:val="24"/>
        </w:rPr>
        <w:t>bir saatte</w:t>
      </w:r>
      <w:r w:rsidRPr="00DF23A6">
        <w:rPr>
          <w:rFonts w:cs="Calibri"/>
          <w:color w:val="231E1F"/>
          <w:sz w:val="24"/>
          <w:szCs w:val="24"/>
        </w:rPr>
        <w:t xml:space="preserve"> ne kadar </w:t>
      </w:r>
      <w:r>
        <w:rPr>
          <w:rFonts w:cs="Calibri"/>
          <w:color w:val="231E1F"/>
          <w:sz w:val="24"/>
          <w:szCs w:val="24"/>
        </w:rPr>
        <w:t xml:space="preserve"> </w:t>
      </w:r>
      <w:r w:rsidRPr="00DF23A6">
        <w:rPr>
          <w:rFonts w:cs="Calibri"/>
          <w:color w:val="231E1F"/>
          <w:sz w:val="24"/>
          <w:szCs w:val="24"/>
        </w:rPr>
        <w:t>su israf olur</w:t>
      </w:r>
      <w:r w:rsidRPr="00F47F46">
        <w:rPr>
          <w:rFonts w:cs="Calibri"/>
          <w:color w:val="231E1F"/>
          <w:sz w:val="20"/>
          <w:szCs w:val="20"/>
        </w:rPr>
        <w:t xml:space="preserve">? </w:t>
      </w:r>
      <w:r>
        <w:rPr>
          <w:rFonts w:cs="Calibri"/>
          <w:color w:val="231E1F"/>
          <w:sz w:val="20"/>
          <w:szCs w:val="20"/>
        </w:rPr>
        <w:t xml:space="preserve">           </w:t>
      </w:r>
    </w:p>
    <w:p w:rsidR="00792737" w:rsidRPr="00F47F46" w:rsidRDefault="00792737" w:rsidP="0028714F">
      <w:pPr>
        <w:pStyle w:val="ListParagraph"/>
        <w:numPr>
          <w:ilvl w:val="0"/>
          <w:numId w:val="10"/>
        </w:numPr>
        <w:rPr>
          <w:rFonts w:cs="Calibri"/>
          <w:color w:val="231E1F"/>
          <w:w w:val="101"/>
          <w:sz w:val="20"/>
          <w:szCs w:val="20"/>
        </w:rPr>
      </w:pPr>
      <w:r>
        <w:rPr>
          <w:rFonts w:cs="Calibri"/>
          <w:color w:val="231E1F"/>
          <w:sz w:val="24"/>
          <w:szCs w:val="24"/>
        </w:rPr>
        <w:t xml:space="preserve">15 </w:t>
      </w:r>
      <w:r w:rsidRPr="0028714F">
        <w:rPr>
          <w:rFonts w:cs="Calibri"/>
          <w:color w:val="231E1F"/>
          <w:sz w:val="24"/>
          <w:szCs w:val="24"/>
        </w:rPr>
        <w:t xml:space="preserve">damla      </w:t>
      </w:r>
      <w:r w:rsidRPr="0028714F">
        <w:rPr>
          <w:rFonts w:cs="Calibri"/>
          <w:b/>
          <w:color w:val="231E1F"/>
          <w:sz w:val="24"/>
          <w:szCs w:val="24"/>
        </w:rPr>
        <w:t>b)</w:t>
      </w:r>
      <w:r>
        <w:rPr>
          <w:rFonts w:cs="Calibri"/>
          <w:color w:val="231E1F"/>
          <w:sz w:val="24"/>
          <w:szCs w:val="24"/>
        </w:rPr>
        <w:t xml:space="preserve"> 20 damla     </w:t>
      </w:r>
      <w:r w:rsidRPr="0028714F">
        <w:rPr>
          <w:rFonts w:cs="Calibri"/>
          <w:b/>
          <w:color w:val="231E1F"/>
          <w:sz w:val="24"/>
          <w:szCs w:val="24"/>
        </w:rPr>
        <w:t>c)</w:t>
      </w:r>
      <w:r>
        <w:rPr>
          <w:rFonts w:cs="Calibri"/>
          <w:color w:val="231E1F"/>
          <w:sz w:val="24"/>
          <w:szCs w:val="24"/>
        </w:rPr>
        <w:t xml:space="preserve"> 120 damla     </w:t>
      </w:r>
      <w:r w:rsidRPr="0028714F">
        <w:rPr>
          <w:rFonts w:cs="Calibri"/>
          <w:b/>
          <w:color w:val="231E1F"/>
          <w:sz w:val="24"/>
          <w:szCs w:val="24"/>
        </w:rPr>
        <w:t>d)</w:t>
      </w:r>
      <w:r>
        <w:rPr>
          <w:rFonts w:cs="Calibri"/>
          <w:color w:val="231E1F"/>
          <w:sz w:val="24"/>
          <w:szCs w:val="24"/>
        </w:rPr>
        <w:t xml:space="preserve"> 1200 damla</w:t>
      </w:r>
    </w:p>
    <w:p w:rsidR="00792737" w:rsidRDefault="00792737" w:rsidP="00BF1CF8">
      <w:pPr>
        <w:pStyle w:val="ListParagraph"/>
        <w:rPr>
          <w:rFonts w:cs="Calibri"/>
          <w:color w:val="231E1F"/>
          <w:sz w:val="20"/>
          <w:szCs w:val="20"/>
        </w:rPr>
      </w:pPr>
      <w:r w:rsidRPr="00F47F46">
        <w:rPr>
          <w:rFonts w:cs="Calibri"/>
          <w:color w:val="231E1F"/>
          <w:sz w:val="20"/>
          <w:szCs w:val="20"/>
        </w:rPr>
        <w:t xml:space="preserve">  </w:t>
      </w:r>
      <w:r>
        <w:rPr>
          <w:rFonts w:cs="Calibri"/>
          <w:color w:val="231E1F"/>
          <w:sz w:val="20"/>
          <w:szCs w:val="20"/>
        </w:rPr>
        <w:t xml:space="preserve">                                                                                       </w:t>
      </w:r>
      <w:r w:rsidRPr="00F47F46">
        <w:rPr>
          <w:rFonts w:cs="Calibri"/>
          <w:color w:val="231E1F"/>
          <w:sz w:val="20"/>
          <w:szCs w:val="20"/>
        </w:rPr>
        <w:t xml:space="preserve">  (</w:t>
      </w:r>
      <w:r>
        <w:rPr>
          <w:rFonts w:cs="Calibri"/>
          <w:color w:val="231E1F"/>
          <w:sz w:val="20"/>
          <w:szCs w:val="20"/>
        </w:rPr>
        <w:t>15-</w:t>
      </w:r>
      <w:r w:rsidRPr="00F47F46">
        <w:rPr>
          <w:rFonts w:cs="Calibri"/>
          <w:color w:val="231E1F"/>
          <w:sz w:val="20"/>
          <w:szCs w:val="20"/>
        </w:rPr>
        <w:t>20</w:t>
      </w:r>
      <w:r>
        <w:rPr>
          <w:rFonts w:cs="Calibri"/>
          <w:color w:val="231E1F"/>
          <w:sz w:val="20"/>
          <w:szCs w:val="20"/>
        </w:rPr>
        <w:t xml:space="preserve"> </w:t>
      </w:r>
      <w:r w:rsidRPr="00F47F46">
        <w:rPr>
          <w:rFonts w:cs="Calibri"/>
          <w:color w:val="231E1F"/>
          <w:sz w:val="20"/>
          <w:szCs w:val="20"/>
        </w:rPr>
        <w:t>damla su yaklaşık  olarak 1ml su )</w:t>
      </w:r>
    </w:p>
    <w:p w:rsidR="00792737" w:rsidRDefault="00792737" w:rsidP="00BF1CF8">
      <w:pPr>
        <w:pStyle w:val="ListParagraph"/>
        <w:rPr>
          <w:rFonts w:cs="Calibri"/>
          <w:color w:val="231E1F"/>
          <w:w w:val="101"/>
          <w:sz w:val="20"/>
          <w:szCs w:val="20"/>
        </w:rPr>
      </w:pPr>
    </w:p>
    <w:p w:rsidR="00792737" w:rsidRPr="00BF1CF8" w:rsidRDefault="00792737" w:rsidP="00BF1CF8">
      <w:pPr>
        <w:pStyle w:val="ListParagraph"/>
        <w:rPr>
          <w:rFonts w:cs="Calibri"/>
          <w:color w:val="231E1F"/>
          <w:w w:val="101"/>
          <w:sz w:val="20"/>
          <w:szCs w:val="20"/>
        </w:rPr>
      </w:pPr>
    </w:p>
    <w:p w:rsidR="00792737" w:rsidRPr="006C20B8" w:rsidRDefault="00792737" w:rsidP="00AC0C0D">
      <w:pPr>
        <w:pStyle w:val="ListParagraph"/>
        <w:numPr>
          <w:ilvl w:val="0"/>
          <w:numId w:val="1"/>
        </w:numPr>
        <w:rPr>
          <w:rFonts w:cs="Calibri"/>
          <w:color w:val="231E1F"/>
          <w:spacing w:val="-5"/>
        </w:rPr>
      </w:pPr>
      <w:r>
        <w:rPr>
          <w:noProof/>
          <w:lang w:eastAsia="tr-TR"/>
        </w:rPr>
        <w:pict>
          <v:shape id="Resim 13" o:spid="_x0000_s1033" type="#_x0000_t75" style="position:absolute;left:0;text-align:left;margin-left:-15pt;margin-top:143.25pt;width:152.25pt;height:160.5pt;z-index:-251659264;visibility:visible;mso-position-horizontal-relative:margin;mso-position-vertical-relative:margin" wrapcoords="-106 0 -106 21499 21600 21499 21600 0 -106 0" o:allowincell="f">
            <v:imagedata r:id="rId13" o:title="" croptop="40921f" cropbottom="7440f" cropleft="34027f" cropright="7118f"/>
            <w10:wrap type="tight" anchorx="margin" anchory="margin"/>
          </v:shape>
        </w:pict>
      </w:r>
      <w:r w:rsidRPr="006C20B8">
        <w:rPr>
          <w:rFonts w:cs="Calibri"/>
          <w:color w:val="231E1F"/>
          <w:spacing w:val="-6"/>
        </w:rPr>
        <w:t>Bir metnin herkes tarafından bilinen</w:t>
      </w:r>
      <w:r w:rsidRPr="006C20B8">
        <w:rPr>
          <w:rFonts w:cs="Calibri"/>
          <w:color w:val="231E1F"/>
          <w:spacing w:val="-5"/>
        </w:rPr>
        <w:t xml:space="preserve"> alfabe ve kurallarını kullanarak yazılması </w:t>
      </w:r>
      <w:r w:rsidRPr="006C20B8">
        <w:rPr>
          <w:rFonts w:cs="Calibri"/>
          <w:color w:val="231E1F"/>
          <w:spacing w:val="-1"/>
        </w:rPr>
        <w:t>yerine gizli tutulan kurallara göre yazıl</w:t>
      </w:r>
      <w:r w:rsidRPr="006C20B8">
        <w:rPr>
          <w:rFonts w:cs="Calibri"/>
          <w:color w:val="231E1F"/>
          <w:w w:val="101"/>
        </w:rPr>
        <w:t xml:space="preserve">masına  </w:t>
      </w:r>
      <w:r w:rsidRPr="006C20B8">
        <w:rPr>
          <w:rFonts w:cs="Calibri"/>
          <w:b/>
          <w:color w:val="231E1F"/>
          <w:w w:val="101"/>
        </w:rPr>
        <w:t xml:space="preserve">“şifreleme” </w:t>
      </w:r>
      <w:r w:rsidRPr="006C20B8">
        <w:rPr>
          <w:rFonts w:cs="Calibri"/>
          <w:color w:val="231E1F"/>
          <w:w w:val="101"/>
        </w:rPr>
        <w:t xml:space="preserve">adı verilir. </w:t>
      </w:r>
    </w:p>
    <w:p w:rsidR="00792737" w:rsidRPr="006C20B8" w:rsidRDefault="00792737" w:rsidP="0028714F">
      <w:pPr>
        <w:pStyle w:val="ListParagraph"/>
        <w:rPr>
          <w:rFonts w:cs="Calibri"/>
          <w:color w:val="231E1F"/>
          <w:spacing w:val="-1"/>
        </w:rPr>
      </w:pPr>
      <w:r w:rsidRPr="006C20B8">
        <w:rPr>
          <w:rFonts w:cs="Calibri"/>
          <w:color w:val="231E1F"/>
          <w:spacing w:val="-5"/>
        </w:rPr>
        <w:t xml:space="preserve">         </w:t>
      </w:r>
      <w:r w:rsidRPr="006C20B8">
        <w:rPr>
          <w:rFonts w:cs="Calibri"/>
          <w:color w:val="231E1F"/>
        </w:rPr>
        <w:t xml:space="preserve">Roma İmparatoru </w:t>
      </w:r>
      <w:r w:rsidRPr="006C20B8">
        <w:rPr>
          <w:rFonts w:cs="Calibri"/>
          <w:b/>
          <w:color w:val="231E1F"/>
        </w:rPr>
        <w:t>Sezar</w:t>
      </w:r>
      <w:r w:rsidRPr="006C20B8">
        <w:rPr>
          <w:rFonts w:cs="Calibri"/>
          <w:color w:val="231E1F"/>
        </w:rPr>
        <w:t xml:space="preserve">, haberleşme için alfabedeki her harfi, alfabedeki sıralamada </w:t>
      </w:r>
      <w:r w:rsidRPr="006C20B8">
        <w:rPr>
          <w:rFonts w:cs="Calibri"/>
          <w:b/>
          <w:color w:val="231E1F"/>
          <w:spacing w:val="-1"/>
        </w:rPr>
        <w:t>kendisinden üç harf</w:t>
      </w:r>
      <w:r w:rsidRPr="006C20B8">
        <w:rPr>
          <w:rFonts w:cs="Calibri"/>
          <w:color w:val="231E1F"/>
          <w:spacing w:val="-1"/>
        </w:rPr>
        <w:t xml:space="preserve"> </w:t>
      </w:r>
      <w:r w:rsidRPr="006C20B8">
        <w:rPr>
          <w:rFonts w:cs="Calibri"/>
          <w:b/>
          <w:color w:val="231E1F"/>
          <w:spacing w:val="-1"/>
        </w:rPr>
        <w:t>sonra gelen harfle</w:t>
      </w:r>
      <w:r w:rsidRPr="006C20B8">
        <w:rPr>
          <w:rFonts w:cs="Calibri"/>
          <w:color w:val="231E1F"/>
          <w:spacing w:val="-1"/>
        </w:rPr>
        <w:t xml:space="preserve"> değiştirerek bir şifreleme metodu kullanmıştır.</w:t>
      </w:r>
    </w:p>
    <w:p w:rsidR="00792737" w:rsidRPr="006C20B8" w:rsidRDefault="00792737" w:rsidP="006C20B8">
      <w:pPr>
        <w:pStyle w:val="ListParagraph"/>
        <w:rPr>
          <w:rFonts w:cs="Calibri"/>
          <w:color w:val="231E1F"/>
          <w:spacing w:val="-1"/>
        </w:rPr>
      </w:pPr>
      <w:r w:rsidRPr="006C20B8">
        <w:rPr>
          <w:rFonts w:cs="Calibri"/>
          <w:color w:val="231E1F"/>
          <w:spacing w:val="-1"/>
        </w:rPr>
        <w:t xml:space="preserve"> </w:t>
      </w:r>
      <w:r>
        <w:rPr>
          <w:rFonts w:cs="Calibri"/>
          <w:color w:val="231E1F"/>
          <w:spacing w:val="-1"/>
        </w:rPr>
        <w:t xml:space="preserve">   </w:t>
      </w:r>
      <w:r w:rsidRPr="006C20B8">
        <w:rPr>
          <w:rFonts w:cs="Calibri"/>
          <w:color w:val="231E1F"/>
          <w:spacing w:val="-1"/>
        </w:rPr>
        <w:t xml:space="preserve"> </w:t>
      </w:r>
      <w:r w:rsidRPr="006C20B8">
        <w:rPr>
          <w:rFonts w:cs="Calibri"/>
          <w:b/>
          <w:color w:val="231E1F"/>
        </w:rPr>
        <w:t xml:space="preserve"> </w:t>
      </w:r>
      <w:r w:rsidRPr="006C20B8">
        <w:rPr>
          <w:rFonts w:cs="Calibri"/>
          <w:color w:val="231E1F"/>
        </w:rPr>
        <w:t>Sezar’ın yaptığı şifreleme metodu ile</w:t>
      </w:r>
      <w:r w:rsidRPr="006C20B8">
        <w:rPr>
          <w:rFonts w:cs="Calibri"/>
          <w:b/>
          <w:color w:val="231E1F"/>
        </w:rPr>
        <w:t xml:space="preserve">   ‘‘</w:t>
      </w:r>
      <w:r w:rsidRPr="006C20B8">
        <w:rPr>
          <w:rFonts w:cs="Calibri"/>
          <w:b/>
          <w:color w:val="231E1F"/>
          <w:spacing w:val="-1"/>
        </w:rPr>
        <w:t>MATEMATİK ’’</w:t>
      </w:r>
      <w:r w:rsidRPr="006C20B8">
        <w:rPr>
          <w:rFonts w:cs="Calibri"/>
          <w:color w:val="231E1F"/>
          <w:spacing w:val="-1"/>
        </w:rPr>
        <w:t xml:space="preserve">   sözcüğünün  şifreli hali aşağıdakilerden hangisidir?</w:t>
      </w:r>
    </w:p>
    <w:p w:rsidR="00792737" w:rsidRPr="006C20B8" w:rsidRDefault="00792737" w:rsidP="006C20B8">
      <w:pPr>
        <w:pStyle w:val="ListParagraph"/>
        <w:rPr>
          <w:rFonts w:cs="Calibri"/>
          <w:color w:val="231E1F"/>
          <w:spacing w:val="-1"/>
          <w:sz w:val="20"/>
          <w:szCs w:val="20"/>
        </w:rPr>
      </w:pPr>
    </w:p>
    <w:p w:rsidR="00792737" w:rsidRPr="00BF1CF8" w:rsidRDefault="00792737" w:rsidP="00AC0C0D">
      <w:pPr>
        <w:pStyle w:val="ListParagraph"/>
        <w:numPr>
          <w:ilvl w:val="0"/>
          <w:numId w:val="11"/>
        </w:numPr>
        <w:rPr>
          <w:rFonts w:cs="Calibri"/>
          <w:b/>
          <w:color w:val="231E1F"/>
          <w:spacing w:val="-4"/>
        </w:rPr>
      </w:pPr>
      <w:r w:rsidRPr="00BF1CF8">
        <w:rPr>
          <w:rFonts w:cs="Calibri"/>
          <w:b/>
          <w:color w:val="231E1F"/>
          <w:spacing w:val="-4"/>
        </w:rPr>
        <w:t>OCÜGOCÜKM</w:t>
      </w:r>
    </w:p>
    <w:p w:rsidR="00792737" w:rsidRPr="006C20B8" w:rsidRDefault="00792737" w:rsidP="00AC0C0D">
      <w:pPr>
        <w:pStyle w:val="ListParagraph"/>
        <w:numPr>
          <w:ilvl w:val="0"/>
          <w:numId w:val="11"/>
        </w:numPr>
        <w:rPr>
          <w:rFonts w:cs="Calibri"/>
          <w:b/>
          <w:color w:val="231E1F"/>
          <w:spacing w:val="-4"/>
        </w:rPr>
      </w:pPr>
      <w:r w:rsidRPr="006C20B8">
        <w:rPr>
          <w:rFonts w:cs="Calibri"/>
          <w:b/>
          <w:color w:val="231E1F"/>
          <w:spacing w:val="-4"/>
        </w:rPr>
        <w:t>ÖÇCĞÖÇVLN</w:t>
      </w:r>
    </w:p>
    <w:p w:rsidR="00792737" w:rsidRPr="006C20B8" w:rsidRDefault="00792737" w:rsidP="006C20B8">
      <w:pPr>
        <w:pStyle w:val="ListParagraph"/>
        <w:numPr>
          <w:ilvl w:val="0"/>
          <w:numId w:val="11"/>
        </w:numPr>
        <w:rPr>
          <w:rFonts w:cs="Calibri"/>
          <w:b/>
          <w:color w:val="231E1F"/>
          <w:spacing w:val="-4"/>
        </w:rPr>
      </w:pPr>
      <w:r w:rsidRPr="006C20B8">
        <w:rPr>
          <w:rFonts w:cs="Calibri"/>
          <w:b/>
          <w:color w:val="231E1F"/>
          <w:spacing w:val="-4"/>
        </w:rPr>
        <w:t>NBUFNBUJL</w:t>
      </w:r>
    </w:p>
    <w:p w:rsidR="00792737" w:rsidRPr="004204B0" w:rsidRDefault="00792737" w:rsidP="004204B0">
      <w:pPr>
        <w:pStyle w:val="ListParagraph"/>
        <w:numPr>
          <w:ilvl w:val="0"/>
          <w:numId w:val="11"/>
        </w:numPr>
        <w:rPr>
          <w:rFonts w:cs="Calibri"/>
          <w:b/>
          <w:color w:val="231E1F"/>
          <w:spacing w:val="-4"/>
        </w:rPr>
      </w:pPr>
      <w:r>
        <w:rPr>
          <w:noProof/>
          <w:lang w:eastAsia="tr-TR"/>
        </w:rPr>
        <w:pict>
          <v:shape id="_x0000_s1034" type="#_x0000_t202" style="position:absolute;left:0;text-align:left;margin-left:192.4pt;margin-top:11.85pt;width:198pt;height:164.55pt;z-index:251658240" stroked="f" strokeweight="2pt">
            <v:shadow type="perspective" color="#7f7f7f" opacity=".5" offset="1pt" offset2="-1pt"/>
            <v:textbox style="mso-next-textbox:#_x0000_s1034">
              <w:txbxContent>
                <w:p w:rsidR="00792737" w:rsidRDefault="00792737" w:rsidP="00C05F69">
                  <w:pPr>
                    <w:rPr>
                      <w:b/>
                    </w:rPr>
                  </w:pPr>
                </w:p>
                <w:p w:rsidR="00792737" w:rsidRDefault="00792737" w:rsidP="00C05F69">
                  <w:r>
                    <w:rPr>
                      <w:b/>
                    </w:rPr>
                    <w:t xml:space="preserve"> </w:t>
                  </w:r>
                  <w:r>
                    <w:t xml:space="preserve">Yandaki  </w:t>
                  </w:r>
                  <w:r w:rsidRPr="00C05F69">
                    <w:t xml:space="preserve">şekille gösterilen kesirleri alt satırdaki sembolle gösterimleri ile eşleştirin. </w:t>
                  </w:r>
                </w:p>
                <w:p w:rsidR="00792737" w:rsidRPr="00C05F69" w:rsidRDefault="00792737" w:rsidP="00C05F69">
                  <w:r w:rsidRPr="00C05F69">
                    <w:t>(Kutulara uygun olan harfleri yazınız</w:t>
                  </w:r>
                  <w:r w:rsidRPr="00E82735">
                    <w:rPr>
                      <w:b/>
                    </w:rPr>
                    <w:t xml:space="preserve">.      </w:t>
                  </w:r>
                  <w:r w:rsidRPr="00E82735">
                    <w:rPr>
                      <w:b/>
                      <w:sz w:val="18"/>
                      <w:szCs w:val="18"/>
                    </w:rPr>
                    <w:t>R, İ ,N , C</w:t>
                  </w:r>
                  <w:r>
                    <w:rPr>
                      <w:sz w:val="18"/>
                      <w:szCs w:val="18"/>
                    </w:rPr>
                    <w:t xml:space="preserve"> ve </w:t>
                  </w:r>
                  <w:r w:rsidRPr="00E82735">
                    <w:rPr>
                      <w:b/>
                      <w:sz w:val="18"/>
                      <w:szCs w:val="18"/>
                    </w:rPr>
                    <w:t>E</w:t>
                  </w:r>
                  <w:r w:rsidRPr="00E82735">
                    <w:rPr>
                      <w:sz w:val="18"/>
                      <w:szCs w:val="18"/>
                    </w:rPr>
                    <w:t xml:space="preserve">  harflerini kesirlerin altındaki kutulara uygun şekilde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E82735">
                    <w:rPr>
                      <w:sz w:val="18"/>
                      <w:szCs w:val="18"/>
                    </w:rPr>
                    <w:t>yazın</w:t>
                  </w:r>
                  <w:r>
                    <w:t xml:space="preserve">. </w:t>
                  </w:r>
                  <w:r w:rsidRPr="00C05F69">
                    <w:t>)</w:t>
                  </w:r>
                </w:p>
              </w:txbxContent>
            </v:textbox>
          </v:shape>
        </w:pict>
      </w:r>
      <w:r>
        <w:rPr>
          <w:rFonts w:cs="Calibri"/>
          <w:b/>
          <w:color w:val="231E1F"/>
          <w:spacing w:val="-4"/>
        </w:rPr>
        <w:t xml:space="preserve"> </w:t>
      </w:r>
      <w:r w:rsidRPr="006C20B8">
        <w:rPr>
          <w:rFonts w:cs="Calibri"/>
          <w:b/>
          <w:color w:val="231E1F"/>
          <w:spacing w:val="-4"/>
        </w:rPr>
        <w:t>LZŞDLZŞIJ</w:t>
      </w:r>
    </w:p>
    <w:p w:rsidR="00792737" w:rsidRPr="00677C38" w:rsidRDefault="00792737" w:rsidP="00677C38">
      <w:pPr>
        <w:pStyle w:val="ListParagraph"/>
        <w:numPr>
          <w:ilvl w:val="0"/>
          <w:numId w:val="1"/>
        </w:numPr>
        <w:rPr>
          <w:rFonts w:cs="Calibri"/>
          <w:b/>
          <w:color w:val="231E1F"/>
          <w:spacing w:val="-4"/>
          <w:sz w:val="20"/>
          <w:szCs w:val="20"/>
        </w:rPr>
      </w:pPr>
      <w:r>
        <w:rPr>
          <w:noProof/>
          <w:lang w:eastAsia="tr-TR"/>
        </w:rPr>
        <w:pict>
          <v:shape id="_x0000_s1035" type="#_x0000_t75" style="position:absolute;left:0;text-align:left;margin-left:-96.7pt;margin-top:13.4pt;width:258pt;height:144.75pt;z-index:-251657216;visibility:visible" wrapcoords="-63 0 -63 21488 21600 21488 21600 0 -63 0">
            <v:imagedata r:id="rId14" o:title=""/>
            <w10:wrap type="tight"/>
          </v:shape>
        </w:pict>
      </w:r>
    </w:p>
    <w:p w:rsidR="00792737" w:rsidRPr="00AC0C0D" w:rsidRDefault="00792737" w:rsidP="00AC0C0D">
      <w:pPr>
        <w:pStyle w:val="ListParagraph"/>
        <w:ind w:left="1380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D504A5" w:rsidRDefault="00792737" w:rsidP="00D504A5">
      <w:pPr>
        <w:pStyle w:val="ListParagraph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D504A5" w:rsidRDefault="00792737" w:rsidP="00D504A5">
      <w:pPr>
        <w:pStyle w:val="ListParagraph"/>
        <w:ind w:left="4608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Pr="00D504A5" w:rsidRDefault="00792737" w:rsidP="00D504A5">
      <w:pPr>
        <w:pStyle w:val="ListParagraph"/>
        <w:ind w:left="4608"/>
        <w:rPr>
          <w:rFonts w:cs="Calibri"/>
          <w:b/>
          <w:color w:val="231E1F"/>
          <w:spacing w:val="-4"/>
          <w:sz w:val="20"/>
          <w:szCs w:val="20"/>
        </w:rPr>
      </w:pPr>
    </w:p>
    <w:p w:rsidR="00792737" w:rsidRDefault="00792737"/>
    <w:p w:rsidR="00792737" w:rsidRDefault="00792737"/>
    <w:p w:rsidR="00792737" w:rsidRDefault="00792737">
      <w:r>
        <w:rPr>
          <w:noProof/>
          <w:lang w:eastAsia="tr-TR"/>
        </w:rPr>
        <w:pict>
          <v:group id="_x0000_s1036" style="position:absolute;margin-left:301.85pt;margin-top:22.95pt;width:42pt;height:24.25pt;z-index:251661312" coordorigin="2295,11818" coordsize="1290,103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2295;top:11818;width:1290;height:15" o:connectortype="straight"/>
            <v:shape id="_x0000_s1038" type="#_x0000_t32" style="position:absolute;left:2295;top:11818;width:270;height:540" o:connectortype="straight"/>
            <v:shape id="_x0000_s1039" type="#_x0000_t32" style="position:absolute;left:3585;top:11833;width:0;height:1017" o:connectortype="straight"/>
            <v:shape id="_x0000_s1040" type="#_x0000_t32" style="position:absolute;left:2295;top:12850;width:1290;height:0;flip:x" o:connectortype="straight"/>
            <v:shape id="_x0000_s1041" type="#_x0000_t32" style="position:absolute;left:2295;top:12358;width:270;height:492;flip:x" o:connectortype="straight"/>
          </v:group>
        </w:pict>
      </w:r>
    </w:p>
    <w:p w:rsidR="00792737" w:rsidRDefault="00792737" w:rsidP="004204B0">
      <w:pPr>
        <w:pStyle w:val="ListParagraph"/>
        <w:numPr>
          <w:ilvl w:val="0"/>
          <w:numId w:val="1"/>
        </w:numPr>
      </w:pPr>
      <w:r>
        <w:t xml:space="preserve">Aşağıdaki kareli bölgedeki  her bir kare </w:t>
      </w:r>
      <w:r w:rsidRPr="00AD08DC">
        <w:t xml:space="preserve"> </w:t>
      </w:r>
      <w:r>
        <w:t>1</w:t>
      </w:r>
      <w:r w:rsidRPr="00AD08DC">
        <w:t>birim</w:t>
      </w:r>
      <w:r>
        <w:t xml:space="preserve">kare( </w:t>
      </w:r>
      <w:r w:rsidRPr="00F2143B">
        <w:rPr>
          <w:sz w:val="24"/>
          <w:szCs w:val="24"/>
        </w:rPr>
        <w:t>br</w:t>
      </w:r>
      <w:r w:rsidRPr="00F2143B">
        <w:rPr>
          <w:sz w:val="24"/>
          <w:szCs w:val="24"/>
          <w:vertAlign w:val="superscript"/>
        </w:rPr>
        <w:t>2</w:t>
      </w:r>
      <w:r>
        <w:t>)dir</w:t>
      </w:r>
      <w:r w:rsidRPr="00AD08DC">
        <w:t xml:space="preserve"> </w:t>
      </w:r>
      <w:r>
        <w:t>.</w:t>
      </w:r>
      <w:r w:rsidRPr="00F2143B">
        <w:rPr>
          <w:b/>
        </w:rPr>
        <w:t xml:space="preserve">                 </w:t>
      </w:r>
      <w:r>
        <w:rPr>
          <w:b/>
        </w:rPr>
        <w:t xml:space="preserve">   </w:t>
      </w:r>
      <w:r w:rsidRPr="00F2143B">
        <w:rPr>
          <w:b/>
        </w:rPr>
        <w:t>şeklinin</w:t>
      </w:r>
      <w:r>
        <w:t xml:space="preserve"> alanı  kaç birim karedir?</w:t>
      </w:r>
    </w:p>
    <w:p w:rsidR="00792737" w:rsidRPr="00F2143B" w:rsidRDefault="00792737" w:rsidP="0004134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noProof/>
          <w:lang w:eastAsia="tr-TR"/>
        </w:rPr>
        <w:pict>
          <v:shape id="Resim 16" o:spid="_x0000_s1042" type="#_x0000_t75" style="position:absolute;left:0;text-align:left;margin-left:48pt;margin-top:6pt;width:159pt;height:95.25pt;z-index:-251654144;visibility:visible">
            <v:imagedata r:id="rId15" o:title="" cropbottom="27181f" cropleft="1624f" cropright="4297f"/>
          </v:shape>
        </w:pict>
      </w:r>
      <w:r w:rsidRPr="00F2143B">
        <w:rPr>
          <w:sz w:val="24"/>
          <w:szCs w:val="24"/>
        </w:rPr>
        <w:t>16 br</w:t>
      </w:r>
      <w:r w:rsidRPr="00F2143B">
        <w:rPr>
          <w:sz w:val="24"/>
          <w:szCs w:val="24"/>
          <w:vertAlign w:val="superscript"/>
        </w:rPr>
        <w:t>2</w:t>
      </w:r>
    </w:p>
    <w:p w:rsidR="00792737" w:rsidRPr="00F2143B" w:rsidRDefault="00792737" w:rsidP="00F2143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noProof/>
          <w:lang w:eastAsia="tr-TR"/>
        </w:rPr>
        <w:pict>
          <v:group id="_x0000_s1043" style="position:absolute;left:0;text-align:left;margin-left:102pt;margin-top:3.85pt;width:64.5pt;height:51.6pt;z-index:251660288" coordorigin="2295,11818" coordsize="1290,1032">
            <v:shape id="_x0000_s1044" type="#_x0000_t32" style="position:absolute;left:2295;top:11818;width:1290;height:15" o:connectortype="straight"/>
            <v:shape id="_x0000_s1045" type="#_x0000_t32" style="position:absolute;left:2295;top:11818;width:270;height:540" o:connectortype="straight"/>
            <v:shape id="_x0000_s1046" type="#_x0000_t32" style="position:absolute;left:3585;top:11833;width:0;height:1017" o:connectortype="straight"/>
            <v:shape id="_x0000_s1047" type="#_x0000_t32" style="position:absolute;left:2295;top:12850;width:1290;height:0;flip:x" o:connectortype="straight"/>
            <v:shape id="_x0000_s1048" type="#_x0000_t32" style="position:absolute;left:2295;top:12358;width:270;height:492;flip:x" o:connectortype="straight"/>
          </v:group>
        </w:pict>
      </w:r>
      <w:r>
        <w:rPr>
          <w:sz w:val="24"/>
          <w:szCs w:val="24"/>
        </w:rPr>
        <w:t>17</w:t>
      </w:r>
      <w:r w:rsidRPr="00F2143B">
        <w:rPr>
          <w:sz w:val="24"/>
          <w:szCs w:val="24"/>
        </w:rPr>
        <w:t xml:space="preserve"> br</w:t>
      </w:r>
      <w:r w:rsidRPr="00F2143B">
        <w:rPr>
          <w:sz w:val="24"/>
          <w:szCs w:val="24"/>
          <w:vertAlign w:val="superscript"/>
        </w:rPr>
        <w:t>2</w:t>
      </w:r>
    </w:p>
    <w:p w:rsidR="00792737" w:rsidRPr="00F2143B" w:rsidRDefault="00792737" w:rsidP="00F2143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18</w:t>
      </w:r>
      <w:r w:rsidRPr="00F2143B">
        <w:rPr>
          <w:sz w:val="24"/>
          <w:szCs w:val="24"/>
        </w:rPr>
        <w:t>br</w:t>
      </w:r>
      <w:r w:rsidRPr="00F2143B">
        <w:rPr>
          <w:sz w:val="24"/>
          <w:szCs w:val="24"/>
          <w:vertAlign w:val="superscript"/>
        </w:rPr>
        <w:t>2</w:t>
      </w:r>
    </w:p>
    <w:p w:rsidR="00792737" w:rsidRPr="00F2143B" w:rsidRDefault="00792737" w:rsidP="00F2143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19</w:t>
      </w:r>
      <w:r w:rsidRPr="00F2143B">
        <w:rPr>
          <w:sz w:val="24"/>
          <w:szCs w:val="24"/>
        </w:rPr>
        <w:t xml:space="preserve"> br</w:t>
      </w:r>
      <w:r w:rsidRPr="00F2143B">
        <w:rPr>
          <w:sz w:val="24"/>
          <w:szCs w:val="24"/>
          <w:vertAlign w:val="superscript"/>
        </w:rPr>
        <w:t>2</w:t>
      </w:r>
    </w:p>
    <w:p w:rsidR="00792737" w:rsidRDefault="00792737" w:rsidP="004204B0">
      <w:r>
        <w:rPr>
          <w:noProof/>
          <w:lang w:eastAsia="tr-TR"/>
        </w:rPr>
        <w:pict>
          <v:shape id="Resim 19" o:spid="_x0000_s1049" type="#_x0000_t75" style="position:absolute;margin-left:392.25pt;margin-top:11.9pt;width:124.15pt;height:125.25pt;z-index:-251653120;visibility:visible" wrapcoords="-130 0 -130 21471 21600 21471 21600 0 -130 0">
            <v:imagedata r:id="rId16" o:title="" cropright="4012f" gain="109227f" blacklevel="-6554f"/>
            <w10:wrap type="tight"/>
          </v:shape>
        </w:pict>
      </w:r>
    </w:p>
    <w:p w:rsidR="00792737" w:rsidRPr="00D9475E" w:rsidRDefault="00792737" w:rsidP="00D9475E">
      <w:pPr>
        <w:pStyle w:val="ListParagraph"/>
        <w:numPr>
          <w:ilvl w:val="0"/>
          <w:numId w:val="1"/>
        </w:numPr>
      </w:pPr>
      <w:r w:rsidRPr="00D9475E">
        <w:t>Günümüzde kullandığımız onluk sayı sistemi Eski Mısırlılar tarafından geliştirilmiştir. Bu semboller ve sayılar</w:t>
      </w:r>
      <w:r>
        <w:t xml:space="preserve"> yandaki </w:t>
      </w:r>
      <w:r w:rsidRPr="00D9475E">
        <w:t xml:space="preserve"> tabloda verilmiştir</w:t>
      </w:r>
      <w:r>
        <w:t xml:space="preserve">. Buna göre  </w:t>
      </w:r>
      <w:r w:rsidRPr="00F87DEE">
        <w:rPr>
          <w:noProof/>
          <w:lang w:eastAsia="tr-TR"/>
        </w:rPr>
        <w:pict>
          <v:shape id="Resim 22" o:spid="_x0000_i1025" type="#_x0000_t75" style="width:131.25pt;height:27pt;visibility:visible">
            <v:imagedata r:id="rId17" o:title=""/>
          </v:shape>
        </w:pict>
      </w:r>
      <w:r>
        <w:t xml:space="preserve"> sa</w:t>
      </w:r>
      <w:r w:rsidRPr="00D9475E">
        <w:t>yısı bizim kullandığımız rakamlarla hangi sayıyı ifade etmektedir?</w:t>
      </w:r>
    </w:p>
    <w:p w:rsidR="00792737" w:rsidRDefault="00792737" w:rsidP="00D9475E">
      <w:pPr>
        <w:pStyle w:val="ListParagraph"/>
        <w:numPr>
          <w:ilvl w:val="0"/>
          <w:numId w:val="13"/>
        </w:numPr>
      </w:pPr>
      <w:r>
        <w:t>242</w:t>
      </w:r>
    </w:p>
    <w:p w:rsidR="00792737" w:rsidRPr="00D9475E" w:rsidRDefault="00792737" w:rsidP="00D9475E">
      <w:pPr>
        <w:pStyle w:val="ListParagraph"/>
        <w:numPr>
          <w:ilvl w:val="0"/>
          <w:numId w:val="13"/>
        </w:numPr>
      </w:pPr>
      <w:r>
        <w:t>2042</w:t>
      </w:r>
    </w:p>
    <w:p w:rsidR="00792737" w:rsidRPr="00D9475E" w:rsidRDefault="00792737" w:rsidP="00D9475E">
      <w:pPr>
        <w:pStyle w:val="ListParagraph"/>
        <w:numPr>
          <w:ilvl w:val="0"/>
          <w:numId w:val="13"/>
        </w:numPr>
        <w:rPr>
          <w:rFonts w:ascii="Bradley Hand ITC" w:hAnsi="Bradley Hand ITC"/>
        </w:rPr>
      </w:pPr>
      <w:r w:rsidRPr="00D9475E">
        <w:t>20421</w:t>
      </w:r>
      <w:r w:rsidRPr="00D9475E">
        <w:rPr>
          <w:rFonts w:ascii="Bradley Hand ITC" w:hAnsi="Bradley Hand ITC"/>
        </w:rPr>
        <w:tab/>
      </w:r>
      <w:r>
        <w:rPr>
          <w:rFonts w:ascii="Harlow Solid Italic" w:hAnsi="Harlow Solid Italic"/>
          <w:i/>
        </w:rPr>
        <w:t xml:space="preserve">                                                                                                 </w:t>
      </w:r>
    </w:p>
    <w:p w:rsidR="00792737" w:rsidRPr="00D9475E" w:rsidRDefault="00792737" w:rsidP="00D9475E">
      <w:pPr>
        <w:pStyle w:val="ListParagraph"/>
        <w:numPr>
          <w:ilvl w:val="0"/>
          <w:numId w:val="13"/>
        </w:numPr>
        <w:rPr>
          <w:rFonts w:ascii="Bradley Hand ITC" w:hAnsi="Bradley Hand ITC"/>
        </w:rPr>
      </w:pPr>
      <w:r>
        <w:t>2421</w:t>
      </w:r>
      <w:r w:rsidRPr="00D9475E">
        <w:rPr>
          <w:rFonts w:ascii="Harlow Solid Italic" w:hAnsi="Harlow Solid Italic"/>
          <w:i/>
        </w:rPr>
        <w:t xml:space="preserve"> </w:t>
      </w:r>
      <w:r>
        <w:rPr>
          <w:rFonts w:ascii="Harlow Solid Italic" w:hAnsi="Harlow Solid Italic"/>
          <w:i/>
        </w:rPr>
        <w:t xml:space="preserve"> </w:t>
      </w:r>
      <w:r w:rsidRPr="00D9475E">
        <w:rPr>
          <w:rFonts w:ascii="Bradley Hand ITC" w:hAnsi="Bradley Hand ITC"/>
        </w:rPr>
        <w:tab/>
      </w:r>
      <w:r w:rsidRPr="00D9475E">
        <w:rPr>
          <w:rFonts w:ascii="Bradley Hand ITC" w:hAnsi="Bradley Hand ITC"/>
        </w:rPr>
        <w:tab/>
      </w:r>
      <w:r w:rsidRPr="00D9475E">
        <w:rPr>
          <w:rFonts w:ascii="Bradley Hand ITC" w:hAnsi="Bradley Hand ITC"/>
        </w:rPr>
        <w:tab/>
      </w:r>
      <w:r w:rsidRPr="00D9475E">
        <w:rPr>
          <w:rFonts w:ascii="Bradley Hand ITC" w:hAnsi="Bradley Hand ITC"/>
        </w:rPr>
        <w:tab/>
      </w:r>
      <w:r w:rsidRPr="00D9475E">
        <w:rPr>
          <w:rFonts w:ascii="Bradley Hand ITC" w:hAnsi="Bradley Hand ITC"/>
        </w:rPr>
        <w:tab/>
      </w:r>
      <w:r w:rsidRPr="00D9475E">
        <w:rPr>
          <w:rFonts w:ascii="Bradley Hand ITC" w:hAnsi="Bradley Hand ITC"/>
        </w:rPr>
        <w:tab/>
      </w:r>
      <w:r>
        <w:rPr>
          <w:rFonts w:ascii="Bradley Hand ITC" w:hAnsi="Bradley Hand ITC"/>
        </w:rPr>
        <w:t xml:space="preserve">         </w:t>
      </w:r>
      <w:r w:rsidRPr="00D9475E">
        <w:rPr>
          <w:rFonts w:ascii="Bradley Hand ITC" w:hAnsi="Bradley Hand ITC"/>
          <w:b/>
          <w:i/>
          <w:sz w:val="24"/>
          <w:szCs w:val="24"/>
        </w:rPr>
        <w:t>BA</w:t>
      </w:r>
      <w:r w:rsidRPr="00D9475E">
        <w:rPr>
          <w:rFonts w:ascii="Mistral" w:hAnsi="Mistral"/>
          <w:b/>
          <w:i/>
          <w:sz w:val="24"/>
          <w:szCs w:val="24"/>
        </w:rPr>
        <w:t>Ş</w:t>
      </w:r>
      <w:r w:rsidRPr="00D9475E">
        <w:rPr>
          <w:rFonts w:ascii="Bradley Hand ITC" w:hAnsi="Bradley Hand ITC"/>
          <w:b/>
          <w:i/>
          <w:sz w:val="24"/>
          <w:szCs w:val="24"/>
        </w:rPr>
        <w:t xml:space="preserve">ARILAR  </w:t>
      </w:r>
    </w:p>
    <w:p w:rsidR="00792737" w:rsidRPr="00677C38" w:rsidRDefault="00792737" w:rsidP="00677C38">
      <w:pPr>
        <w:rPr>
          <w:rFonts w:ascii="Bradley Hand ITC" w:hAnsi="Bradley Hand ITC"/>
        </w:rPr>
      </w:pPr>
      <w:r>
        <w:rPr>
          <w:rFonts w:ascii="Bradley Hand ITC" w:hAnsi="Bradley Hand ITC"/>
          <w:b/>
          <w:i/>
          <w:sz w:val="24"/>
          <w:szCs w:val="24"/>
        </w:rPr>
        <w:t xml:space="preserve">                  Her soru 10 puan de</w:t>
      </w:r>
      <w:r>
        <w:rPr>
          <w:rFonts w:ascii="Times New Roman" w:hAnsi="Times New Roman"/>
          <w:b/>
          <w:i/>
          <w:sz w:val="24"/>
          <w:szCs w:val="24"/>
        </w:rPr>
        <w:t>ğerindedir.</w:t>
      </w:r>
      <w:r>
        <w:rPr>
          <w:rFonts w:ascii="Bradley Hand ITC" w:hAnsi="Bradley Hand ITC"/>
          <w:b/>
          <w:i/>
          <w:sz w:val="24"/>
          <w:szCs w:val="24"/>
        </w:rPr>
        <w:t xml:space="preserve">                                                                                              </w:t>
      </w:r>
    </w:p>
    <w:sectPr w:rsidR="00792737" w:rsidRPr="00677C38" w:rsidSect="00AB68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737" w:rsidRDefault="00792737" w:rsidP="00794B72">
      <w:pPr>
        <w:spacing w:after="0" w:line="240" w:lineRule="auto"/>
      </w:pPr>
      <w:r>
        <w:separator/>
      </w:r>
    </w:p>
  </w:endnote>
  <w:endnote w:type="continuationSeparator" w:id="0">
    <w:p w:rsidR="00792737" w:rsidRDefault="00792737" w:rsidP="0079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Harlow Solid Ital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stral">
    <w:altName w:val="Arabic Typesetting"/>
    <w:panose1 w:val="00000000000000000000"/>
    <w:charset w:val="A2"/>
    <w:family w:val="script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737" w:rsidRDefault="00792737" w:rsidP="00794B72">
      <w:pPr>
        <w:spacing w:after="0" w:line="240" w:lineRule="auto"/>
      </w:pPr>
      <w:r>
        <w:separator/>
      </w:r>
    </w:p>
  </w:footnote>
  <w:footnote w:type="continuationSeparator" w:id="0">
    <w:p w:rsidR="00792737" w:rsidRDefault="00792737" w:rsidP="0079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213"/>
    <w:multiLevelType w:val="hybridMultilevel"/>
    <w:tmpl w:val="AFCCAAC0"/>
    <w:lvl w:ilvl="0" w:tplc="2700A54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5C74B24"/>
    <w:multiLevelType w:val="hybridMultilevel"/>
    <w:tmpl w:val="CE96F2FE"/>
    <w:lvl w:ilvl="0" w:tplc="E10C1602">
      <w:start w:val="1"/>
      <w:numFmt w:val="lowerLetter"/>
      <w:lvlText w:val="%1)"/>
      <w:lvlJc w:val="left"/>
      <w:pPr>
        <w:ind w:left="460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7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9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  <w:rPr>
        <w:rFonts w:cs="Times New Roman"/>
      </w:rPr>
    </w:lvl>
  </w:abstractNum>
  <w:abstractNum w:abstractNumId="2">
    <w:nsid w:val="09D022C9"/>
    <w:multiLevelType w:val="hybridMultilevel"/>
    <w:tmpl w:val="C46E678A"/>
    <w:lvl w:ilvl="0" w:tplc="AFBAF70E">
      <w:start w:val="1"/>
      <w:numFmt w:val="lowerLetter"/>
      <w:lvlText w:val="%1)"/>
      <w:lvlJc w:val="left"/>
      <w:pPr>
        <w:ind w:left="531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3">
    <w:nsid w:val="1AD631D9"/>
    <w:multiLevelType w:val="hybridMultilevel"/>
    <w:tmpl w:val="A0903764"/>
    <w:lvl w:ilvl="0" w:tplc="0B783FCA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4">
    <w:nsid w:val="1F5008A4"/>
    <w:multiLevelType w:val="hybridMultilevel"/>
    <w:tmpl w:val="76B6B924"/>
    <w:lvl w:ilvl="0" w:tplc="64F6A21C">
      <w:start w:val="1"/>
      <w:numFmt w:val="lowerLetter"/>
      <w:lvlText w:val="%1)"/>
      <w:lvlJc w:val="left"/>
      <w:pPr>
        <w:ind w:left="60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5">
    <w:nsid w:val="251A1B8B"/>
    <w:multiLevelType w:val="hybridMultilevel"/>
    <w:tmpl w:val="710C7654"/>
    <w:lvl w:ilvl="0" w:tplc="FC5E5C14">
      <w:start w:val="1"/>
      <w:numFmt w:val="lowerLetter"/>
      <w:lvlText w:val="%1)"/>
      <w:lvlJc w:val="left"/>
      <w:pPr>
        <w:ind w:left="231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4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  <w:rPr>
        <w:rFonts w:cs="Times New Roman"/>
      </w:rPr>
    </w:lvl>
  </w:abstractNum>
  <w:abstractNum w:abstractNumId="6">
    <w:nsid w:val="35897CA8"/>
    <w:multiLevelType w:val="hybridMultilevel"/>
    <w:tmpl w:val="0FB85306"/>
    <w:lvl w:ilvl="0" w:tplc="8A6CD7AC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36FE7C8B"/>
    <w:multiLevelType w:val="hybridMultilevel"/>
    <w:tmpl w:val="A0903764"/>
    <w:lvl w:ilvl="0" w:tplc="0B783FCA">
      <w:start w:val="1"/>
      <w:numFmt w:val="lowerLetter"/>
      <w:lvlText w:val="%1)"/>
      <w:lvlJc w:val="left"/>
      <w:pPr>
        <w:ind w:left="1636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40901F95"/>
    <w:multiLevelType w:val="hybridMultilevel"/>
    <w:tmpl w:val="07C69024"/>
    <w:lvl w:ilvl="0" w:tplc="2458A67A">
      <w:start w:val="1"/>
      <w:numFmt w:val="lowerLetter"/>
      <w:lvlText w:val="%1)"/>
      <w:lvlJc w:val="left"/>
      <w:pPr>
        <w:ind w:left="199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9">
    <w:nsid w:val="492260E2"/>
    <w:multiLevelType w:val="hybridMultilevel"/>
    <w:tmpl w:val="3D1A8656"/>
    <w:lvl w:ilvl="0" w:tplc="2A882824">
      <w:start w:val="1"/>
      <w:numFmt w:val="lowerLetter"/>
      <w:lvlText w:val="%1)"/>
      <w:lvlJc w:val="left"/>
      <w:pPr>
        <w:ind w:left="43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0">
    <w:nsid w:val="6B1560DB"/>
    <w:multiLevelType w:val="hybridMultilevel"/>
    <w:tmpl w:val="ECD09980"/>
    <w:lvl w:ilvl="0" w:tplc="331E8272">
      <w:start w:val="1"/>
      <w:numFmt w:val="lowerLetter"/>
      <w:lvlText w:val="%1)"/>
      <w:lvlJc w:val="left"/>
      <w:pPr>
        <w:ind w:left="1395" w:hanging="360"/>
      </w:pPr>
      <w:rPr>
        <w:rFonts w:cs="Times New Roman" w:hint="default"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1">
    <w:nsid w:val="77647B23"/>
    <w:multiLevelType w:val="hybridMultilevel"/>
    <w:tmpl w:val="112E75CE"/>
    <w:lvl w:ilvl="0" w:tplc="CA04886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A64F19"/>
    <w:multiLevelType w:val="hybridMultilevel"/>
    <w:tmpl w:val="8B8C1FD2"/>
    <w:lvl w:ilvl="0" w:tplc="0E32FD30">
      <w:start w:val="1"/>
      <w:numFmt w:val="lowerLetter"/>
      <w:lvlText w:val="%1)"/>
      <w:lvlJc w:val="left"/>
      <w:pPr>
        <w:ind w:left="13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0"/>
  </w:num>
  <w:num w:numId="10">
    <w:abstractNumId w:val="0"/>
  </w:num>
  <w:num w:numId="11">
    <w:abstractNumId w:val="12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62B"/>
    <w:rsid w:val="0004134E"/>
    <w:rsid w:val="00097BE9"/>
    <w:rsid w:val="001E5679"/>
    <w:rsid w:val="002426B2"/>
    <w:rsid w:val="00242FB2"/>
    <w:rsid w:val="0028714F"/>
    <w:rsid w:val="002D262B"/>
    <w:rsid w:val="002E18AD"/>
    <w:rsid w:val="00405D1F"/>
    <w:rsid w:val="004204B0"/>
    <w:rsid w:val="0064051B"/>
    <w:rsid w:val="00677C38"/>
    <w:rsid w:val="006C20B8"/>
    <w:rsid w:val="006E2EA7"/>
    <w:rsid w:val="00707756"/>
    <w:rsid w:val="00792737"/>
    <w:rsid w:val="00794B72"/>
    <w:rsid w:val="007F4FAF"/>
    <w:rsid w:val="008F36C1"/>
    <w:rsid w:val="009A2CEC"/>
    <w:rsid w:val="00A06EF6"/>
    <w:rsid w:val="00A30F8F"/>
    <w:rsid w:val="00AB30F9"/>
    <w:rsid w:val="00AB68F0"/>
    <w:rsid w:val="00AC0C0D"/>
    <w:rsid w:val="00AD08DC"/>
    <w:rsid w:val="00BD3515"/>
    <w:rsid w:val="00BF1CF8"/>
    <w:rsid w:val="00C05F69"/>
    <w:rsid w:val="00C67F84"/>
    <w:rsid w:val="00D02410"/>
    <w:rsid w:val="00D504A5"/>
    <w:rsid w:val="00D9475E"/>
    <w:rsid w:val="00DF23A6"/>
    <w:rsid w:val="00E5159C"/>
    <w:rsid w:val="00E546FD"/>
    <w:rsid w:val="00E82735"/>
    <w:rsid w:val="00F2143B"/>
    <w:rsid w:val="00F47F46"/>
    <w:rsid w:val="00F87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B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2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D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35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504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9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4B7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9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4B72"/>
    <w:rPr>
      <w:rFonts w:cs="Times New Roman"/>
    </w:rPr>
  </w:style>
  <w:style w:type="paragraph" w:customStyle="1" w:styleId="soru">
    <w:name w:val="soru"/>
    <w:basedOn w:val="Normal"/>
    <w:uiPriority w:val="99"/>
    <w:rsid w:val="004204B0"/>
    <w:pPr>
      <w:spacing w:before="20" w:after="20" w:line="240" w:lineRule="atLeast"/>
      <w:ind w:left="425" w:hanging="425"/>
      <w:jc w:val="both"/>
    </w:pPr>
    <w:rPr>
      <w:rFonts w:ascii="Arial" w:eastAsia="Times New Roman" w:hAnsi="Arial"/>
      <w:b/>
      <w:sz w:val="18"/>
      <w:szCs w:val="20"/>
      <w:lang w:eastAsia="tr-TR"/>
    </w:rPr>
  </w:style>
  <w:style w:type="character" w:styleId="Hyperlink">
    <w:name w:val="Hyperlink"/>
    <w:basedOn w:val="DefaultParagraphFont"/>
    <w:uiPriority w:val="99"/>
    <w:rsid w:val="007077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543</Words>
  <Characters>3100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www.sorubak.com</cp:keywords>
  <dc:description>www.sorubak.com</dc:description>
  <dcterms:created xsi:type="dcterms:W3CDTF">2014-12-27T18:19:00Z</dcterms:created>
  <dcterms:modified xsi:type="dcterms:W3CDTF">2015-01-02T10:40:00Z</dcterms:modified>
</cp:coreProperties>
</file>