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81"/>
        <w:tblW w:w="1098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83"/>
      </w:tblGrid>
      <w:tr w:rsidR="00341741" w:rsidRPr="0036009C" w:rsidTr="00BA3802">
        <w:trPr>
          <w:trHeight w:val="246"/>
        </w:trPr>
        <w:tc>
          <w:tcPr>
            <w:tcW w:w="10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41" w:rsidRDefault="00341741" w:rsidP="0001089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 xml:space="preserve">2014-2015 EĞİTİM-ÖĞRETİM YILI BİRECİK TOKİ </w:t>
            </w:r>
            <w:r w:rsidRPr="0007092D">
              <w:rPr>
                <w:rFonts w:ascii="Times New Roman" w:eastAsia="MS Mincho" w:hAnsi="Times New Roman"/>
                <w:b/>
                <w:lang w:eastAsia="tr-TR"/>
              </w:rPr>
              <w:t>ORTAOKULU</w:t>
            </w:r>
          </w:p>
          <w:p w:rsidR="00341741" w:rsidRPr="0007092D" w:rsidRDefault="00341741" w:rsidP="000108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 xml:space="preserve"> 5/A SINIFI </w:t>
            </w:r>
            <w:r w:rsidRPr="0007092D">
              <w:rPr>
                <w:rFonts w:ascii="Times New Roman" w:eastAsia="MS Mincho" w:hAnsi="Times New Roman"/>
                <w:b/>
                <w:lang w:eastAsia="tr-TR"/>
              </w:rPr>
              <w:t>MATEMATİK DERSİ 1. DÖNEM 1. YAZILI SORULARI</w:t>
            </w:r>
          </w:p>
        </w:tc>
      </w:tr>
      <w:tr w:rsidR="00341741" w:rsidRPr="0036009C" w:rsidTr="0007092D">
        <w:trPr>
          <w:trHeight w:val="777"/>
        </w:trPr>
        <w:tc>
          <w:tcPr>
            <w:tcW w:w="10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741" w:rsidRPr="0007092D" w:rsidRDefault="00341741" w:rsidP="00BA3802">
            <w:pPr>
              <w:spacing w:after="0" w:line="240" w:lineRule="auto"/>
              <w:ind w:left="-720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Saaa </w:t>
            </w: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 </w:t>
            </w:r>
            <w:r w:rsidRPr="0007092D">
              <w:rPr>
                <w:rFonts w:ascii="Times New Roman" w:hAnsi="Times New Roman"/>
                <w:b/>
                <w:lang w:eastAsia="tr-TR"/>
              </w:rPr>
              <w:t>ADI-SOYADI:</w:t>
            </w:r>
          </w:p>
          <w:p w:rsidR="00341741" w:rsidRPr="0007092D" w:rsidRDefault="00341741" w:rsidP="008931E8">
            <w:pPr>
              <w:rPr>
                <w:rFonts w:ascii="Times New Roman" w:hAnsi="Times New Roman"/>
                <w:b/>
                <w:lang w:eastAsia="tr-TR"/>
              </w:rPr>
            </w:pPr>
            <w:r w:rsidRPr="0007092D">
              <w:rPr>
                <w:rFonts w:ascii="Times New Roman" w:hAnsi="Times New Roman"/>
                <w:b/>
                <w:lang w:eastAsia="tr-TR"/>
              </w:rPr>
              <w:t>NUMARASI:</w:t>
            </w:r>
          </w:p>
          <w:p w:rsidR="00341741" w:rsidRPr="00BA3802" w:rsidRDefault="00341741" w:rsidP="0007092D">
            <w:pPr>
              <w:tabs>
                <w:tab w:val="left" w:pos="6840"/>
              </w:tabs>
              <w:spacing w:after="0" w:line="240" w:lineRule="auto"/>
              <w:ind w:left="-720"/>
              <w:rPr>
                <w:rFonts w:ascii="Verdana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a  </w:t>
            </w:r>
            <w:r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ab/>
            </w:r>
            <w:r w:rsidRPr="00CF4549">
              <w:rPr>
                <w:rFonts w:ascii="Verdana" w:hAnsi="Verdana" w:cs="Calibri"/>
                <w:b/>
                <w:sz w:val="28"/>
                <w:szCs w:val="20"/>
                <w:u w:val="single"/>
                <w:lang w:eastAsia="tr-TR"/>
              </w:rPr>
              <w:t xml:space="preserve"> A GRUBU</w:t>
            </w:r>
          </w:p>
        </w:tc>
      </w:tr>
    </w:tbl>
    <w:tbl>
      <w:tblPr>
        <w:tblW w:w="11408" w:type="dxa"/>
        <w:jc w:val="center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0A0"/>
      </w:tblPr>
      <w:tblGrid>
        <w:gridCol w:w="5706"/>
        <w:gridCol w:w="5702"/>
      </w:tblGrid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Pr="002D7A09" w:rsidRDefault="00341741" w:rsidP="002D7A09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SORU-1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Aşağıdaki doğal sayıların okunuşlarını </w:t>
            </w: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yazıyla 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 xml:space="preserve">yazınız. (4x3=12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Puan) 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lang w:eastAsia="tr-TR"/>
              </w:rPr>
              <w:t xml:space="preserve">67 405 000 </w:t>
            </w:r>
            <w:r w:rsidRPr="0036009C">
              <w:rPr>
                <w:rFonts w:ascii="Times New Roman" w:hAnsi="Times New Roman"/>
                <w:sz w:val="24"/>
                <w:szCs w:val="16"/>
                <w:lang w:eastAsia="tr-TR"/>
              </w:rPr>
              <w:t>=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16"/>
                <w:lang w:eastAsia="tr-TR"/>
              </w:rPr>
              <w:t>3 000 986</w:t>
            </w:r>
            <w:r w:rsidRPr="0036009C">
              <w:rPr>
                <w:rFonts w:ascii="Times New Roman" w:hAnsi="Times New Roman"/>
                <w:b/>
                <w:sz w:val="24"/>
                <w:szCs w:val="16"/>
                <w:lang w:eastAsia="tr-TR"/>
              </w:rPr>
              <w:t xml:space="preserve">  </w:t>
            </w:r>
            <w:r w:rsidRPr="0036009C">
              <w:rPr>
                <w:rFonts w:ascii="Times New Roman" w:hAnsi="Times New Roman"/>
                <w:sz w:val="24"/>
                <w:szCs w:val="16"/>
                <w:lang w:eastAsia="tr-TR"/>
              </w:rPr>
              <w:t>=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lang w:eastAsia="tr-TR"/>
              </w:rPr>
              <w:t xml:space="preserve">420 812 407 </w:t>
            </w:r>
            <w:r w:rsidRPr="0036009C">
              <w:rPr>
                <w:rFonts w:ascii="Times New Roman" w:hAnsi="Times New Roman"/>
                <w:sz w:val="24"/>
                <w:szCs w:val="16"/>
                <w:lang w:eastAsia="tr-TR"/>
              </w:rPr>
              <w:t>=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32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SORU-4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Aşağıda okunuşları verilen doğal sayıları </w:t>
            </w: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>rakamla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 xml:space="preserve">  yazınız. (4x3=12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Puan)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* Yedi yüz milyon altı yüz beş bin üç yüz  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………………………………………………….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* On dokuz milyon bin yirmi iki 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…………………………………………………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>* üç yüz altı milyon beş  yüz doksa bin üç yüz  dokuz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…………………………………………………….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:rsidTr="0036009C">
        <w:trPr>
          <w:trHeight w:val="891"/>
          <w:jc w:val="center"/>
        </w:trPr>
        <w:tc>
          <w:tcPr>
            <w:tcW w:w="5706" w:type="dxa"/>
          </w:tcPr>
          <w:p w:rsidR="00341741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SORU-2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>Aşağıda verilen doğal sayının basamaklarının adlarını yazınız. (1x7=7 puan)</w:t>
            </w:r>
          </w:p>
          <w:p w:rsidR="00341741" w:rsidRPr="00E374EE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3 146 894                                </w:t>
            </w:r>
          </w:p>
          <w:p w:rsidR="00341741" w:rsidRPr="0036009C" w:rsidRDefault="00341741" w:rsidP="0036009C">
            <w:pPr>
              <w:spacing w:after="0" w:line="240" w:lineRule="auto"/>
              <w:jc w:val="both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SORU-5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>Aşağıda verilen doğal sayıyı bölüklerine ayırarak bölüklerin adlarını yazınız. (2x3=6 puan)</w:t>
            </w:r>
          </w:p>
          <w:p w:rsidR="00341741" w:rsidRPr="002D7A09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                       142 670 003</w:t>
            </w:r>
          </w:p>
          <w:p w:rsidR="00341741" w:rsidRPr="0036009C" w:rsidRDefault="00341741" w:rsidP="0036009C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  </w:t>
            </w:r>
          </w:p>
        </w:tc>
      </w:tr>
      <w:tr w:rsidR="00341741" w:rsidRPr="0036009C" w:rsidTr="0036009C">
        <w:trPr>
          <w:trHeight w:val="5603"/>
          <w:jc w:val="center"/>
        </w:trPr>
        <w:tc>
          <w:tcPr>
            <w:tcW w:w="5706" w:type="dxa"/>
          </w:tcPr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tr-TR"/>
              </w:rPr>
            </w:pPr>
            <w:r w:rsidRPr="0036009C">
              <w:rPr>
                <w:rFonts w:ascii="Times New Roman" w:hAnsi="Times New Roman"/>
                <w:lang w:eastAsia="tr-TR"/>
              </w:rPr>
              <w:t xml:space="preserve"> </w:t>
            </w: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SORU-3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Pr="0036009C">
              <w:rPr>
                <w:rFonts w:ascii="Times New Roman" w:hAnsi="Times New Roman"/>
                <w:lang w:eastAsia="tr-TR"/>
              </w:rPr>
              <w:t xml:space="preserve">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Pr="0036009C">
              <w:rPr>
                <w:rFonts w:ascii="Times New Roman" w:hAnsi="Times New Roman"/>
                <w:b/>
                <w:sz w:val="28"/>
                <w:szCs w:val="16"/>
                <w:lang w:eastAsia="tr-TR"/>
              </w:rPr>
              <w:t>‘’ 2 – 1 – 7 – 8 - 9 – 0 - 6’’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  </w:t>
            </w:r>
          </w:p>
          <w:p w:rsidR="00341741" w:rsidRPr="0036009C" w:rsidRDefault="00341741" w:rsidP="0036009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sayılarını </w:t>
            </w:r>
            <w:r w:rsidRPr="0036009C">
              <w:rPr>
                <w:rFonts w:ascii="Times New Roman" w:hAnsi="Times New Roman"/>
                <w:b/>
                <w:i/>
                <w:szCs w:val="16"/>
                <w:u w:val="single"/>
                <w:lang w:eastAsia="tr-TR"/>
              </w:rPr>
              <w:t>birer kez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kullanarak aşağıda ifade edilen  </w:t>
            </w: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>yedi  basamaklı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doğal sayıları yazınız. </w:t>
            </w:r>
            <w:r w:rsidRPr="002D7A09">
              <w:rPr>
                <w:rFonts w:ascii="Times New Roman" w:hAnsi="Times New Roman"/>
                <w:b/>
                <w:lang w:eastAsia="tr-TR"/>
              </w:rPr>
              <w:t>( 2x4=8 Puan)</w:t>
            </w:r>
          </w:p>
          <w:p w:rsidR="00341741" w:rsidRPr="0036009C" w:rsidRDefault="00341741" w:rsidP="0036009C">
            <w:pPr>
              <w:tabs>
                <w:tab w:val="center" w:pos="4536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En büyük sayı:</w:t>
            </w: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En küçük sayı:</w:t>
            </w: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2 milyondan küçük en büyük sayı:</w:t>
            </w: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8 milyondan büyük en küçük sayı:</w:t>
            </w: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36009C" w:rsidRDefault="00341741" w:rsidP="0036009C">
            <w:pPr>
              <w:pStyle w:val="ListeParagraf1"/>
              <w:ind w:left="0"/>
              <w:jc w:val="both"/>
              <w:rPr>
                <w:b/>
              </w:rPr>
            </w:pPr>
            <w:r w:rsidRPr="0036009C">
              <w:rPr>
                <w:b/>
                <w:szCs w:val="16"/>
                <w:highlight w:val="yellow"/>
                <w:u w:val="single"/>
              </w:rPr>
              <w:t>SORU-6</w:t>
            </w:r>
            <w:r w:rsidRPr="0036009C">
              <w:rPr>
                <w:b/>
                <w:szCs w:val="16"/>
              </w:rPr>
              <w:t xml:space="preserve">  </w:t>
            </w:r>
            <w:r w:rsidRPr="0036009C">
              <w:rPr>
                <w:b/>
              </w:rPr>
              <w:t xml:space="preserve">Aşağıda verilen sayıları yuvarlayınız. </w:t>
            </w:r>
          </w:p>
          <w:p w:rsidR="00341741" w:rsidRPr="002D7A09" w:rsidRDefault="00341741" w:rsidP="0036009C">
            <w:pPr>
              <w:pStyle w:val="ListeParagraf1"/>
              <w:ind w:left="0"/>
              <w:jc w:val="both"/>
              <w:rPr>
                <w:b/>
                <w:sz w:val="22"/>
                <w:szCs w:val="22"/>
              </w:rPr>
            </w:pPr>
            <w:r w:rsidRPr="002D7A09">
              <w:rPr>
                <w:b/>
                <w:sz w:val="22"/>
                <w:szCs w:val="22"/>
              </w:rPr>
              <w:t>(1x8=8 Puan)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u w:val="single"/>
              </w:rPr>
            </w:pPr>
            <w:r w:rsidRPr="0036009C">
              <w:rPr>
                <w:b/>
                <w:u w:val="single"/>
              </w:rPr>
              <w:t>En yakın onluğa;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sz w:val="32"/>
              </w:rPr>
            </w:pPr>
            <w:r w:rsidRPr="0036009C">
              <w:rPr>
                <w:b/>
              </w:rPr>
              <w:t xml:space="preserve">866  </w:t>
            </w:r>
            <w:r w:rsidRPr="0036009C">
              <w:rPr>
                <w:b/>
                <w:sz w:val="32"/>
              </w:rPr>
              <w:t xml:space="preserve">→                          </w:t>
            </w:r>
            <w:r w:rsidRPr="0036009C">
              <w:rPr>
                <w:b/>
              </w:rPr>
              <w:t xml:space="preserve">471  </w:t>
            </w:r>
            <w:r w:rsidRPr="0036009C">
              <w:rPr>
                <w:b/>
                <w:sz w:val="32"/>
              </w:rPr>
              <w:t xml:space="preserve">→         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  <w:r w:rsidRPr="0036009C">
              <w:rPr>
                <w:b/>
              </w:rPr>
              <w:t xml:space="preserve">                            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  <w:r w:rsidRPr="0036009C">
              <w:rPr>
                <w:b/>
              </w:rPr>
              <w:t xml:space="preserve">274  </w:t>
            </w:r>
            <w:r w:rsidRPr="0036009C">
              <w:rPr>
                <w:b/>
                <w:sz w:val="32"/>
              </w:rPr>
              <w:t xml:space="preserve">→                          </w:t>
            </w:r>
            <w:r>
              <w:rPr>
                <w:b/>
              </w:rPr>
              <w:t>958</w:t>
            </w:r>
            <w:r w:rsidRPr="0036009C">
              <w:rPr>
                <w:b/>
              </w:rPr>
              <w:t xml:space="preserve">  </w:t>
            </w:r>
            <w:r w:rsidRPr="0036009C">
              <w:rPr>
                <w:b/>
                <w:sz w:val="32"/>
              </w:rPr>
              <w:t>→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u w:val="single"/>
              </w:rPr>
            </w:pPr>
            <w:r w:rsidRPr="0036009C">
              <w:rPr>
                <w:b/>
                <w:u w:val="single"/>
              </w:rPr>
              <w:t>En yakın yüzlüğe;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u w:val="single"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sz w:val="32"/>
              </w:rPr>
            </w:pPr>
            <w:r w:rsidRPr="0036009C">
              <w:rPr>
                <w:b/>
              </w:rPr>
              <w:t xml:space="preserve">2427 </w:t>
            </w:r>
            <w:r w:rsidRPr="0036009C">
              <w:rPr>
                <w:b/>
                <w:sz w:val="32"/>
              </w:rPr>
              <w:t xml:space="preserve">→              </w:t>
            </w:r>
            <w:r w:rsidRPr="0036009C">
              <w:rPr>
                <w:b/>
              </w:rPr>
              <w:t xml:space="preserve">                854  </w:t>
            </w:r>
            <w:r w:rsidRPr="0036009C">
              <w:rPr>
                <w:b/>
                <w:sz w:val="32"/>
              </w:rPr>
              <w:t>→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  <w:r w:rsidRPr="0036009C">
              <w:rPr>
                <w:b/>
              </w:rPr>
              <w:t xml:space="preserve">7463 </w:t>
            </w:r>
            <w:r w:rsidRPr="0036009C">
              <w:rPr>
                <w:b/>
                <w:sz w:val="32"/>
              </w:rPr>
              <w:t xml:space="preserve">→                         </w:t>
            </w:r>
            <w:r w:rsidRPr="0036009C">
              <w:rPr>
                <w:b/>
              </w:rPr>
              <w:t>3333</w:t>
            </w:r>
            <w:r w:rsidRPr="0036009C">
              <w:rPr>
                <w:b/>
                <w:sz w:val="32"/>
              </w:rPr>
              <w:t xml:space="preserve">→  </w:t>
            </w:r>
          </w:p>
          <w:p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b/>
                <w:szCs w:val="16"/>
                <w:highlight w:val="yellow"/>
                <w:u w:val="single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</w:t>
            </w:r>
            <w:r w:rsidRPr="0036009C">
              <w:rPr>
                <w:b/>
                <w:sz w:val="24"/>
                <w:szCs w:val="16"/>
                <w:highlight w:val="yellow"/>
              </w:rPr>
              <w:t>7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Aşağıdaki örüntüde verilmeyen sayılar nedir? </w:t>
            </w:r>
          </w:p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(2x2=4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Puan)</w:t>
            </w:r>
          </w:p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32"/>
                <w:lang w:eastAsia="tr-TR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652"/>
              <w:gridCol w:w="652"/>
              <w:gridCol w:w="652"/>
              <w:gridCol w:w="653"/>
              <w:gridCol w:w="653"/>
              <w:gridCol w:w="653"/>
              <w:gridCol w:w="653"/>
              <w:gridCol w:w="653"/>
            </w:tblGrid>
            <w:tr w:rsidR="00341741" w:rsidRPr="0036009C" w:rsidTr="00EF776F">
              <w:trPr>
                <w:trHeight w:val="409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20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15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25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20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30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?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341741" w:rsidRPr="0036009C" w:rsidRDefault="00341741" w:rsidP="0036009C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2D7A09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</w:t>
            </w:r>
            <w:r>
              <w:rPr>
                <w:b/>
                <w:sz w:val="24"/>
                <w:szCs w:val="16"/>
                <w:highlight w:val="yellow"/>
                <w:u w:val="single"/>
              </w:rPr>
              <w:t xml:space="preserve">-10 </w:t>
            </w:r>
            <w:r>
              <w:rPr>
                <w:b/>
                <w:sz w:val="24"/>
                <w:szCs w:val="16"/>
                <w:u w:val="single"/>
              </w:rPr>
              <w:t xml:space="preserve">  </w:t>
            </w:r>
            <w:r w:rsidRPr="002D7A09">
              <w:rPr>
                <w:rStyle w:val="NormalsatraralChar"/>
                <w:b/>
              </w:rPr>
              <w:t>Efe 492 sayfalık kitabının birinci gün 183 sayfasını, ikinci gün ise 209 sayfasını okursa, geriye okunmamış kaç sayfası kalır?</w:t>
            </w:r>
            <w:r w:rsidRPr="002D7A09">
              <w:rPr>
                <w:rFonts w:ascii="Times New Roman" w:hAnsi="Times New Roman"/>
                <w:b/>
                <w:sz w:val="24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16"/>
              </w:rPr>
              <w:t>(9 puan)</w:t>
            </w:r>
          </w:p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341741" w:rsidRPr="0068166F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Default="00341741" w:rsidP="0036009C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SORU-8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Pr="00240E17">
              <w:rPr>
                <w:b/>
              </w:rPr>
              <w:t xml:space="preserve"> </w:t>
            </w:r>
            <w:r w:rsidRPr="00240E17">
              <w:rPr>
                <w:rFonts w:ascii="Times New Roman" w:hAnsi="Times New Roman"/>
                <w:b/>
              </w:rPr>
              <w:t>Aşağıdaki toplama ve çıkarma işlemlerini yapınız.</w:t>
            </w:r>
            <w:r>
              <w:rPr>
                <w:rFonts w:ascii="Times New Roman" w:hAnsi="Times New Roman"/>
                <w:b/>
              </w:rPr>
              <w:t xml:space="preserve"> (3x4=12 puan)</w:t>
            </w:r>
          </w:p>
          <w:p w:rsidR="00341741" w:rsidRPr="002F544C" w:rsidRDefault="00341741" w:rsidP="00177AC5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cs="Calibri"/>
                <w:b/>
              </w:rPr>
            </w:pPr>
            <w:r>
              <w:tab/>
            </w:r>
            <w:r w:rsidRPr="002F544C">
              <w:rPr>
                <w:b/>
              </w:rPr>
              <w:t>3459675</w:t>
            </w:r>
            <w:r>
              <w:tab/>
              <w:t xml:space="preserve">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</w:t>
            </w:r>
            <w:r w:rsidRPr="002F544C">
              <w:rPr>
                <w:rFonts w:cs="Calibri"/>
                <w:b/>
              </w:rPr>
              <w:t>28049</w:t>
            </w:r>
            <w:r>
              <w:rPr>
                <w:rFonts w:cs="Calibri"/>
                <w:b/>
              </w:rPr>
              <w:t xml:space="preserve">1            </w:t>
            </w:r>
          </w:p>
          <w:p w:rsidR="00341741" w:rsidRPr="0036009C" w:rsidRDefault="00341741" w:rsidP="00177AC5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+    </w:t>
            </w:r>
            <w:r w:rsidRPr="002F544C">
              <w:rPr>
                <w:rFonts w:cs="Calibri"/>
                <w:b/>
              </w:rPr>
              <w:t xml:space="preserve">13362 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+   </w:t>
            </w:r>
            <w:r w:rsidRPr="002F544C">
              <w:rPr>
                <w:rFonts w:cs="Calibri"/>
                <w:b/>
              </w:rPr>
              <w:t>4682</w:t>
            </w:r>
            <w:r>
              <w:rPr>
                <w:rFonts w:cs="Calibri"/>
                <w:b/>
              </w:rPr>
              <w:t>3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   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      </w:t>
            </w:r>
          </w:p>
          <w:p w:rsidR="00341741" w:rsidRDefault="00341741" w:rsidP="00177AC5">
            <w:r>
              <w:rPr>
                <w:noProof/>
                <w:lang w:eastAsia="tr-TR"/>
              </w:rPr>
              <w:pict>
                <v:line id="_x0000_s1026" style="position:absolute;z-index:251660288" from="118.5pt,4.6pt" to="172.5pt,4.6pt"/>
              </w:pict>
            </w:r>
            <w:r>
              <w:rPr>
                <w:noProof/>
                <w:lang w:eastAsia="tr-TR"/>
              </w:rPr>
              <w:pict>
                <v:line id="_x0000_s1027" style="position:absolute;z-index:251659264" from="10.5pt,4.6pt" to="64.5pt,4.6pt"/>
              </w:pict>
            </w:r>
          </w:p>
          <w:p w:rsidR="00341741" w:rsidRDefault="00341741" w:rsidP="00177AC5"/>
          <w:p w:rsidR="00341741" w:rsidRPr="0036009C" w:rsidRDefault="00341741" w:rsidP="002F544C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b/>
              </w:rPr>
              <w:t xml:space="preserve">         760725</w:t>
            </w:r>
            <w:r>
              <w:tab/>
              <w:t xml:space="preserve">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 w:rsidRPr="002F544C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8953320</w:t>
            </w:r>
          </w:p>
          <w:p w:rsidR="00341741" w:rsidRPr="0036009C" w:rsidRDefault="00341741" w:rsidP="002F544C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-   </w:t>
            </w:r>
            <w:r>
              <w:rPr>
                <w:rFonts w:cs="Calibri"/>
                <w:b/>
              </w:rPr>
              <w:t>74134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-   </w:t>
            </w:r>
            <w:r>
              <w:rPr>
                <w:rFonts w:cs="Calibri"/>
                <w:b/>
              </w:rPr>
              <w:t>648918</w:t>
            </w:r>
          </w:p>
          <w:p w:rsidR="00341741" w:rsidRDefault="00341741" w:rsidP="00177AC5">
            <w:r>
              <w:rPr>
                <w:noProof/>
                <w:lang w:eastAsia="tr-TR"/>
              </w:rPr>
              <w:pict>
                <v:line id="_x0000_s1028" style="position:absolute;z-index:251661312" from="19.5pt,6.65pt" to="73.5pt,6.65pt"/>
              </w:pict>
            </w:r>
            <w:r>
              <w:rPr>
                <w:noProof/>
                <w:lang w:eastAsia="tr-TR"/>
              </w:rPr>
              <w:pict>
                <v:line id="_x0000_s1029" style="position:absolute;z-index:251658240" from="118.5pt,2.05pt" to="172.5pt,2.05pt"/>
              </w:pict>
            </w:r>
            <w:r>
              <w:t xml:space="preserve">       </w:t>
            </w:r>
          </w:p>
          <w:p w:rsidR="00341741" w:rsidRPr="00240E17" w:rsidRDefault="00341741" w:rsidP="00240E17"/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2D7A09" w:rsidRDefault="00341741" w:rsidP="0001436E">
            <w:pPr>
              <w:tabs>
                <w:tab w:val="left" w:pos="3315"/>
              </w:tabs>
              <w:spacing w:after="0" w:line="240" w:lineRule="auto"/>
              <w:rPr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SORU-11</w:t>
            </w:r>
            <w:r w:rsidRPr="0036009C">
              <w:rPr>
                <w:b/>
                <w:sz w:val="24"/>
                <w:szCs w:val="16"/>
              </w:rPr>
              <w:t xml:space="preserve">    </w:t>
            </w:r>
            <w:r w:rsidRPr="002D7A09">
              <w:rPr>
                <w:b/>
              </w:rPr>
              <w:t>İçinde 316 kişinin bulunduğu bir turist grubu geziye gitmek istiyor. Kendilerini götürmeleri için her birine 14 turistin sığabileceği otobüs kiralayacaklardır. Kaç otobüs kiralamaları gerekir?</w:t>
            </w:r>
          </w:p>
          <w:p w:rsidR="00341741" w:rsidRPr="002D7A09" w:rsidRDefault="00341741" w:rsidP="0001436E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</w:rPr>
            </w:pPr>
            <w:r w:rsidRPr="002D7A09">
              <w:rPr>
                <w:b/>
              </w:rPr>
              <w:t>(Kalan sayı var ise, bu sayı ile ilgili yorum yapınız)</w:t>
            </w:r>
            <w:r>
              <w:rPr>
                <w:b/>
              </w:rPr>
              <w:t xml:space="preserve"> (10 puan)</w:t>
            </w:r>
          </w:p>
          <w:p w:rsidR="00341741" w:rsidRDefault="00341741" w:rsidP="0001436E"/>
          <w:p w:rsidR="00341741" w:rsidRPr="0001436E" w:rsidRDefault="00341741" w:rsidP="0036009C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Pr="0036009C" w:rsidRDefault="00341741" w:rsidP="002D7A09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SORU-9</w:t>
            </w:r>
            <w:r>
              <w:rPr>
                <w:b/>
                <w:sz w:val="24"/>
                <w:szCs w:val="16"/>
              </w:rPr>
              <w:t xml:space="preserve"> </w:t>
            </w:r>
            <w:r w:rsidRPr="0036009C">
              <w:rPr>
                <w:rFonts w:ascii="Times New Roman" w:hAnsi="Times New Roman"/>
                <w:b/>
                <w:lang w:eastAsia="tr-TR"/>
              </w:rPr>
              <w:t>Aşağıdaki</w:t>
            </w:r>
            <w:r>
              <w:rPr>
                <w:rFonts w:ascii="Times New Roman" w:hAnsi="Times New Roman"/>
                <w:b/>
                <w:lang w:eastAsia="tr-TR"/>
              </w:rPr>
              <w:t xml:space="preserve"> çarpma işlemlerini yapınız. (3x2=6</w:t>
            </w:r>
            <w:r w:rsidRPr="0036009C">
              <w:rPr>
                <w:rFonts w:ascii="Times New Roman" w:hAnsi="Times New Roman"/>
                <w:b/>
                <w:lang w:eastAsia="tr-TR"/>
              </w:rPr>
              <w:t>Puan)</w:t>
            </w:r>
          </w:p>
          <w:p w:rsidR="00341741" w:rsidRPr="0036009C" w:rsidRDefault="00341741" w:rsidP="0036009C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lang w:eastAsia="tr-TR"/>
              </w:rPr>
            </w:pPr>
          </w:p>
          <w:p w:rsidR="00341741" w:rsidRPr="0036009C" w:rsidRDefault="00341741" w:rsidP="0036009C">
            <w:pPr>
              <w:tabs>
                <w:tab w:val="left" w:pos="8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341741" w:rsidRPr="0036009C" w:rsidRDefault="00341741" w:rsidP="0036009C">
            <w:pPr>
              <w:tabs>
                <w:tab w:val="left" w:pos="8590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</w:t>
            </w:r>
            <w:r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    5 6 9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                      4 5 1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ab/>
              <w:t>(8PUAN)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</w:t>
            </w:r>
            <w:r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 xml:space="preserve">x           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 xml:space="preserve">5 2 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              </w:t>
            </w:r>
            <w:r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 xml:space="preserve">x        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>3 8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         </w:t>
            </w:r>
          </w:p>
          <w:p w:rsidR="00341741" w:rsidRPr="0036009C" w:rsidRDefault="00341741" w:rsidP="0036009C">
            <w:pPr>
              <w:spacing w:after="0" w:line="240" w:lineRule="auto"/>
              <w:ind w:left="-42"/>
              <w:contextualSpacing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SORU-12</w:t>
            </w:r>
            <w:r w:rsidRPr="0036009C">
              <w:rPr>
                <w:b/>
                <w:sz w:val="24"/>
                <w:szCs w:val="16"/>
              </w:rPr>
              <w:t xml:space="preserve">    </w:t>
            </w:r>
            <w:r w:rsidRPr="0036009C">
              <w:rPr>
                <w:rFonts w:ascii="Times New Roman" w:hAnsi="Times New Roman"/>
                <w:b/>
                <w:lang w:eastAsia="tr-TR"/>
              </w:rPr>
              <w:t>Aşağıda</w:t>
            </w:r>
            <w:r>
              <w:rPr>
                <w:rFonts w:ascii="Times New Roman" w:hAnsi="Times New Roman"/>
                <w:b/>
                <w:lang w:eastAsia="tr-TR"/>
              </w:rPr>
              <w:t xml:space="preserve">ki bölme işlemlerini yapınız. </w:t>
            </w:r>
          </w:p>
          <w:p w:rsidR="00341741" w:rsidRPr="0036009C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(3x2=6</w:t>
            </w:r>
            <w:r w:rsidRPr="0036009C">
              <w:rPr>
                <w:rFonts w:ascii="Times New Roman" w:hAnsi="Times New Roman"/>
                <w:b/>
                <w:lang w:eastAsia="tr-TR"/>
              </w:rPr>
              <w:t xml:space="preserve"> Puan)</w:t>
            </w: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line id="Düz Bağlayıcı 5" o:spid="_x0000_s1030" style="position:absolute;z-index:251656192;visibility:visible" from="186.85pt,.1pt" to="187.6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"/>
              </w:pict>
            </w:r>
            <w:r>
              <w:rPr>
                <w:noProof/>
                <w:lang w:eastAsia="tr-TR"/>
              </w:rPr>
              <w:pict>
                <v:line id="Düz Bağlayıcı 6" o:spid="_x0000_s1031" style="position:absolute;z-index:251657216;visibility:visible" from="187pt,17.9pt" to="212.8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"/>
              </w:pict>
            </w:r>
            <w:r>
              <w:rPr>
                <w:noProof/>
                <w:lang w:eastAsia="tr-TR"/>
              </w:rPr>
              <w:pict>
                <v:line id="Düz Bağlayıcı 2" o:spid="_x0000_s1032" style="position:absolute;flip:y;z-index:251655168;visibility:visible" from="29.45pt,17.2pt" to="5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"/>
              </w:pict>
            </w:r>
            <w:r>
              <w:rPr>
                <w:noProof/>
                <w:lang w:eastAsia="tr-TR"/>
              </w:rPr>
              <w:pict>
                <v:line id="Düz Bağlayıcı 1" o:spid="_x0000_s1033" style="position:absolute;flip:x;z-index:251654144;visibility:visible" from="28.75pt,2.45pt" to="29.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" strokeweight="1pt"/>
              </w:pict>
            </w:r>
            <w:r>
              <w:rPr>
                <w:b/>
                <w:sz w:val="32"/>
                <w:szCs w:val="32"/>
              </w:rPr>
              <w:t xml:space="preserve"> 758</w:t>
            </w:r>
            <w:r w:rsidRPr="0036009C">
              <w:rPr>
                <w:b/>
                <w:sz w:val="32"/>
                <w:szCs w:val="32"/>
              </w:rPr>
              <w:t xml:space="preserve">   3 </w:t>
            </w:r>
            <w:r>
              <w:rPr>
                <w:b/>
                <w:sz w:val="32"/>
                <w:szCs w:val="32"/>
              </w:rPr>
              <w:t xml:space="preserve">                            5135</w:t>
            </w:r>
            <w:r w:rsidRPr="0036009C">
              <w:rPr>
                <w:b/>
                <w:sz w:val="32"/>
                <w:szCs w:val="32"/>
              </w:rPr>
              <w:t xml:space="preserve">   4</w:t>
            </w:r>
            <w:r>
              <w:rPr>
                <w:b/>
                <w:sz w:val="32"/>
                <w:szCs w:val="32"/>
              </w:rPr>
              <w:t>2</w:t>
            </w:r>
            <w:r w:rsidRPr="0036009C">
              <w:t xml:space="preserve"> </w:t>
            </w:r>
          </w:p>
        </w:tc>
      </w:tr>
    </w:tbl>
    <w:p w:rsidR="00341741" w:rsidRDefault="00341741" w:rsidP="00CF4549">
      <w:pPr>
        <w:jc w:val="right"/>
        <w:rPr>
          <w:b/>
        </w:rPr>
      </w:pPr>
      <w:r w:rsidRPr="00EF776F">
        <w:rPr>
          <w:b/>
          <w:highlight w:val="yellow"/>
        </w:rPr>
        <w:t xml:space="preserve">               BAŞARILAR…….</w:t>
      </w:r>
    </w:p>
    <w:p w:rsidR="00341741" w:rsidRDefault="00341741" w:rsidP="00C77ACB">
      <w:pPr>
        <w:ind w:left="7788" w:firstLine="708"/>
        <w:jc w:val="center"/>
        <w:rPr>
          <w:b/>
        </w:rPr>
      </w:pPr>
      <w:r>
        <w:rPr>
          <w:b/>
        </w:rPr>
        <w:t>DİLARA IŞIK</w:t>
      </w:r>
    </w:p>
    <w:p w:rsidR="00341741" w:rsidRPr="00EF776F" w:rsidRDefault="00341741" w:rsidP="00CF4549">
      <w:pPr>
        <w:jc w:val="right"/>
        <w:rPr>
          <w:b/>
        </w:rPr>
      </w:pPr>
      <w:r>
        <w:rPr>
          <w:b/>
        </w:rPr>
        <w:t>MATEMATİK ÖĞRETMENİ</w:t>
      </w:r>
    </w:p>
    <w:sectPr w:rsidR="00341741" w:rsidRPr="00EF776F" w:rsidSect="00BA3802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5484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8C4C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F787D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30A2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6AF8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E64F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F88D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0648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4CA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7A8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802"/>
    <w:rsid w:val="00010890"/>
    <w:rsid w:val="0001436E"/>
    <w:rsid w:val="0007092D"/>
    <w:rsid w:val="0012058F"/>
    <w:rsid w:val="00172A70"/>
    <w:rsid w:val="00177AC5"/>
    <w:rsid w:val="00182935"/>
    <w:rsid w:val="001A5014"/>
    <w:rsid w:val="00240E17"/>
    <w:rsid w:val="002D7A09"/>
    <w:rsid w:val="002F544C"/>
    <w:rsid w:val="00341741"/>
    <w:rsid w:val="0036009C"/>
    <w:rsid w:val="005276D4"/>
    <w:rsid w:val="005615DA"/>
    <w:rsid w:val="0059016F"/>
    <w:rsid w:val="00652D0B"/>
    <w:rsid w:val="0068166F"/>
    <w:rsid w:val="0068680C"/>
    <w:rsid w:val="00823B48"/>
    <w:rsid w:val="008931E8"/>
    <w:rsid w:val="00913BCE"/>
    <w:rsid w:val="00936892"/>
    <w:rsid w:val="00947D74"/>
    <w:rsid w:val="00972808"/>
    <w:rsid w:val="009813CE"/>
    <w:rsid w:val="0099393E"/>
    <w:rsid w:val="009E5E9E"/>
    <w:rsid w:val="009F562B"/>
    <w:rsid w:val="00A01384"/>
    <w:rsid w:val="00A27375"/>
    <w:rsid w:val="00A46839"/>
    <w:rsid w:val="00A54180"/>
    <w:rsid w:val="00B61063"/>
    <w:rsid w:val="00B62949"/>
    <w:rsid w:val="00B81598"/>
    <w:rsid w:val="00B83A98"/>
    <w:rsid w:val="00B85A72"/>
    <w:rsid w:val="00BA3802"/>
    <w:rsid w:val="00BC1D2F"/>
    <w:rsid w:val="00C20BB5"/>
    <w:rsid w:val="00C75504"/>
    <w:rsid w:val="00C77ACB"/>
    <w:rsid w:val="00C86BDF"/>
    <w:rsid w:val="00CB1FA7"/>
    <w:rsid w:val="00CC40CB"/>
    <w:rsid w:val="00CD6553"/>
    <w:rsid w:val="00CF4549"/>
    <w:rsid w:val="00CF5D94"/>
    <w:rsid w:val="00DD6F5F"/>
    <w:rsid w:val="00E0287A"/>
    <w:rsid w:val="00E374EE"/>
    <w:rsid w:val="00EE765E"/>
    <w:rsid w:val="00EE79FE"/>
    <w:rsid w:val="00EF776F"/>
    <w:rsid w:val="00F32B32"/>
    <w:rsid w:val="00FA0B98"/>
    <w:rsid w:val="00FB47D2"/>
    <w:rsid w:val="00FC18A3"/>
    <w:rsid w:val="00FF21C3"/>
    <w:rsid w:val="00FF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0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108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5276D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Normalsatraral">
    <w:name w:val="Normal satır aralığı"/>
    <w:basedOn w:val="Normal"/>
    <w:link w:val="NormalsatraralChar"/>
    <w:uiPriority w:val="99"/>
    <w:rsid w:val="00240E17"/>
  </w:style>
  <w:style w:type="character" w:customStyle="1" w:styleId="NormalsatraralChar">
    <w:name w:val="Normal satır aralığı Char"/>
    <w:basedOn w:val="DefaultParagraphFont"/>
    <w:link w:val="Normalsatraral"/>
    <w:uiPriority w:val="99"/>
    <w:locked/>
    <w:rsid w:val="002D7A09"/>
    <w:rPr>
      <w:rFonts w:ascii="Calibri" w:hAnsi="Calibri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2</Pages>
  <Words>385</Words>
  <Characters>2198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irfan</dc:creator>
  <cp:keywords/>
  <dc:description/>
  <cp:lastModifiedBy>FATİH DİLARA</cp:lastModifiedBy>
  <cp:revision>16</cp:revision>
  <dcterms:created xsi:type="dcterms:W3CDTF">2013-10-23T17:15:00Z</dcterms:created>
  <dcterms:modified xsi:type="dcterms:W3CDTF">2014-10-25T17:40:00Z</dcterms:modified>
</cp:coreProperties>
</file>