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03" w:rsidRPr="00B8631F" w:rsidRDefault="00843103" w:rsidP="009A536D"/>
    <w:p w:rsidR="00843103" w:rsidRPr="009A536D" w:rsidRDefault="00843103" w:rsidP="009A536D">
      <w:pPr>
        <w:pStyle w:val="BodyText"/>
        <w:tabs>
          <w:tab w:val="left" w:pos="2636"/>
        </w:tabs>
        <w:rPr>
          <w:rFonts w:ascii="Times New Roman" w:hAnsi="Times New Roman"/>
          <w:b/>
          <w:sz w:val="24"/>
        </w:rPr>
      </w:pPr>
      <w:r w:rsidRPr="009A536D">
        <w:rPr>
          <w:rFonts w:ascii="Times New Roman" w:hAnsi="Times New Roman"/>
          <w:b/>
          <w:sz w:val="24"/>
        </w:rPr>
        <w:t xml:space="preserve">ADI SOYADI:                                                2012 - 2013 EĞİTİM ÖĞRETİM YILI  </w:t>
      </w:r>
      <w:r w:rsidRPr="009A536D">
        <w:rPr>
          <w:rFonts w:ascii="Times New Roman" w:hAnsi="Times New Roman"/>
          <w:b/>
          <w:sz w:val="24"/>
        </w:rPr>
        <w:br/>
        <w:t>SINIFI:</w:t>
      </w:r>
      <w:r w:rsidRPr="009A536D">
        <w:rPr>
          <w:rFonts w:ascii="Times New Roman" w:hAnsi="Times New Roman"/>
          <w:b/>
          <w:sz w:val="24"/>
        </w:rPr>
        <w:tab/>
        <w:t xml:space="preserve">                      </w:t>
      </w:r>
      <w:r>
        <w:rPr>
          <w:rFonts w:ascii="Times New Roman" w:hAnsi="Times New Roman"/>
          <w:b/>
          <w:sz w:val="24"/>
        </w:rPr>
        <w:t xml:space="preserve">      </w:t>
      </w:r>
      <w:r w:rsidRPr="009A536D">
        <w:rPr>
          <w:rFonts w:ascii="Times New Roman" w:hAnsi="Times New Roman"/>
          <w:b/>
          <w:sz w:val="24"/>
        </w:rPr>
        <w:t>HAYMANA ATATÜRK  ORTAOKULU</w:t>
      </w:r>
    </w:p>
    <w:p w:rsidR="00843103" w:rsidRPr="009A536D" w:rsidRDefault="00843103" w:rsidP="009A536D">
      <w:pPr>
        <w:pStyle w:val="BodyText"/>
        <w:tabs>
          <w:tab w:val="left" w:pos="2636"/>
        </w:tabs>
        <w:rPr>
          <w:rFonts w:ascii="Times New Roman" w:hAnsi="Times New Roman"/>
          <w:b/>
          <w:sz w:val="24"/>
        </w:rPr>
      </w:pPr>
      <w:r w:rsidRPr="009A536D">
        <w:rPr>
          <w:rFonts w:ascii="Times New Roman" w:hAnsi="Times New Roman"/>
          <w:b/>
          <w:sz w:val="24"/>
        </w:rPr>
        <w:t>NO:</w:t>
      </w:r>
      <w:r w:rsidRPr="009A536D">
        <w:rPr>
          <w:rFonts w:ascii="Times New Roman" w:hAnsi="Times New Roman"/>
          <w:b/>
          <w:sz w:val="24"/>
        </w:rPr>
        <w:tab/>
        <w:t>MATEMATİK DERSİ 5. SINIFLAR, 2.DÖNEM  1.YAZILI YOKLAMA</w:t>
      </w:r>
    </w:p>
    <w:p w:rsidR="00843103" w:rsidRDefault="00843103" w:rsidP="00E5032B">
      <w:pPr>
        <w:spacing w:before="80" w:after="80"/>
        <w:rPr>
          <w:color w:val="000000"/>
        </w:rPr>
      </w:pPr>
      <w:r>
        <w:rPr>
          <w:b/>
        </w:rPr>
        <w:t xml:space="preserve">1.) </w:t>
      </w:r>
      <w:r w:rsidRPr="00E5032B">
        <w:t>Aşağıdaki boyalı bölgelerin alanlarının kaçar</w:t>
      </w:r>
      <w:r w:rsidRPr="00E5032B">
        <w:rPr>
          <w:b/>
        </w:rPr>
        <w:t xml:space="preserve"> </w:t>
      </w:r>
      <w:r w:rsidRPr="00E5032B">
        <w:t>birim</w:t>
      </w:r>
      <w:r>
        <w:rPr>
          <w:b/>
        </w:rPr>
        <w:tab/>
        <w:t xml:space="preserve">2.) </w:t>
      </w:r>
      <w:r w:rsidRPr="00493C30">
        <w:rPr>
          <w:color w:val="000000"/>
        </w:rPr>
        <w:t>Dünya’nın Güneş’e olan yaklaşık uzaklığı</w:t>
      </w:r>
    </w:p>
    <w:p w:rsidR="00843103" w:rsidRPr="003F124A" w:rsidRDefault="00843103" w:rsidP="00950534">
      <w:pPr>
        <w:rPr>
          <w:b/>
          <w:color w:val="000000"/>
        </w:rPr>
      </w:pPr>
      <w:r w:rsidRPr="00E5032B">
        <w:t>kareden oluştuğunu hesaplayarak yazınız.</w:t>
      </w:r>
      <w:r>
        <w:t xml:space="preserve"> ( 6 puan)     </w:t>
      </w:r>
      <w:r w:rsidRPr="003F124A">
        <w:rPr>
          <w:color w:val="000000"/>
        </w:rPr>
        <w:t>152 652 200 km’dir.</w:t>
      </w:r>
      <w:r>
        <w:rPr>
          <w:b/>
          <w:color w:val="000000"/>
        </w:rPr>
        <w:t xml:space="preserve"> </w:t>
      </w:r>
      <w:r w:rsidRPr="00950534">
        <w:rPr>
          <w:color w:val="000000"/>
        </w:rPr>
        <w:t>Sayının basamaklarında tekrar</w:t>
      </w:r>
      <w:r>
        <w:rPr>
          <w:color w:val="000000"/>
        </w:rPr>
        <w:t xml:space="preserve"> </w:t>
      </w:r>
      <w:r w:rsidRPr="00950534">
        <w:rPr>
          <w:color w:val="000000"/>
        </w:rPr>
        <w:t xml:space="preserve"> eden</w:t>
      </w:r>
      <w:r>
        <w:rPr>
          <w:color w:val="000000"/>
        </w:rPr>
        <w:t xml:space="preserve">       </w:t>
      </w:r>
    </w:p>
    <w:p w:rsidR="00843103" w:rsidRPr="00E5032B" w:rsidRDefault="00843103" w:rsidP="00950534">
      <w:pPr>
        <w:spacing w:before="80" w:after="80"/>
        <w:jc w:val="center"/>
      </w:pPr>
      <w:r>
        <w:t xml:space="preserve">                                                                                       </w:t>
      </w:r>
      <w:r w:rsidRPr="00950534">
        <w:rPr>
          <w:color w:val="000000"/>
        </w:rPr>
        <w:t xml:space="preserve">2 rakamlarının </w:t>
      </w:r>
      <w:r w:rsidRPr="00950534">
        <w:rPr>
          <w:color w:val="000000"/>
          <w:u w:val="single"/>
        </w:rPr>
        <w:t>basamak değerleri</w:t>
      </w:r>
      <w:r w:rsidRPr="00950534">
        <w:rPr>
          <w:color w:val="000000"/>
        </w:rPr>
        <w:t xml:space="preserve"> toplamı kaçtır?</w:t>
      </w:r>
      <w:r>
        <w:rPr>
          <w:color w:val="000000"/>
        </w:rPr>
        <w:t>(5 puan)</w:t>
      </w:r>
    </w:p>
    <w:p w:rsidR="00843103" w:rsidRDefault="00843103" w:rsidP="00E5032B">
      <w:r w:rsidRPr="00021F5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110.25pt;height:108.75pt;visibility:visible">
            <v:imagedata r:id="rId7" o:title=""/>
          </v:shape>
        </w:pict>
      </w:r>
      <w:r w:rsidRPr="00493C30">
        <w:t xml:space="preserve">     </w:t>
      </w:r>
      <w:r w:rsidRPr="00021F5C">
        <w:rPr>
          <w:noProof/>
        </w:rPr>
        <w:pict>
          <v:shape id="Resim 7" o:spid="_x0000_i1026" type="#_x0000_t75" style="width:109.5pt;height:109.5pt;visibility:visible">
            <v:imagedata r:id="rId8" o:title=""/>
          </v:shape>
        </w:pict>
      </w:r>
      <w:r>
        <w:t xml:space="preserve">     </w:t>
      </w:r>
    </w:p>
    <w:p w:rsidR="00843103" w:rsidRPr="00493C30" w:rsidRDefault="00843103" w:rsidP="00E5032B">
      <w:r w:rsidRPr="00493C30">
        <w:t>………....birim kare                 …………birim kare</w:t>
      </w:r>
      <w:r>
        <w:t xml:space="preserve"> </w:t>
      </w:r>
    </w:p>
    <w:p w:rsidR="00843103" w:rsidRDefault="00843103" w:rsidP="00B8631F"/>
    <w:p w:rsidR="00843103" w:rsidRDefault="00843103" w:rsidP="00B8631F">
      <w:pPr>
        <w:rPr>
          <w:b/>
        </w:rPr>
      </w:pPr>
      <w:r w:rsidRPr="00950534">
        <w:rPr>
          <w:b/>
        </w:rPr>
        <w:t>3.)</w:t>
      </w:r>
      <w:r>
        <w:t xml:space="preserve"> </w:t>
      </w:r>
      <w:r w:rsidRPr="00493C30">
        <w:t>Aşağıda</w:t>
      </w:r>
      <w:r>
        <w:t xml:space="preserve"> yazılışı  verilen sayıların okunuşlarını, okunuşları verilen sayılarında yazılışını </w:t>
      </w:r>
      <w:r w:rsidRPr="00493C30">
        <w:t>yazınız.</w:t>
      </w:r>
      <w:r>
        <w:t>(8 puan)</w:t>
      </w:r>
      <w:r w:rsidRPr="00493C30">
        <w:rPr>
          <w:b/>
        </w:rPr>
        <w:t xml:space="preserve"> </w:t>
      </w:r>
      <w:r>
        <w:rPr>
          <w:b/>
        </w:rPr>
        <w:t xml:space="preserve"> </w:t>
      </w:r>
    </w:p>
    <w:p w:rsidR="00843103" w:rsidRDefault="00843103" w:rsidP="00B8631F">
      <w:r>
        <w:rPr>
          <w:b/>
        </w:rPr>
        <w:t xml:space="preserve">                                                                                        </w:t>
      </w:r>
      <w:r>
        <w:t xml:space="preserve">                                                                                       </w:t>
      </w:r>
    </w:p>
    <w:p w:rsidR="00843103" w:rsidRDefault="00843103" w:rsidP="00B8631F">
      <w:r>
        <w:t>78.542.918 =</w:t>
      </w:r>
    </w:p>
    <w:p w:rsidR="00843103" w:rsidRDefault="00843103" w:rsidP="00B8631F"/>
    <w:p w:rsidR="00843103" w:rsidRDefault="00843103" w:rsidP="00B8631F">
      <w:r>
        <w:t>172.296.008=</w:t>
      </w:r>
    </w:p>
    <w:p w:rsidR="00843103" w:rsidRDefault="00843103" w:rsidP="00B8631F">
      <w:pPr>
        <w:rPr>
          <w:color w:val="000000"/>
        </w:rPr>
      </w:pPr>
    </w:p>
    <w:p w:rsidR="00843103" w:rsidRDefault="00843103" w:rsidP="00B8631F">
      <w:pPr>
        <w:rPr>
          <w:color w:val="000000"/>
        </w:rPr>
      </w:pPr>
      <w:r w:rsidRPr="00493C30">
        <w:t>Seksen</w:t>
      </w:r>
      <w:r>
        <w:t xml:space="preserve"> üç milyon altmış yedi bin altı =</w:t>
      </w:r>
      <w:r w:rsidRPr="00493C30">
        <w:t xml:space="preserve">              </w:t>
      </w:r>
    </w:p>
    <w:p w:rsidR="00843103" w:rsidRPr="00B41BB7" w:rsidRDefault="00843103" w:rsidP="00B8631F">
      <w:pPr>
        <w:rPr>
          <w:color w:val="000000"/>
        </w:rPr>
      </w:pPr>
    </w:p>
    <w:p w:rsidR="00843103" w:rsidRPr="00950534" w:rsidRDefault="00843103" w:rsidP="00B8631F">
      <w:r w:rsidRPr="00493C30">
        <w:t>Altı yüz yedi milyon yedi y</w:t>
      </w:r>
      <w:r>
        <w:t>üz elli iki bin  yüz doksan beş=</w:t>
      </w:r>
    </w:p>
    <w:p w:rsidR="00843103" w:rsidRDefault="00843103" w:rsidP="00B8631F">
      <w:pPr>
        <w:jc w:val="both"/>
        <w:rPr>
          <w:u w:val="single"/>
        </w:rPr>
      </w:pPr>
      <w:r w:rsidRPr="000E0238">
        <w:rPr>
          <w:u w:val="single"/>
        </w:rPr>
        <w:t xml:space="preserve">  </w:t>
      </w:r>
    </w:p>
    <w:p w:rsidR="00843103" w:rsidRDefault="00843103" w:rsidP="00B8631F">
      <w:pPr>
        <w:jc w:val="both"/>
      </w:pPr>
      <w:r w:rsidRPr="00950534">
        <w:rPr>
          <w:b/>
        </w:rPr>
        <w:t>4.)</w:t>
      </w:r>
      <w:r>
        <w:t xml:space="preserve"> </w:t>
      </w:r>
      <w:r w:rsidRPr="003F124A">
        <w:t>Aşağıda verilen sayı örüntülerinde bilinmeyenleri bul</w:t>
      </w:r>
      <w:r>
        <w:t>unuz? (6 puan)</w:t>
      </w:r>
    </w:p>
    <w:p w:rsidR="00843103" w:rsidRPr="003F124A" w:rsidRDefault="00843103" w:rsidP="00B8631F">
      <w:pPr>
        <w:jc w:val="both"/>
      </w:pPr>
    </w:p>
    <w:p w:rsidR="00843103" w:rsidRPr="003F124A" w:rsidRDefault="00843103" w:rsidP="003F124A">
      <w:pPr>
        <w:tabs>
          <w:tab w:val="left" w:pos="9060"/>
        </w:tabs>
        <w:rPr>
          <w:bCs/>
        </w:rPr>
      </w:pPr>
      <w:r w:rsidRPr="002A7518">
        <w:rPr>
          <w:b/>
        </w:rPr>
        <w:t>a)</w:t>
      </w:r>
      <w:r>
        <w:t xml:space="preserve">  </w:t>
      </w:r>
      <w:r w:rsidRPr="003F124A">
        <w:rPr>
          <w:bCs/>
        </w:rPr>
        <w:t xml:space="preserve">3, 7, 11, </w:t>
      </w:r>
      <w:smartTag w:uri="urn:schemas-microsoft-com:office:smarttags" w:element="metricconverter">
        <w:smartTagPr>
          <w:attr w:name="ProductID" w:val="15, A"/>
        </w:smartTagPr>
        <w:r w:rsidRPr="003F124A">
          <w:rPr>
            <w:bCs/>
          </w:rPr>
          <w:t xml:space="preserve">15, </w:t>
        </w:r>
        <w:r w:rsidRPr="002A7518">
          <w:rPr>
            <w:b/>
            <w:bCs/>
          </w:rPr>
          <w:t>A</w:t>
        </w:r>
      </w:smartTag>
      <w:r w:rsidRPr="003F124A">
        <w:rPr>
          <w:bCs/>
        </w:rPr>
        <w:t xml:space="preserve">, 23, </w:t>
      </w:r>
      <w:r w:rsidRPr="002A7518">
        <w:rPr>
          <w:b/>
          <w:bCs/>
        </w:rPr>
        <w:t>B</w:t>
      </w:r>
      <w:r w:rsidRPr="003F124A">
        <w:rPr>
          <w:bCs/>
        </w:rPr>
        <w:t xml:space="preserve">, 31 …..                             </w:t>
      </w:r>
      <w:r w:rsidRPr="002A7518">
        <w:rPr>
          <w:b/>
          <w:bCs/>
        </w:rPr>
        <w:t xml:space="preserve"> b)</w:t>
      </w:r>
      <w:r>
        <w:rPr>
          <w:bCs/>
        </w:rPr>
        <w:t xml:space="preserve">  </w:t>
      </w:r>
      <w:r w:rsidRPr="003F124A">
        <w:rPr>
          <w:bCs/>
        </w:rPr>
        <w:t xml:space="preserve">  </w:t>
      </w:r>
      <w:r>
        <w:t>39 - 32 - 25 -</w:t>
      </w:r>
      <w:r w:rsidRPr="003F124A">
        <w:t xml:space="preserve">  </w:t>
      </w:r>
      <w:r w:rsidRPr="002A7518">
        <w:rPr>
          <w:b/>
        </w:rPr>
        <w:t>K</w:t>
      </w:r>
      <w:r w:rsidRPr="003F124A">
        <w:t xml:space="preserve"> </w:t>
      </w:r>
      <w:r>
        <w:t>-</w:t>
      </w:r>
      <w:r w:rsidRPr="003F124A">
        <w:t xml:space="preserve">  11</w:t>
      </w:r>
      <w:r>
        <w:t xml:space="preserve"> -</w:t>
      </w:r>
      <w:r w:rsidRPr="003F124A">
        <w:t xml:space="preserve">   </w:t>
      </w:r>
      <w:r w:rsidRPr="002A7518">
        <w:rPr>
          <w:b/>
        </w:rPr>
        <w:t>M</w:t>
      </w:r>
      <w:r w:rsidRPr="003F124A">
        <w:t xml:space="preserve"> …..</w:t>
      </w:r>
      <w:r>
        <w:rPr>
          <w:bCs/>
        </w:rPr>
        <w:tab/>
      </w:r>
    </w:p>
    <w:p w:rsidR="00843103" w:rsidRDefault="00843103" w:rsidP="00B8631F"/>
    <w:p w:rsidR="00843103" w:rsidRPr="00950534" w:rsidRDefault="00843103" w:rsidP="00B8631F">
      <w:pPr>
        <w:rPr>
          <w:b/>
        </w:rPr>
      </w:pPr>
      <w:r w:rsidRPr="00950534">
        <w:rPr>
          <w:b/>
        </w:rPr>
        <w:t>5.)</w:t>
      </w:r>
      <w:r>
        <w:rPr>
          <w:b/>
        </w:rPr>
        <w:t xml:space="preserve"> </w:t>
      </w:r>
      <w:r w:rsidRPr="00950534">
        <w:rPr>
          <w:bCs/>
        </w:rPr>
        <w:t xml:space="preserve">Abuzer, bir kitabı </w:t>
      </w:r>
      <w:r w:rsidRPr="00950534">
        <w:rPr>
          <w:bCs/>
          <w:u w:val="single"/>
        </w:rPr>
        <w:t>günde ortalama 70 sayfa</w:t>
      </w:r>
      <w:r w:rsidRPr="00950534">
        <w:rPr>
          <w:bCs/>
        </w:rPr>
        <w:t xml:space="preserve"> okuyarak</w:t>
      </w:r>
      <w:r w:rsidRPr="00950534">
        <w:rPr>
          <w:bCs/>
          <w:u w:val="single"/>
        </w:rPr>
        <w:t xml:space="preserve"> 4 günde bitirmiştir.</w:t>
      </w:r>
      <w:r>
        <w:rPr>
          <w:bCs/>
        </w:rPr>
        <w:t xml:space="preserve"> Sena</w:t>
      </w:r>
      <w:r w:rsidRPr="00950534">
        <w:rPr>
          <w:bCs/>
        </w:rPr>
        <w:t>, aynı kitabı tabloda verildiği şekilde bitirdiğine göre, perşembe günü kaç sayfa okumuştur?</w:t>
      </w:r>
      <w:r>
        <w:rPr>
          <w:bCs/>
        </w:rPr>
        <w:t xml:space="preserve"> (5 puan)</w:t>
      </w:r>
    </w:p>
    <w:p w:rsidR="00843103" w:rsidRDefault="00843103" w:rsidP="00B8631F">
      <w:r w:rsidRPr="00021F5C">
        <w:rPr>
          <w:noProof/>
        </w:rPr>
        <w:pict>
          <v:shape id="Resim 46" o:spid="_x0000_i1027" type="#_x0000_t75" style="width:154.5pt;height:103.5pt;visibility:visible">
            <v:imagedata r:id="rId9" o:title=""/>
          </v:shape>
        </w:pict>
      </w:r>
    </w:p>
    <w:p w:rsidR="00843103" w:rsidRDefault="00843103" w:rsidP="00AD6E4E"/>
    <w:p w:rsidR="00843103" w:rsidRDefault="00843103" w:rsidP="003F124A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6.) </w:t>
      </w:r>
      <w:r w:rsidRPr="00950534">
        <w:rPr>
          <w:rFonts w:ascii="Times New Roman" w:hAnsi="Times New Roman"/>
          <w:sz w:val="24"/>
          <w:szCs w:val="24"/>
        </w:rPr>
        <w:t>Aşağıda verilenlerin yanına + veya –‘li olarak ifade edin.(</w:t>
      </w:r>
      <w:r>
        <w:rPr>
          <w:rFonts w:ascii="Times New Roman" w:hAnsi="Times New Roman"/>
          <w:sz w:val="24"/>
          <w:szCs w:val="24"/>
        </w:rPr>
        <w:t>10</w:t>
      </w:r>
      <w:r w:rsidRPr="00950534">
        <w:rPr>
          <w:rFonts w:ascii="Times New Roman" w:hAnsi="Times New Roman"/>
          <w:sz w:val="24"/>
          <w:szCs w:val="24"/>
        </w:rPr>
        <w:t xml:space="preserve"> puan)</w:t>
      </w:r>
    </w:p>
    <w:p w:rsidR="00843103" w:rsidRDefault="00843103" w:rsidP="003F124A">
      <w:pPr>
        <w:pStyle w:val="NoSpacing"/>
        <w:rPr>
          <w:rFonts w:ascii="Times New Roman" w:hAnsi="Times New Roman"/>
          <w:sz w:val="24"/>
          <w:szCs w:val="24"/>
        </w:rPr>
      </w:pPr>
    </w:p>
    <w:p w:rsidR="00843103" w:rsidRDefault="00843103" w:rsidP="003F124A">
      <w:pPr>
        <w:pStyle w:val="NoSpacing"/>
        <w:rPr>
          <w:rFonts w:ascii="Times New Roman" w:hAnsi="Times New Roman"/>
          <w:sz w:val="24"/>
          <w:szCs w:val="24"/>
        </w:rPr>
      </w:pPr>
      <w:r w:rsidRPr="00493C30">
        <w:rPr>
          <w:rFonts w:ascii="Times New Roman" w:hAnsi="Times New Roman"/>
          <w:sz w:val="24"/>
          <w:szCs w:val="24"/>
        </w:rPr>
        <w:t>Alışveriş merk</w:t>
      </w:r>
      <w:r>
        <w:rPr>
          <w:rFonts w:ascii="Times New Roman" w:hAnsi="Times New Roman"/>
          <w:sz w:val="24"/>
          <w:szCs w:val="24"/>
        </w:rPr>
        <w:t>ezinin zemin altındaki 3. katı =</w:t>
      </w:r>
      <w:r w:rsidRPr="00493C30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843103" w:rsidRPr="00493C30" w:rsidRDefault="00843103" w:rsidP="003F124A">
      <w:pPr>
        <w:pStyle w:val="NoSpacing"/>
        <w:rPr>
          <w:rFonts w:ascii="Times New Roman" w:hAnsi="Times New Roman"/>
          <w:sz w:val="24"/>
          <w:szCs w:val="24"/>
        </w:rPr>
      </w:pPr>
      <w:r w:rsidRPr="00493C30">
        <w:rPr>
          <w:rFonts w:ascii="Times New Roman" w:hAnsi="Times New Roman"/>
          <w:sz w:val="24"/>
          <w:szCs w:val="24"/>
        </w:rPr>
        <w:t>Bakkalın bir günlük 850 TL karı</w:t>
      </w:r>
      <w:r>
        <w:rPr>
          <w:rFonts w:ascii="Times New Roman" w:hAnsi="Times New Roman"/>
          <w:sz w:val="24"/>
          <w:szCs w:val="24"/>
        </w:rPr>
        <w:t xml:space="preserve"> =</w:t>
      </w:r>
      <w:r w:rsidRPr="00493C30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843103" w:rsidRPr="00493C30" w:rsidRDefault="00843103" w:rsidP="003F124A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Arkadaşımdan aldığım 90 TL borç =</w:t>
      </w:r>
      <w:r w:rsidRPr="00493C30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843103" w:rsidRPr="00493C30" w:rsidRDefault="00843103" w:rsidP="003F124A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Asansörle çıkılan 5. kat  =</w:t>
      </w:r>
      <w:r w:rsidRPr="00493C30"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:rsidR="00843103" w:rsidRDefault="00843103" w:rsidP="003F124A">
      <w:pPr>
        <w:pStyle w:val="NoSpacing"/>
        <w:rPr>
          <w:rFonts w:ascii="Times New Roman" w:hAnsi="Times New Roman"/>
          <w:sz w:val="24"/>
          <w:szCs w:val="24"/>
        </w:rPr>
      </w:pPr>
      <w:r w:rsidRPr="00493C30">
        <w:rPr>
          <w:rFonts w:ascii="Times New Roman" w:hAnsi="Times New Roman"/>
          <w:sz w:val="24"/>
          <w:szCs w:val="24"/>
        </w:rPr>
        <w:t xml:space="preserve">Denizin </w:t>
      </w:r>
      <w:smartTag w:uri="urn:schemas-microsoft-com:office:smarttags" w:element="metricconverter">
        <w:smartTagPr>
          <w:attr w:name="ProductID" w:val="5 metre"/>
        </w:smartTagPr>
        <w:r w:rsidRPr="00493C30">
          <w:rPr>
            <w:rFonts w:ascii="Times New Roman" w:hAnsi="Times New Roman"/>
            <w:sz w:val="24"/>
            <w:szCs w:val="24"/>
          </w:rPr>
          <w:t>5 metre</w:t>
        </w:r>
      </w:smartTag>
      <w:r w:rsidRPr="00493C30">
        <w:rPr>
          <w:rFonts w:ascii="Times New Roman" w:hAnsi="Times New Roman"/>
          <w:sz w:val="24"/>
          <w:szCs w:val="24"/>
        </w:rPr>
        <w:t xml:space="preserve"> dibi </w:t>
      </w:r>
      <w:r>
        <w:rPr>
          <w:rFonts w:ascii="Times New Roman" w:hAnsi="Times New Roman"/>
          <w:sz w:val="24"/>
          <w:szCs w:val="24"/>
        </w:rPr>
        <w:t xml:space="preserve">= </w:t>
      </w:r>
    </w:p>
    <w:p w:rsidR="00843103" w:rsidRDefault="00843103" w:rsidP="003F124A">
      <w:pPr>
        <w:pStyle w:val="NoSpacing"/>
        <w:rPr>
          <w:rFonts w:ascii="Times New Roman" w:hAnsi="Times New Roman"/>
          <w:sz w:val="24"/>
          <w:szCs w:val="24"/>
        </w:rPr>
      </w:pPr>
    </w:p>
    <w:p w:rsidR="00843103" w:rsidRPr="009A536D" w:rsidRDefault="00843103" w:rsidP="00000216">
      <w:r w:rsidRPr="00000216">
        <w:rPr>
          <w:b/>
        </w:rPr>
        <w:t>7.)</w:t>
      </w:r>
      <w:r>
        <w:t xml:space="preserve"> </w:t>
      </w:r>
      <w:r w:rsidRPr="00493C30">
        <w:t xml:space="preserve">Aşağıda verilen </w:t>
      </w:r>
      <w:r>
        <w:t>işlemleri</w:t>
      </w:r>
      <w:r w:rsidRPr="00493C30">
        <w:t xml:space="preserve"> yapınız.</w:t>
      </w:r>
      <w:r>
        <w:t xml:space="preserve"> (8 puan)</w:t>
      </w:r>
    </w:p>
    <w:p w:rsidR="00843103" w:rsidRPr="009A536D" w:rsidRDefault="00843103" w:rsidP="00950534"/>
    <w:p w:rsidR="00843103" w:rsidRPr="00493C30" w:rsidRDefault="00843103" w:rsidP="00950534">
      <w:pPr>
        <w:tabs>
          <w:tab w:val="left" w:pos="2745"/>
        </w:tabs>
      </w:pPr>
      <w:r>
        <w:t xml:space="preserve">      12645</w:t>
      </w:r>
      <w:r w:rsidRPr="00493C30">
        <w:t xml:space="preserve"> </w:t>
      </w:r>
      <w:r>
        <w:t xml:space="preserve">                                 65375   </w:t>
      </w:r>
      <w:r w:rsidRPr="00493C30">
        <w:t xml:space="preserve"> </w:t>
      </w:r>
      <w:r>
        <w:t xml:space="preserve">                              34258</w:t>
      </w:r>
      <w:r w:rsidRPr="00493C30">
        <w:t xml:space="preserve"> </w:t>
      </w:r>
      <w:r>
        <w:t xml:space="preserve">                           </w:t>
      </w:r>
      <w:r w:rsidRPr="00493C30">
        <w:t xml:space="preserve">803001   </w:t>
      </w:r>
    </w:p>
    <w:p w:rsidR="00843103" w:rsidRPr="00493C30" w:rsidRDefault="00843103" w:rsidP="00950534">
      <w:pPr>
        <w:tabs>
          <w:tab w:val="left" w:pos="2745"/>
          <w:tab w:val="left" w:pos="7830"/>
        </w:tabs>
      </w:pPr>
      <w:r w:rsidRPr="00493C30">
        <w:t xml:space="preserve">  </w:t>
      </w:r>
      <w:r>
        <w:t>+</w:t>
      </w:r>
      <w:r w:rsidRPr="00493C30">
        <w:t xml:space="preserve">   </w:t>
      </w:r>
      <w:r>
        <w:t xml:space="preserve">  </w:t>
      </w:r>
      <w:r w:rsidRPr="00493C30">
        <w:t xml:space="preserve"> </w:t>
      </w:r>
      <w:r>
        <w:t>968</w:t>
      </w:r>
      <w:r w:rsidRPr="00493C30">
        <w:t xml:space="preserve">                           </w:t>
      </w:r>
      <w:r>
        <w:t>+      3785</w:t>
      </w:r>
      <w:r w:rsidRPr="00493C30">
        <w:t xml:space="preserve">  </w:t>
      </w:r>
      <w:r>
        <w:t xml:space="preserve">                         _       6029                     _     </w:t>
      </w:r>
      <w:r w:rsidRPr="00493C30">
        <w:t>797549</w:t>
      </w:r>
    </w:p>
    <w:p w:rsidR="00843103" w:rsidRPr="00493C30" w:rsidRDefault="00843103" w:rsidP="00950534">
      <w:pPr>
        <w:tabs>
          <w:tab w:val="left" w:pos="274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1.75pt;margin-top:1.45pt;width:67.2pt;height:0;z-index:251659776" o:connectortype="straight" strokeweight="1.25pt"/>
        </w:pict>
      </w:r>
      <w:r>
        <w:rPr>
          <w:noProof/>
        </w:rPr>
        <w:pict>
          <v:shape id="_x0000_s1027" type="#_x0000_t32" style="position:absolute;margin-left:1.45pt;margin-top:1.45pt;width:67.2pt;height:0;z-index:251658752" o:connectortype="straight" strokeweight="1.25pt"/>
        </w:pict>
      </w:r>
      <w:r>
        <w:rPr>
          <w:noProof/>
        </w:rPr>
        <w:pict>
          <v:shape id="_x0000_s1028" type="#_x0000_t32" style="position:absolute;margin-left:129.7pt;margin-top:1.45pt;width:67.2pt;height:0;z-index:251657728" o:connectortype="straight" strokeweight="1.25pt"/>
        </w:pict>
      </w:r>
      <w:r>
        <w:rPr>
          <w:noProof/>
        </w:rPr>
        <w:pict>
          <v:shape id="_x0000_s1029" type="#_x0000_t32" style="position:absolute;margin-left:255.7pt;margin-top:1.45pt;width:67.2pt;height:0;z-index:251656704" o:connectortype="straight" strokeweight="1.25pt"/>
        </w:pict>
      </w:r>
      <w:r w:rsidRPr="00493C30">
        <w:t xml:space="preserve">                              </w:t>
      </w:r>
      <w:bookmarkStart w:id="0" w:name="_GoBack"/>
      <w:bookmarkEnd w:id="0"/>
    </w:p>
    <w:p w:rsidR="00843103" w:rsidRDefault="00843103" w:rsidP="009A536D"/>
    <w:p w:rsidR="00843103" w:rsidRDefault="00843103" w:rsidP="00950534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8.)  </w:t>
      </w:r>
      <w:r w:rsidRPr="00000216">
        <w:rPr>
          <w:bCs/>
          <w:color w:val="000000"/>
        </w:rPr>
        <w:t>0, 3, 1, 4 rakamlarının tamamı kullanılarak, yazılabilecek</w:t>
      </w:r>
      <w:r>
        <w:rPr>
          <w:bCs/>
          <w:color w:val="000000"/>
        </w:rPr>
        <w:t>;</w:t>
      </w:r>
      <w:r w:rsidRPr="00493C30">
        <w:rPr>
          <w:b/>
          <w:bCs/>
          <w:color w:val="000000"/>
        </w:rPr>
        <w:t xml:space="preserve"> </w:t>
      </w:r>
      <w:r w:rsidRPr="00000216">
        <w:rPr>
          <w:bCs/>
          <w:color w:val="000000"/>
        </w:rPr>
        <w:t>(8 puan)</w:t>
      </w:r>
    </w:p>
    <w:p w:rsidR="00843103" w:rsidRPr="00546DD6" w:rsidRDefault="00843103" w:rsidP="00950534">
      <w:r>
        <w:rPr>
          <w:rStyle w:val="A6"/>
          <w:b w:val="0"/>
          <w:bCs/>
          <w:sz w:val="24"/>
          <w:u w:val="none"/>
        </w:rPr>
        <w:t xml:space="preserve"> </w:t>
      </w:r>
      <w:r w:rsidRPr="00546DD6">
        <w:rPr>
          <w:rStyle w:val="A6"/>
          <w:b w:val="0"/>
          <w:bCs/>
          <w:sz w:val="24"/>
          <w:u w:val="none"/>
        </w:rPr>
        <w:t>en büyük sayı</w:t>
      </w:r>
      <w:r>
        <w:rPr>
          <w:rStyle w:val="A6"/>
          <w:b w:val="0"/>
          <w:bCs/>
          <w:sz w:val="24"/>
          <w:u w:val="none"/>
        </w:rPr>
        <w:t xml:space="preserve"> =                                      </w:t>
      </w:r>
      <w:r>
        <w:rPr>
          <w:rStyle w:val="A6"/>
          <w:b w:val="0"/>
          <w:bCs/>
          <w:sz w:val="24"/>
          <w:u w:val="none"/>
        </w:rPr>
        <w:tab/>
      </w:r>
      <w:r w:rsidRPr="00546DD6">
        <w:rPr>
          <w:rStyle w:val="A6"/>
          <w:b w:val="0"/>
          <w:bCs/>
          <w:sz w:val="24"/>
          <w:u w:val="none"/>
        </w:rPr>
        <w:t>rakamları</w:t>
      </w:r>
      <w:r>
        <w:rPr>
          <w:rStyle w:val="A6"/>
          <w:b w:val="0"/>
          <w:bCs/>
          <w:sz w:val="24"/>
          <w:u w:val="none"/>
        </w:rPr>
        <w:t xml:space="preserve"> birbirinden </w:t>
      </w:r>
      <w:r w:rsidRPr="00546DD6">
        <w:rPr>
          <w:rStyle w:val="A6"/>
          <w:b w:val="0"/>
          <w:bCs/>
          <w:sz w:val="24"/>
          <w:u w:val="none"/>
        </w:rPr>
        <w:t xml:space="preserve"> farklı en büyük </w:t>
      </w:r>
      <w:r>
        <w:rPr>
          <w:rStyle w:val="A6"/>
          <w:b w:val="0"/>
          <w:bCs/>
          <w:sz w:val="24"/>
          <w:u w:val="none"/>
        </w:rPr>
        <w:t xml:space="preserve">tek </w:t>
      </w:r>
      <w:r w:rsidRPr="00546DD6">
        <w:rPr>
          <w:rStyle w:val="A6"/>
          <w:b w:val="0"/>
          <w:bCs/>
          <w:sz w:val="24"/>
          <w:u w:val="none"/>
        </w:rPr>
        <w:t>sayı</w:t>
      </w:r>
      <w:r>
        <w:rPr>
          <w:rStyle w:val="A6"/>
          <w:b w:val="0"/>
          <w:bCs/>
          <w:sz w:val="24"/>
          <w:u w:val="none"/>
        </w:rPr>
        <w:t xml:space="preserve"> =</w:t>
      </w:r>
      <w:r w:rsidRPr="00546DD6">
        <w:rPr>
          <w:rStyle w:val="A6"/>
          <w:b w:val="0"/>
          <w:bCs/>
          <w:sz w:val="24"/>
          <w:u w:val="none"/>
        </w:rPr>
        <w:t xml:space="preserve"> </w:t>
      </w:r>
    </w:p>
    <w:p w:rsidR="00843103" w:rsidRPr="00546DD6" w:rsidRDefault="00843103" w:rsidP="00950534">
      <w:pPr>
        <w:tabs>
          <w:tab w:val="left" w:pos="4755"/>
        </w:tabs>
        <w:rPr>
          <w:rStyle w:val="A6"/>
          <w:b w:val="0"/>
          <w:bCs/>
          <w:sz w:val="24"/>
          <w:u w:val="none"/>
        </w:rPr>
      </w:pPr>
    </w:p>
    <w:p w:rsidR="00843103" w:rsidRPr="009A536D" w:rsidRDefault="00843103" w:rsidP="00950534">
      <w:r w:rsidRPr="00546DD6">
        <w:rPr>
          <w:bCs/>
          <w:color w:val="000000"/>
        </w:rPr>
        <w:t xml:space="preserve"> </w:t>
      </w:r>
      <w:r w:rsidRPr="00546DD6">
        <w:rPr>
          <w:rStyle w:val="A6"/>
          <w:b w:val="0"/>
          <w:bCs/>
          <w:sz w:val="24"/>
          <w:u w:val="none"/>
        </w:rPr>
        <w:t>en küçük</w:t>
      </w:r>
      <w:r>
        <w:rPr>
          <w:rStyle w:val="A6"/>
          <w:b w:val="0"/>
          <w:bCs/>
          <w:sz w:val="24"/>
          <w:u w:val="none"/>
        </w:rPr>
        <w:t xml:space="preserve"> </w:t>
      </w:r>
      <w:r w:rsidRPr="00546DD6">
        <w:rPr>
          <w:rStyle w:val="A6"/>
          <w:b w:val="0"/>
          <w:bCs/>
          <w:sz w:val="24"/>
          <w:u w:val="none"/>
        </w:rPr>
        <w:t>sayı</w:t>
      </w:r>
      <w:r>
        <w:rPr>
          <w:rStyle w:val="A6"/>
          <w:b w:val="0"/>
          <w:bCs/>
          <w:sz w:val="24"/>
          <w:u w:val="none"/>
        </w:rPr>
        <w:t xml:space="preserve"> =</w:t>
      </w:r>
      <w:r>
        <w:rPr>
          <w:rStyle w:val="A6"/>
          <w:b w:val="0"/>
          <w:bCs/>
          <w:sz w:val="24"/>
          <w:u w:val="none"/>
        </w:rPr>
        <w:tab/>
      </w:r>
      <w:r>
        <w:rPr>
          <w:rStyle w:val="A6"/>
          <w:b w:val="0"/>
          <w:bCs/>
          <w:sz w:val="24"/>
          <w:u w:val="none"/>
        </w:rPr>
        <w:tab/>
      </w:r>
      <w:r>
        <w:rPr>
          <w:rStyle w:val="A6"/>
          <w:b w:val="0"/>
          <w:bCs/>
          <w:sz w:val="24"/>
          <w:u w:val="none"/>
        </w:rPr>
        <w:tab/>
      </w:r>
      <w:r>
        <w:rPr>
          <w:rStyle w:val="A6"/>
          <w:b w:val="0"/>
          <w:bCs/>
          <w:sz w:val="24"/>
          <w:u w:val="none"/>
        </w:rPr>
        <w:tab/>
      </w:r>
      <w:r w:rsidRPr="00546DD6">
        <w:rPr>
          <w:rStyle w:val="A6"/>
          <w:b w:val="0"/>
          <w:bCs/>
          <w:sz w:val="24"/>
          <w:u w:val="none"/>
        </w:rPr>
        <w:t>rakamları</w:t>
      </w:r>
      <w:r>
        <w:rPr>
          <w:rStyle w:val="A6"/>
          <w:b w:val="0"/>
          <w:bCs/>
          <w:sz w:val="24"/>
          <w:u w:val="none"/>
        </w:rPr>
        <w:t xml:space="preserve"> birbirinden</w:t>
      </w:r>
      <w:r w:rsidRPr="00546DD6">
        <w:rPr>
          <w:rStyle w:val="A6"/>
          <w:b w:val="0"/>
          <w:bCs/>
          <w:sz w:val="24"/>
          <w:u w:val="none"/>
        </w:rPr>
        <w:t xml:space="preserve"> farklı en küçük </w:t>
      </w:r>
      <w:r>
        <w:rPr>
          <w:rStyle w:val="A6"/>
          <w:b w:val="0"/>
          <w:bCs/>
          <w:sz w:val="24"/>
          <w:u w:val="none"/>
        </w:rPr>
        <w:t xml:space="preserve">çift </w:t>
      </w:r>
      <w:r w:rsidRPr="00546DD6">
        <w:rPr>
          <w:rStyle w:val="A6"/>
          <w:b w:val="0"/>
          <w:bCs/>
          <w:sz w:val="24"/>
          <w:u w:val="none"/>
        </w:rPr>
        <w:t>sayı</w:t>
      </w:r>
      <w:r>
        <w:rPr>
          <w:rStyle w:val="A6"/>
          <w:b w:val="0"/>
          <w:bCs/>
          <w:sz w:val="24"/>
          <w:u w:val="none"/>
        </w:rPr>
        <w:t xml:space="preserve"> =</w:t>
      </w:r>
      <w:r w:rsidRPr="00546DD6">
        <w:rPr>
          <w:rStyle w:val="A6"/>
          <w:b w:val="0"/>
          <w:bCs/>
          <w:sz w:val="24"/>
          <w:u w:val="none"/>
        </w:rPr>
        <w:t xml:space="preserve"> </w:t>
      </w:r>
    </w:p>
    <w:p w:rsidR="00843103" w:rsidRPr="00546DD6" w:rsidRDefault="00843103" w:rsidP="00546DD6">
      <w:pPr>
        <w:rPr>
          <w:bCs/>
          <w:color w:val="000000"/>
        </w:rPr>
      </w:pPr>
    </w:p>
    <w:p w:rsidR="00843103" w:rsidRPr="009A536D" w:rsidRDefault="00843103" w:rsidP="009A536D"/>
    <w:p w:rsidR="00843103" w:rsidRDefault="00843103" w:rsidP="006B41D9">
      <w:pPr>
        <w:jc w:val="both"/>
      </w:pPr>
      <w:r w:rsidRPr="00000216">
        <w:rPr>
          <w:b/>
        </w:rPr>
        <w:t>9.)</w:t>
      </w:r>
      <w:r>
        <w:t xml:space="preserve"> Aşağıdaki geometrik cisimle istenilenleri yazınız</w:t>
      </w:r>
      <w:r w:rsidRPr="00493C30">
        <w:t>.</w:t>
      </w:r>
      <w:r w:rsidRPr="00493C30">
        <w:rPr>
          <w:b/>
        </w:rPr>
        <w:t xml:space="preserve"> </w:t>
      </w:r>
      <w:r>
        <w:t>(4</w:t>
      </w:r>
      <w:r w:rsidRPr="00000216">
        <w:t xml:space="preserve"> puan)</w:t>
      </w:r>
    </w:p>
    <w:p w:rsidR="00843103" w:rsidRPr="00493C30" w:rsidRDefault="00843103" w:rsidP="006B41D9">
      <w:pPr>
        <w:jc w:val="both"/>
        <w:rPr>
          <w:b/>
        </w:rPr>
      </w:pPr>
      <w:r>
        <w:rPr>
          <w:noProof/>
        </w:rPr>
        <w:pict>
          <v:oval id="_x0000_s1030" style="position:absolute;left:0;text-align:left;margin-left:123.9pt;margin-top:3.15pt;width:258.75pt;height:101.25pt;z-index:251660800">
            <v:textbox>
              <w:txbxContent>
                <w:p w:rsidR="00843103" w:rsidRDefault="00843103" w:rsidP="00000216">
                  <w:pPr>
                    <w:jc w:val="both"/>
                  </w:pPr>
                  <w:r>
                    <w:t>Adı =</w:t>
                  </w:r>
                </w:p>
                <w:p w:rsidR="00843103" w:rsidRPr="00493C30" w:rsidRDefault="00843103" w:rsidP="00000216">
                  <w:pPr>
                    <w:jc w:val="both"/>
                  </w:pPr>
                  <w:r w:rsidRPr="00493C30">
                    <w:t>Köşe Sayısı</w:t>
                  </w:r>
                  <w:r>
                    <w:t xml:space="preserve"> </w:t>
                  </w:r>
                  <w:r w:rsidRPr="00493C30">
                    <w:t>=</w:t>
                  </w:r>
                </w:p>
                <w:p w:rsidR="00843103" w:rsidRPr="00493C30" w:rsidRDefault="00843103" w:rsidP="00000216">
                  <w:pPr>
                    <w:jc w:val="both"/>
                  </w:pPr>
                  <w:r w:rsidRPr="00493C30">
                    <w:t>Yüz Sayısı</w:t>
                  </w:r>
                  <w:r>
                    <w:t xml:space="preserve"> </w:t>
                  </w:r>
                  <w:r w:rsidRPr="00493C30">
                    <w:t>=</w:t>
                  </w:r>
                </w:p>
                <w:p w:rsidR="00843103" w:rsidRPr="00493C30" w:rsidRDefault="00843103" w:rsidP="00000216">
                  <w:pPr>
                    <w:jc w:val="both"/>
                  </w:pPr>
                  <w:r w:rsidRPr="00493C30">
                    <w:t>Ayrıt Sayısı</w:t>
                  </w:r>
                  <w:r>
                    <w:t xml:space="preserve"> </w:t>
                  </w:r>
                  <w:r w:rsidRPr="00493C30">
                    <w:t>=</w:t>
                  </w:r>
                </w:p>
                <w:p w:rsidR="00843103" w:rsidRDefault="00843103"/>
              </w:txbxContent>
            </v:textbox>
          </v:oval>
        </w:pict>
      </w:r>
    </w:p>
    <w:p w:rsidR="00843103" w:rsidRPr="00493C30" w:rsidRDefault="00843103" w:rsidP="006B41D9">
      <w:pPr>
        <w:jc w:val="both"/>
        <w:rPr>
          <w:b/>
        </w:rPr>
      </w:pPr>
      <w:r>
        <w:rPr>
          <w:noProof/>
        </w:rPr>
        <w:pict>
          <v:shape id="Resim 5" o:spid="_x0000_s1031" type="#_x0000_t75" style="position:absolute;left:0;text-align:left;margin-left:0;margin-top:0;width:243.75pt;height:75.75pt;z-index:251655680;visibility:visible;mso-position-horizontal:left;mso-position-vertical:top">
            <v:imagedata r:id="rId10" o:title=""/>
            <w10:wrap type="square"/>
          </v:shape>
        </w:pict>
      </w:r>
    </w:p>
    <w:p w:rsidR="00843103" w:rsidRPr="00493C30" w:rsidRDefault="00843103" w:rsidP="00000216">
      <w:pPr>
        <w:jc w:val="both"/>
      </w:pPr>
      <w:r w:rsidRPr="00493C30">
        <w:tab/>
      </w:r>
      <w:r w:rsidRPr="00493C30">
        <w:tab/>
      </w:r>
      <w:r w:rsidRPr="00493C30">
        <w:tab/>
      </w:r>
    </w:p>
    <w:p w:rsidR="00843103" w:rsidRDefault="00843103" w:rsidP="009A536D"/>
    <w:p w:rsidR="00843103" w:rsidRDefault="00843103" w:rsidP="009A536D"/>
    <w:p w:rsidR="00843103" w:rsidRDefault="00843103" w:rsidP="009A536D"/>
    <w:p w:rsidR="00843103" w:rsidRDefault="00843103" w:rsidP="009A536D"/>
    <w:p w:rsidR="00843103" w:rsidRDefault="00843103" w:rsidP="009A536D"/>
    <w:p w:rsidR="00843103" w:rsidRPr="00000216" w:rsidRDefault="00843103" w:rsidP="009A536D">
      <w:pPr>
        <w:rPr>
          <w:b/>
        </w:rPr>
      </w:pPr>
      <w:r w:rsidRPr="00000216">
        <w:rPr>
          <w:b/>
        </w:rPr>
        <w:t>10.)</w:t>
      </w:r>
      <w:r>
        <w:rPr>
          <w:b/>
        </w:rPr>
        <w:t xml:space="preserve">  </w:t>
      </w:r>
      <w:r>
        <w:t>(5 puan)</w:t>
      </w:r>
      <w:r>
        <w:rPr>
          <w:b/>
        </w:rPr>
        <w:t xml:space="preserve">                                                                                11.)</w:t>
      </w:r>
      <w:r w:rsidRPr="002A7518">
        <w:t xml:space="preserve"> </w:t>
      </w:r>
      <w:r>
        <w:t>(5 puan)</w:t>
      </w:r>
    </w:p>
    <w:p w:rsidR="00843103" w:rsidRPr="009A536D" w:rsidRDefault="00843103" w:rsidP="009A536D"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2" type="#_x0000_t16" style="position:absolute;margin-left:438.95pt;margin-top:49.75pt;width:58.9pt;height:47.35pt;z-index:251654656"/>
        </w:pict>
      </w:r>
      <w:r w:rsidRPr="00021F5C">
        <w:rPr>
          <w:noProof/>
        </w:rPr>
        <w:pict>
          <v:shape id="Resim 4" o:spid="_x0000_i1028" type="#_x0000_t75" style="width:300pt;height:102.75pt;visibility:visible">
            <v:imagedata r:id="rId11" o:title=""/>
          </v:shape>
        </w:pict>
      </w:r>
      <w:r w:rsidRPr="00021F5C">
        <w:rPr>
          <w:noProof/>
        </w:rPr>
        <w:pict>
          <v:shape id="Resim 20" o:spid="_x0000_i1029" type="#_x0000_t75" style="width:212.25pt;height:96pt;visibility:visible">
            <v:imagedata r:id="rId12" o:title=""/>
          </v:shape>
        </w:pict>
      </w:r>
    </w:p>
    <w:p w:rsidR="00843103" w:rsidRDefault="00843103" w:rsidP="002C7E32">
      <w:pPr>
        <w:rPr>
          <w:b/>
        </w:rPr>
      </w:pPr>
    </w:p>
    <w:p w:rsidR="00843103" w:rsidRDefault="00843103" w:rsidP="002C7E32">
      <w:pPr>
        <w:rPr>
          <w:b/>
        </w:rPr>
      </w:pPr>
      <w:r>
        <w:rPr>
          <w:b/>
        </w:rPr>
        <w:t xml:space="preserve">12.)  </w:t>
      </w:r>
      <w:r>
        <w:t>(5 puan)</w:t>
      </w:r>
      <w:r>
        <w:rPr>
          <w:b/>
        </w:rPr>
        <w:t xml:space="preserve">                                                         13.)</w:t>
      </w:r>
    </w:p>
    <w:p w:rsidR="00843103" w:rsidRDefault="00843103" w:rsidP="002C7E32">
      <w:pPr>
        <w:rPr>
          <w:b/>
        </w:rPr>
      </w:pPr>
      <w:r w:rsidRPr="000D661B">
        <w:rPr>
          <w:b/>
          <w:noProof/>
        </w:rPr>
        <w:pict>
          <v:shape id="Resim 28" o:spid="_x0000_i1030" type="#_x0000_t75" style="width:229.5pt;height:1in;visibility:visible">
            <v:imagedata r:id="rId13" o:title=""/>
          </v:shape>
        </w:pict>
      </w:r>
      <w:r w:rsidRPr="00021F5C">
        <w:rPr>
          <w:noProof/>
        </w:rPr>
        <w:pict>
          <v:shape id="Resim 2" o:spid="_x0000_i1031" type="#_x0000_t75" style="width:84pt;height:82.5pt;visibility:visible">
            <v:imagedata r:id="rId14" o:title=""/>
          </v:shape>
        </w:pict>
      </w:r>
      <w:r w:rsidRPr="002C7E32">
        <w:rPr>
          <w:b/>
        </w:rPr>
        <w:t xml:space="preserve"> </w:t>
      </w:r>
      <w:r>
        <w:rPr>
          <w:b/>
        </w:rPr>
        <w:t>A) 16</w:t>
      </w:r>
      <w:r w:rsidRPr="00493C30">
        <w:rPr>
          <w:b/>
        </w:rPr>
        <w:t xml:space="preserve">     </w:t>
      </w:r>
      <w:r>
        <w:rPr>
          <w:b/>
        </w:rPr>
        <w:t xml:space="preserve">   B) 12     C) 14   </w:t>
      </w:r>
      <w:r w:rsidRPr="00493C30">
        <w:rPr>
          <w:b/>
        </w:rPr>
        <w:t xml:space="preserve">  D)18</w:t>
      </w:r>
    </w:p>
    <w:p w:rsidR="00843103" w:rsidRDefault="00843103" w:rsidP="002C7E32">
      <w:pPr>
        <w:rPr>
          <w:b/>
        </w:rPr>
      </w:pPr>
    </w:p>
    <w:p w:rsidR="00843103" w:rsidRPr="00493C30" w:rsidRDefault="00843103" w:rsidP="002C7E32">
      <w:r>
        <w:rPr>
          <w:b/>
        </w:rPr>
        <w:t xml:space="preserve">                                                                                 </w:t>
      </w:r>
      <w:r w:rsidRPr="00493C30">
        <w:rPr>
          <w:b/>
        </w:rPr>
        <w:t>Görün</w:t>
      </w:r>
      <w:r>
        <w:rPr>
          <w:b/>
        </w:rPr>
        <w:t>ümü yukarı</w:t>
      </w:r>
      <w:r w:rsidRPr="00493C30">
        <w:rPr>
          <w:b/>
        </w:rPr>
        <w:t xml:space="preserve">daki izometrik kâğıt  üzerinde verilen </w:t>
      </w:r>
      <w:r>
        <w:rPr>
          <w:b/>
        </w:rPr>
        <w:t xml:space="preserve">                </w:t>
      </w:r>
    </w:p>
    <w:p w:rsidR="00843103" w:rsidRDefault="00843103" w:rsidP="00000216">
      <w:pPr>
        <w:jc w:val="center"/>
      </w:pPr>
      <w:r>
        <w:rPr>
          <w:b/>
        </w:rPr>
        <w:t xml:space="preserve">                                                                 </w:t>
      </w:r>
      <w:r w:rsidRPr="00493C30">
        <w:rPr>
          <w:b/>
        </w:rPr>
        <w:t>yapı kaç tane birim küpten  oluşmuştur?</w:t>
      </w:r>
      <w:r w:rsidRPr="002A7518">
        <w:t xml:space="preserve"> </w:t>
      </w:r>
      <w:r>
        <w:t>(5 puan)</w:t>
      </w:r>
    </w:p>
    <w:p w:rsidR="00843103" w:rsidRPr="00000216" w:rsidRDefault="00843103" w:rsidP="00000216">
      <w:r w:rsidRPr="00000216">
        <w:rPr>
          <w:b/>
        </w:rPr>
        <w:t>14.)</w:t>
      </w:r>
      <w:r>
        <w:t xml:space="preserve"> </w:t>
      </w:r>
      <w:r w:rsidRPr="00ED0AAE">
        <w:t>Aşağıdakilerden hangisi yanlıştır?</w:t>
      </w:r>
      <w:r w:rsidRPr="002A7518">
        <w:t xml:space="preserve"> </w:t>
      </w:r>
      <w:r>
        <w:t>(5 puan)</w:t>
      </w:r>
    </w:p>
    <w:p w:rsidR="00843103" w:rsidRPr="00493C30" w:rsidRDefault="00843103" w:rsidP="002C7E32">
      <w:pPr>
        <w:rPr>
          <w:b/>
        </w:rPr>
      </w:pPr>
    </w:p>
    <w:p w:rsidR="00843103" w:rsidRPr="00ED0AAE" w:rsidRDefault="00843103" w:rsidP="002C7E32">
      <w:r>
        <w:t xml:space="preserve">A) </w:t>
      </w:r>
      <w:r w:rsidRPr="00ED0AAE">
        <w:t>Kare prizmanın 12 ayrıtı vardır.</w:t>
      </w:r>
      <w:r>
        <w:t xml:space="preserve">                       B)</w:t>
      </w:r>
      <w:r w:rsidRPr="00ED0AAE">
        <w:t xml:space="preserve"> Üçgen prizmanın 6 yüzeyi vardır.</w:t>
      </w:r>
    </w:p>
    <w:p w:rsidR="00843103" w:rsidRPr="00ED0AAE" w:rsidRDefault="00843103" w:rsidP="002C7E32">
      <w:r>
        <w:t xml:space="preserve">C) </w:t>
      </w:r>
      <w:r w:rsidRPr="00ED0AAE">
        <w:t>Dikdörtgenler prizmasının 8 köşesi vardır.</w:t>
      </w:r>
      <w:r>
        <w:t xml:space="preserve">      D) </w:t>
      </w:r>
      <w:r w:rsidRPr="00ED0AAE">
        <w:t xml:space="preserve">Piramitler taban şekillerine göre adlandırılır. </w:t>
      </w:r>
    </w:p>
    <w:p w:rsidR="00843103" w:rsidRDefault="00843103" w:rsidP="002C7E32">
      <w:pPr>
        <w:autoSpaceDE w:val="0"/>
        <w:autoSpaceDN w:val="0"/>
        <w:adjustRightInd w:val="0"/>
      </w:pPr>
    </w:p>
    <w:p w:rsidR="00843103" w:rsidRDefault="00843103" w:rsidP="002C7E32">
      <w:pPr>
        <w:autoSpaceDE w:val="0"/>
        <w:autoSpaceDN w:val="0"/>
        <w:adjustRightInd w:val="0"/>
        <w:rPr>
          <w:bCs/>
        </w:rPr>
      </w:pPr>
      <w:r w:rsidRPr="002A7518">
        <w:rPr>
          <w:b/>
        </w:rPr>
        <w:t>15.)</w:t>
      </w:r>
      <w:r>
        <w:t xml:space="preserve"> </w:t>
      </w:r>
      <w:r w:rsidRPr="00493C30">
        <w:rPr>
          <w:bCs/>
        </w:rPr>
        <w:t xml:space="preserve">465 351 527 sayısının </w:t>
      </w:r>
      <w:r w:rsidRPr="00AC7FC4">
        <w:rPr>
          <w:b/>
          <w:bCs/>
        </w:rPr>
        <w:t>binler bölüğündeki  5 rakamının basamak değeri</w:t>
      </w:r>
      <w:r w:rsidRPr="00493C30">
        <w:rPr>
          <w:bCs/>
        </w:rPr>
        <w:t xml:space="preserve"> kaçtır?</w:t>
      </w:r>
      <w:r w:rsidRPr="002A7518">
        <w:t xml:space="preserve"> </w:t>
      </w:r>
      <w:r>
        <w:t>(5 puan)</w:t>
      </w:r>
    </w:p>
    <w:p w:rsidR="00843103" w:rsidRPr="00493C30" w:rsidRDefault="00843103" w:rsidP="002C7E32">
      <w:pPr>
        <w:autoSpaceDE w:val="0"/>
        <w:autoSpaceDN w:val="0"/>
        <w:adjustRightInd w:val="0"/>
        <w:rPr>
          <w:bCs/>
        </w:rPr>
      </w:pPr>
    </w:p>
    <w:p w:rsidR="00843103" w:rsidRPr="00493C30" w:rsidRDefault="00843103" w:rsidP="002C7E32">
      <w:pPr>
        <w:spacing w:line="360" w:lineRule="auto"/>
      </w:pPr>
      <w:r w:rsidRPr="00493C30">
        <w:t xml:space="preserve">      A) 50</w:t>
      </w:r>
      <w:r>
        <w:t xml:space="preserve"> </w:t>
      </w:r>
      <w:r w:rsidRPr="00493C30">
        <w:t>0</w:t>
      </w:r>
      <w:r>
        <w:t>00</w:t>
      </w:r>
      <w:r w:rsidRPr="00493C30">
        <w:t xml:space="preserve">  </w:t>
      </w:r>
      <w:r>
        <w:t xml:space="preserve">            B) 500</w:t>
      </w:r>
      <w:r w:rsidRPr="00493C30">
        <w:t xml:space="preserve"> </w:t>
      </w:r>
      <w:r>
        <w:t xml:space="preserve">                      C) 5 000</w:t>
      </w:r>
      <w:r w:rsidRPr="00493C30">
        <w:t xml:space="preserve"> </w:t>
      </w:r>
      <w:r>
        <w:t xml:space="preserve">            </w:t>
      </w:r>
      <w:r w:rsidRPr="00493C30">
        <w:t xml:space="preserve">  D) 5 000 000</w:t>
      </w:r>
    </w:p>
    <w:p w:rsidR="00843103" w:rsidRDefault="00843103" w:rsidP="00ED0AAE">
      <w:r w:rsidRPr="002A7518">
        <w:rPr>
          <w:b/>
        </w:rPr>
        <w:t>16.)</w:t>
      </w:r>
      <w:r>
        <w:t xml:space="preserve"> </w:t>
      </w:r>
      <w:r w:rsidRPr="00493C30">
        <w:t>12345 + 54673 = ABCDE</w:t>
      </w:r>
      <w:r>
        <w:t xml:space="preserve">   </w:t>
      </w:r>
      <w:r w:rsidRPr="00493C30">
        <w:t xml:space="preserve">olduğuna göre, </w:t>
      </w:r>
      <w:r w:rsidRPr="006B41D9">
        <w:rPr>
          <w:b/>
        </w:rPr>
        <w:t>A+B+C+D+E</w:t>
      </w:r>
      <w:r w:rsidRPr="00493C30">
        <w:t xml:space="preserve"> kaçtır?</w:t>
      </w:r>
      <w:r w:rsidRPr="002A7518">
        <w:t xml:space="preserve"> </w:t>
      </w:r>
      <w:r>
        <w:t>(5 puan)</w:t>
      </w:r>
    </w:p>
    <w:p w:rsidR="00843103" w:rsidRPr="00493C30" w:rsidRDefault="00843103" w:rsidP="00ED0AAE"/>
    <w:p w:rsidR="00843103" w:rsidRPr="00493C30" w:rsidRDefault="00843103" w:rsidP="002C7E32">
      <w:r>
        <w:t xml:space="preserve">      A)  20</w:t>
      </w:r>
      <w:r>
        <w:tab/>
        <w:t xml:space="preserve">                     B) 21</w:t>
      </w:r>
      <w:r>
        <w:tab/>
        <w:t xml:space="preserve">               C) 22    </w:t>
      </w:r>
      <w:r>
        <w:tab/>
        <w:t xml:space="preserve">     D)  23</w:t>
      </w:r>
    </w:p>
    <w:p w:rsidR="00843103" w:rsidRPr="009A536D" w:rsidRDefault="00843103" w:rsidP="009A536D"/>
    <w:p w:rsidR="00843103" w:rsidRPr="00ED0AAE" w:rsidRDefault="00843103" w:rsidP="00ED0AAE">
      <w:r w:rsidRPr="002A7518">
        <w:rPr>
          <w:b/>
        </w:rPr>
        <w:t>17.)</w:t>
      </w:r>
      <w:r>
        <w:t xml:space="preserve"> Ortalamaları 15 olan üç sayı</w:t>
      </w:r>
      <w:r w:rsidRPr="00ED0AAE">
        <w:t>dan  11 sayısını çıkarırsak yeni ortalama kaç olur?</w:t>
      </w:r>
      <w:r>
        <w:t xml:space="preserve"> (5 puan)</w:t>
      </w:r>
    </w:p>
    <w:p w:rsidR="00843103" w:rsidRPr="00493C30" w:rsidRDefault="00843103" w:rsidP="00ED0AAE"/>
    <w:p w:rsidR="00843103" w:rsidRDefault="00843103" w:rsidP="00ED0AAE">
      <w:r>
        <w:t xml:space="preserve">                 A) 13</w:t>
      </w:r>
      <w:r>
        <w:tab/>
        <w:t xml:space="preserve">       B) 17</w:t>
      </w:r>
      <w:r>
        <w:tab/>
        <w:t xml:space="preserve">        C) 15            </w:t>
      </w:r>
      <w:r>
        <w:tab/>
        <w:t>D)19</w:t>
      </w:r>
      <w:r>
        <w:tab/>
      </w:r>
    </w:p>
    <w:p w:rsidR="00843103" w:rsidRPr="00BC219A" w:rsidRDefault="00843103" w:rsidP="009A536D">
      <w:pPr>
        <w:tabs>
          <w:tab w:val="left" w:pos="7800"/>
        </w:tabs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</w:t>
      </w:r>
      <w:r w:rsidRPr="00BC219A">
        <w:rPr>
          <w:lang w:eastAsia="en-US"/>
        </w:rPr>
        <w:t>Başarılar</w:t>
      </w:r>
      <w:r>
        <w:rPr>
          <w:lang w:eastAsia="en-US"/>
        </w:rPr>
        <w:t>.</w:t>
      </w:r>
    </w:p>
    <w:p w:rsidR="00843103" w:rsidRPr="00BC219A" w:rsidRDefault="00843103" w:rsidP="009A536D">
      <w:pPr>
        <w:jc w:val="center"/>
      </w:pPr>
      <w:r w:rsidRPr="00BC219A">
        <w:rPr>
          <w:lang w:eastAsia="en-US"/>
        </w:rPr>
        <w:t xml:space="preserve">                                                                                                                   </w:t>
      </w:r>
      <w:r w:rsidRPr="00BC219A">
        <w:t>Seyfettin AYDIN</w:t>
      </w:r>
    </w:p>
    <w:p w:rsidR="00843103" w:rsidRPr="00BC219A" w:rsidRDefault="00843103" w:rsidP="009A536D">
      <w:pPr>
        <w:jc w:val="center"/>
      </w:pPr>
      <w:r w:rsidRPr="00BC219A">
        <w:t xml:space="preserve">                                                                                                                          Matematik Öğretmeni                            </w:t>
      </w:r>
    </w:p>
    <w:p w:rsidR="00843103" w:rsidRPr="009A536D" w:rsidRDefault="00843103" w:rsidP="009A536D">
      <w:pPr>
        <w:tabs>
          <w:tab w:val="left" w:pos="7800"/>
        </w:tabs>
      </w:pPr>
    </w:p>
    <w:sectPr w:rsidR="00843103" w:rsidRPr="009A536D" w:rsidSect="00A11948">
      <w:footerReference w:type="default" r:id="rId15"/>
      <w:pgSz w:w="11906" w:h="16838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103" w:rsidRDefault="00843103" w:rsidP="00B8631F">
      <w:r>
        <w:separator/>
      </w:r>
    </w:p>
  </w:endnote>
  <w:endnote w:type="continuationSeparator" w:id="0">
    <w:p w:rsidR="00843103" w:rsidRDefault="00843103" w:rsidP="00B86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103" w:rsidRDefault="00843103" w:rsidP="006E0592">
    <w:pPr>
      <w:rPr>
        <w:rFonts w:ascii="Calibri" w:hAnsi="Calibri" w:cs="Calibri"/>
        <w:sz w:val="22"/>
        <w:szCs w:val="22"/>
      </w:rPr>
    </w:pPr>
    <w:hyperlink r:id="rId1" w:history="1">
      <w:r>
        <w:rPr>
          <w:rStyle w:val="Hyperlink"/>
          <w:rFonts w:ascii="Calibri" w:hAnsi="Calibri" w:cs="Calibri"/>
          <w:sz w:val="22"/>
          <w:szCs w:val="22"/>
        </w:rPr>
        <w:t>www.sorubak.com</w:t>
      </w:r>
    </w:hyperlink>
    <w:r>
      <w:rPr>
        <w:rFonts w:ascii="Calibri" w:hAnsi="Calibri" w:cs="Calibri"/>
        <w:sz w:val="22"/>
        <w:szCs w:val="22"/>
      </w:rPr>
      <w:t xml:space="preserve"> </w:t>
    </w:r>
  </w:p>
  <w:p w:rsidR="00843103" w:rsidRDefault="008431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103" w:rsidRDefault="00843103" w:rsidP="00B8631F">
      <w:r>
        <w:separator/>
      </w:r>
    </w:p>
  </w:footnote>
  <w:footnote w:type="continuationSeparator" w:id="0">
    <w:p w:rsidR="00843103" w:rsidRDefault="00843103" w:rsidP="00B863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51F3"/>
    <w:multiLevelType w:val="hybridMultilevel"/>
    <w:tmpl w:val="54C0C6E6"/>
    <w:lvl w:ilvl="0" w:tplc="4E9E6A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982191"/>
    <w:multiLevelType w:val="hybridMultilevel"/>
    <w:tmpl w:val="63D2C866"/>
    <w:lvl w:ilvl="0" w:tplc="9C48DB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6357377"/>
    <w:multiLevelType w:val="hybridMultilevel"/>
    <w:tmpl w:val="2E329BA2"/>
    <w:lvl w:ilvl="0" w:tplc="23A4D4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13604"/>
    <w:multiLevelType w:val="hybridMultilevel"/>
    <w:tmpl w:val="E87A518A"/>
    <w:lvl w:ilvl="0" w:tplc="0734D11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F034CF"/>
    <w:multiLevelType w:val="hybridMultilevel"/>
    <w:tmpl w:val="BBFC42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EA11FB"/>
    <w:multiLevelType w:val="hybridMultilevel"/>
    <w:tmpl w:val="C9E863B4"/>
    <w:lvl w:ilvl="0" w:tplc="8A9CFFE0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3203E2"/>
    <w:multiLevelType w:val="hybridMultilevel"/>
    <w:tmpl w:val="DECE1DE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31F"/>
    <w:rsid w:val="00000216"/>
    <w:rsid w:val="00021F5C"/>
    <w:rsid w:val="0007347D"/>
    <w:rsid w:val="000D661B"/>
    <w:rsid w:val="000E0238"/>
    <w:rsid w:val="00181421"/>
    <w:rsid w:val="001A184D"/>
    <w:rsid w:val="002A7518"/>
    <w:rsid w:val="002C7E32"/>
    <w:rsid w:val="003D2F83"/>
    <w:rsid w:val="003F124A"/>
    <w:rsid w:val="00493C30"/>
    <w:rsid w:val="00546DD6"/>
    <w:rsid w:val="005D3519"/>
    <w:rsid w:val="00662C53"/>
    <w:rsid w:val="006B41D9"/>
    <w:rsid w:val="006E0592"/>
    <w:rsid w:val="007803F3"/>
    <w:rsid w:val="00821646"/>
    <w:rsid w:val="00843103"/>
    <w:rsid w:val="00950534"/>
    <w:rsid w:val="009A536D"/>
    <w:rsid w:val="00A11948"/>
    <w:rsid w:val="00AC7FC4"/>
    <w:rsid w:val="00AD6E4E"/>
    <w:rsid w:val="00B41BB7"/>
    <w:rsid w:val="00B8631F"/>
    <w:rsid w:val="00BA2D4C"/>
    <w:rsid w:val="00BC219A"/>
    <w:rsid w:val="00D85A0E"/>
    <w:rsid w:val="00DC7878"/>
    <w:rsid w:val="00E215BA"/>
    <w:rsid w:val="00E5032B"/>
    <w:rsid w:val="00ED0AAE"/>
    <w:rsid w:val="00FD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31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86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631F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B863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863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631F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B863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8631F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B8631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8631F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BA2D4C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A2D4C"/>
    <w:rPr>
      <w:rFonts w:ascii="Calibri" w:hAnsi="Calibri" w:cs="Times New Roman"/>
      <w:lang w:eastAsia="tr-TR"/>
    </w:rPr>
  </w:style>
  <w:style w:type="paragraph" w:customStyle="1" w:styleId="Pa9">
    <w:name w:val="Pa9"/>
    <w:basedOn w:val="Normal"/>
    <w:next w:val="Normal"/>
    <w:uiPriority w:val="99"/>
    <w:rsid w:val="00BA2D4C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character" w:customStyle="1" w:styleId="A6">
    <w:name w:val="A6"/>
    <w:uiPriority w:val="99"/>
    <w:rsid w:val="00BA2D4C"/>
    <w:rPr>
      <w:b/>
      <w:color w:val="000000"/>
      <w:sz w:val="20"/>
      <w:u w:val="single"/>
    </w:rPr>
  </w:style>
  <w:style w:type="character" w:styleId="Hyperlink">
    <w:name w:val="Hyperlink"/>
    <w:basedOn w:val="DefaultParagraphFont"/>
    <w:uiPriority w:val="99"/>
    <w:rsid w:val="006E05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8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631</Words>
  <Characters>3599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edanur</cp:lastModifiedBy>
  <cp:revision>3</cp:revision>
  <cp:lastPrinted>2013-04-08T21:30:00Z</cp:lastPrinted>
  <dcterms:created xsi:type="dcterms:W3CDTF">2013-04-09T03:31:00Z</dcterms:created>
  <dcterms:modified xsi:type="dcterms:W3CDTF">2014-04-15T20:03:00Z</dcterms:modified>
</cp:coreProperties>
</file>