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MEHMET AKİF ERSOY ORTAOKULU 5. SINIF MATEMATİK DERSİ 1. DÖNEM 3. YAZILI SORULARIDIR</w:t>
      </w:r>
    </w:p>
    <w:p w:rsidR="00DB432B" w:rsidRPr="00CD76D7" w:rsidRDefault="00DB432B" w:rsidP="00BB761D">
      <w:pPr>
        <w:rPr>
          <w:rFonts w:ascii="Hand writing Mutlu" w:hAnsi="Hand writing Mutlu"/>
          <w:i/>
          <w:sz w:val="24"/>
          <w:szCs w:val="24"/>
        </w:rPr>
      </w:pPr>
      <w:hyperlink r:id="rId4" w:history="1">
        <w:r w:rsidRPr="003C19DE">
          <w:rPr>
            <w:rStyle w:val="Hyperlink"/>
            <w:rFonts w:ascii="Hand writing Mutlu" w:hAnsi="Hand writing Mutlu"/>
            <w:i/>
            <w:sz w:val="24"/>
            <w:szCs w:val="24"/>
          </w:rPr>
          <w:t>www.sorubak.com</w:t>
        </w:r>
      </w:hyperlink>
      <w:r>
        <w:rPr>
          <w:rFonts w:ascii="Hand writing Mutlu" w:hAnsi="Hand writing Mutlu"/>
          <w:i/>
          <w:sz w:val="24"/>
          <w:szCs w:val="24"/>
        </w:rPr>
        <w:t xml:space="preserve"> </w:t>
      </w:r>
    </w:p>
    <w:p w:rsidR="00DB432B" w:rsidRPr="000D0B28" w:rsidRDefault="00DB432B">
      <w:pPr>
        <w:rPr>
          <w:rFonts w:ascii="Times New Roman" w:hAnsi="Times New Roman"/>
          <w:b/>
        </w:rPr>
      </w:pP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Adı Soyadı:</w:t>
      </w:r>
      <w:r w:rsidRPr="000D0B28">
        <w:rPr>
          <w:rFonts w:ascii="Times New Roman" w:hAnsi="Times New Roman"/>
          <w:b/>
        </w:rPr>
        <w:br/>
        <w:t>Sınıfı:</w:t>
      </w:r>
      <w:r w:rsidRPr="000D0B28">
        <w:rPr>
          <w:rFonts w:ascii="Times New Roman" w:hAnsi="Times New Roman"/>
          <w:b/>
        </w:rPr>
        <w:tab/>
      </w:r>
      <w:r w:rsidRPr="000D0B28">
        <w:rPr>
          <w:rFonts w:ascii="Times New Roman" w:hAnsi="Times New Roman"/>
          <w:b/>
        </w:rPr>
        <w:tab/>
      </w:r>
      <w:r w:rsidRPr="000D0B28">
        <w:rPr>
          <w:rFonts w:ascii="Times New Roman" w:hAnsi="Times New Roman"/>
          <w:b/>
        </w:rPr>
        <w:tab/>
      </w:r>
      <w:r w:rsidRPr="000D0B28">
        <w:rPr>
          <w:rFonts w:ascii="Times New Roman" w:hAnsi="Times New Roman"/>
          <w:b/>
        </w:rPr>
        <w:tab/>
      </w:r>
      <w:r w:rsidRPr="000D0B28">
        <w:rPr>
          <w:rFonts w:ascii="Times New Roman" w:hAnsi="Times New Roman"/>
          <w:b/>
        </w:rPr>
        <w:tab/>
      </w:r>
      <w:r w:rsidRPr="000D0B28">
        <w:rPr>
          <w:rFonts w:ascii="Times New Roman" w:hAnsi="Times New Roman"/>
          <w:b/>
        </w:rPr>
        <w:tab/>
        <w:t>Numarası:</w:t>
      </w:r>
      <w:r w:rsidRPr="000D0B28">
        <w:rPr>
          <w:rFonts w:ascii="Times New Roman" w:hAnsi="Times New Roman"/>
          <w:b/>
        </w:rPr>
        <w:br/>
        <w:t>---------------------------------------------------------------------------------------------------------------------------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1. Aşağıdaki sayıların okunuşlarını yazınız.</w:t>
      </w:r>
      <w:r w:rsidRPr="000D0B28">
        <w:rPr>
          <w:rFonts w:ascii="Times New Roman" w:hAnsi="Times New Roman"/>
          <w:b/>
        </w:rPr>
        <w:tab/>
        <w:t>{ 10 puan }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268 235 134:……………………………………………………………………………………………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40 421 502:……………………………………………………………………………………………..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35 212 412:……………………………………………………………………………………………..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1 565 555:……………………………………………………………………………………………….</w:t>
      </w:r>
    </w:p>
    <w:p w:rsidR="00DB432B" w:rsidRPr="000D0B28" w:rsidRDefault="00DB432B">
      <w:pPr>
        <w:pBdr>
          <w:bottom w:val="single" w:sz="6" w:space="1" w:color="auto"/>
        </w:pBd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304 876 678:…………………………………………………………………………………………….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2. Aşağıda okunuşları verilen sayıları yazınız.</w:t>
      </w:r>
      <w:r>
        <w:rPr>
          <w:rFonts w:ascii="Times New Roman" w:hAnsi="Times New Roman"/>
          <w:b/>
        </w:rPr>
        <w:tab/>
        <w:t>{ 10 puan }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Üç yüz kırk beş milyon sekiz yüz doksan altı bin üç:………………………………………………....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Yedi yüz otuz milyon iki yüz altı bin doksan yedi:……………………………………………………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Altı milyon kırk bin altı seksen dört:…………………………………………………………………</w:t>
      </w:r>
    </w:p>
    <w:p w:rsidR="00DB432B" w:rsidRPr="000D0B28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Yedi yüz altmış milyon iki yüz kırk bin altı yüz seksen üç:………………………………………….</w:t>
      </w:r>
    </w:p>
    <w:p w:rsidR="00DB432B" w:rsidRPr="000D0B28" w:rsidRDefault="00DB432B" w:rsidP="000D0B28">
      <w:pPr>
        <w:pBdr>
          <w:bottom w:val="single" w:sz="6" w:space="1" w:color="auto"/>
        </w:pBd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>Dört milyon altmış bin iki yüz:……………………………………………………………………….</w:t>
      </w:r>
    </w:p>
    <w:p w:rsidR="00DB432B" w:rsidRDefault="00DB432B">
      <w:pPr>
        <w:rPr>
          <w:rFonts w:ascii="Times New Roman" w:hAnsi="Times New Roman"/>
          <w:b/>
        </w:rPr>
      </w:pPr>
      <w:r w:rsidRPr="000D0B28">
        <w:rPr>
          <w:rFonts w:ascii="Times New Roman" w:hAnsi="Times New Roman"/>
          <w:b/>
        </w:rPr>
        <w:t xml:space="preserve">3.  Aşağıdaki işlemleri </w:t>
      </w:r>
      <w:r>
        <w:rPr>
          <w:rFonts w:ascii="Times New Roman" w:hAnsi="Times New Roman"/>
          <w:b/>
        </w:rPr>
        <w:t>yapınız. { 5 puan }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6932 + 1245 = …………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4045 + 1033 = ………………….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4213 – 1124 = ………….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3123 – 1002 = …………………</w:t>
      </w:r>
    </w:p>
    <w:p w:rsidR="00DB432B" w:rsidRDefault="00DB432B">
      <w:pPr>
        <w:pBdr>
          <w:bottom w:val="single" w:sz="6" w:space="1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424 x 12 = ………………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888 x 2 = ……………………….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problemleri yapınız.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52 aylık bir çalışmanın sonucunda 04.12.2013 tarihinde bitirdiğine göre gökdeleni yapmaya hangi tarihte başlanmışlardır? { 5 puan }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Sınav süresi 2 saat 15 dakika olan bir sınava saat 09.30’da giren bir öğrenci saat kaçta sınavdan çıkar? { 5 puan }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 Bir uzay aracı saat 09.00’da Dünya’dan uzaya fırlatılıyor. Bu uzay aracı 317 saat sonra saat kaçta Dünya’ya gelir? { 5 puan }</w:t>
      </w:r>
    </w:p>
    <w:p w:rsidR="00DB432B" w:rsidRDefault="00DB432B">
      <w:pPr>
        <w:pBdr>
          <w:bottom w:val="single" w:sz="6" w:space="1" w:color="auto"/>
        </w:pBd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çoktan seçmeli soruları yapınız.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7. ( 180 + 40 ) : 660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Yandaki işlemin sonucu kaçtır? { 10 puan }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7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 6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C) 3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D) 2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 715 403 doğal sayısındaki rakamların sayı değerleri toplamı kaçtır?  { 10 puan }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19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 20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C) 21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D) 22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  Saat 10.15’te çalışmaya başlayan bir iş makinesi 16.25’te durdurulmuştur. Bu iş makinesi ne kadar süre çalışmıştır? { 10 puan }</w:t>
      </w:r>
      <w:r>
        <w:rPr>
          <w:rFonts w:ascii="Times New Roman" w:hAnsi="Times New Roman"/>
          <w:b/>
        </w:rPr>
        <w:br/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6 saat 10 dakika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 6 saat 15 dakika</w:t>
      </w: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C) 5 saat 55 dakika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D) 5 saat 20 dakika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  6 x ( 35: 5 ) işleminin sonucu kaçtır?</w:t>
      </w:r>
      <w:r>
        <w:rPr>
          <w:rFonts w:ascii="Times New Roman" w:hAnsi="Times New Roman"/>
          <w:b/>
        </w:rPr>
        <w:tab/>
        <w:t>{ 10 puan }</w:t>
      </w:r>
    </w:p>
    <w:p w:rsidR="00DB432B" w:rsidRDefault="00DB432B">
      <w:pPr>
        <w:pBdr>
          <w:bottom w:val="single" w:sz="6" w:space="1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40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B) 42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C) 46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D) 48 </w:t>
      </w:r>
    </w:p>
    <w:p w:rsidR="00DB432B" w:rsidRDefault="00DB432B">
      <w:pPr>
        <w:pBdr>
          <w:bottom w:val="single" w:sz="6" w:space="1" w:color="auto"/>
        </w:pBd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problemlerin çözümünü yapınız.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 Okulumuzda 584 kız öğrenci, kız öğrencilerden 24 eksiği kadar erkek öğrenci vardır. Buna göre okulumuzda toplam kaç öğrenci vardır?  { 10 puan }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</w:p>
    <w:p w:rsidR="00DB432B" w:rsidRDefault="00DB43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 Esin, müzik kursuna saat 09.15’te gitmiştir. Müzik kursunda 2 saat 10 dakika eğitim gördüğüne göre Esin müzik kursundan saat kaçta ayrılmıştır? { 10 puan }</w:t>
      </w:r>
    </w:p>
    <w:p w:rsidR="00DB432B" w:rsidRDefault="00DB432B">
      <w:pPr>
        <w:rPr>
          <w:rFonts w:ascii="Times New Roman" w:hAnsi="Times New Roman"/>
          <w:b/>
        </w:rPr>
      </w:pPr>
    </w:p>
    <w:p w:rsidR="00DB432B" w:rsidRPr="00604315" w:rsidRDefault="00DB432B">
      <w:pPr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Başarılar Dilerim…</w:t>
      </w:r>
      <w:r>
        <w:rPr>
          <w:rFonts w:ascii="Times New Roman" w:hAnsi="Times New Roman"/>
          <w:b/>
          <w:i/>
          <w:sz w:val="40"/>
          <w:szCs w:val="40"/>
        </w:rPr>
        <w:tab/>
      </w:r>
      <w:r>
        <w:rPr>
          <w:rFonts w:ascii="Times New Roman" w:hAnsi="Times New Roman"/>
          <w:b/>
          <w:i/>
          <w:sz w:val="40"/>
          <w:szCs w:val="40"/>
        </w:rPr>
        <w:tab/>
        <w:t>Derya Sarı</w:t>
      </w:r>
    </w:p>
    <w:sectPr w:rsidR="00DB432B" w:rsidRPr="00604315" w:rsidSect="00593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B28"/>
    <w:rsid w:val="000D0B28"/>
    <w:rsid w:val="003C19DE"/>
    <w:rsid w:val="004E3449"/>
    <w:rsid w:val="00593AD3"/>
    <w:rsid w:val="00604315"/>
    <w:rsid w:val="009C0A96"/>
    <w:rsid w:val="00BB761D"/>
    <w:rsid w:val="00BD6563"/>
    <w:rsid w:val="00CD76D7"/>
    <w:rsid w:val="00DB432B"/>
    <w:rsid w:val="00FA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A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0A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378</Words>
  <Characters>2160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5</cp:revision>
  <dcterms:created xsi:type="dcterms:W3CDTF">2014-12-15T16:17:00Z</dcterms:created>
  <dcterms:modified xsi:type="dcterms:W3CDTF">2014-12-16T16:55:00Z</dcterms:modified>
</cp:coreProperties>
</file>