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3D9C" w:rsidRDefault="00FA3D9C">
      <w:r w:rsidRPr="00205588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5" o:spid="_x0000_i1025" type="#_x0000_t75" style="width:228pt;height:21.75pt;visibility:visible">
            <v:imagedata r:id="rId4" o:title="" gain="109227f" blacklevel="-3277f"/>
          </v:shape>
        </w:pict>
      </w:r>
      <w:r>
        <w:rPr>
          <w:noProof/>
          <w:lang w:eastAsia="tr-TR"/>
        </w:rPr>
        <w:pict>
          <v:shape id="_x0000_s1026" type="#_x0000_t75" style="position:absolute;margin-left:538.5pt;margin-top:-6.75pt;width:233.25pt;height:202.5pt;z-index:-251662848;visibility:visible;mso-position-horizontal-relative:text;mso-position-vertical-relative:text" wrapcoords="-69 0 -69 21440 21600 21440 21600 0 -69 0">
            <v:imagedata r:id="rId5" o:title="" gain="109227f"/>
            <w10:wrap type="tight"/>
          </v:shape>
        </w:pict>
      </w:r>
      <w:r>
        <w:rPr>
          <w:noProof/>
          <w:lang w:eastAsia="tr-TR"/>
        </w:rPr>
        <w:pict>
          <v:shape id="Resim 3" o:spid="_x0000_s1027" type="#_x0000_t75" style="position:absolute;margin-left:261pt;margin-top:8.25pt;width:233.25pt;height:374.25pt;z-index:-251663872;visibility:visible;mso-position-horizontal-relative:text;mso-position-vertical-relative:text" wrapcoords="-69 0 -69 21513 21600 21513 21600 0 -69 0">
            <v:imagedata r:id="rId6" o:title="" gain="109227f" blacklevel="-6554f"/>
            <w10:wrap type="tight"/>
          </v:shape>
        </w:pict>
      </w:r>
      <w:r>
        <w:rPr>
          <w:noProof/>
          <w:lang w:eastAsia="tr-TR"/>
        </w:rPr>
        <w:pict>
          <v:shape id="Resim 2" o:spid="_x0000_s1028" type="#_x0000_t75" style="position:absolute;margin-left:11.25pt;margin-top:183pt;width:204.75pt;height:174.75pt;z-index:-251665920;visibility:visible;mso-position-horizontal-relative:text;mso-position-vertical-relative:text" wrapcoords="-79 0 -79 21507 21600 21507 21600 0 -79 0">
            <v:imagedata r:id="rId7" o:title="" croptop="1866f" cropbottom="3498f" cropleft="2621f" cropright="1966f" gain="109227f" blacklevel="-6554f"/>
            <w10:wrap type="tight"/>
          </v:shape>
        </w:pict>
      </w:r>
      <w:r>
        <w:rPr>
          <w:noProof/>
          <w:lang w:eastAsia="tr-TR"/>
        </w:rPr>
        <w:pict>
          <v:shape id="Resim 1" o:spid="_x0000_s1029" type="#_x0000_t75" style="position:absolute;margin-left:-.75pt;margin-top:23.25pt;width:216.75pt;height:156pt;z-index:-251666944;visibility:visible;mso-position-horizontal-relative:text;mso-position-vertical-relative:text" wrapcoords="-75 0 -75 21392 21600 21392 21600 0 -75 0">
            <v:imagedata r:id="rId8" o:title=""/>
            <w10:wrap type="tight"/>
          </v:shape>
        </w:pict>
      </w:r>
    </w:p>
    <w:p w:rsidR="00FA3D9C" w:rsidRDefault="00FA3D9C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FA3D9C" w:rsidRDefault="00FA3D9C">
      <w:r>
        <w:rPr>
          <w:noProof/>
          <w:lang w:eastAsia="tr-TR"/>
        </w:rPr>
        <w:pict>
          <v:shape id="Resim 4" o:spid="_x0000_s1030" type="#_x0000_t75" style="position:absolute;margin-left:280.5pt;margin-top:11.05pt;width:218.25pt;height:88.5pt;z-index:-251664896;visibility:visible" wrapcoords="-74 0 -74 21234 21600 21234 21600 0 -74 0">
            <v:imagedata r:id="rId9" o:title="" gain="109227f" blacklevel="-6554f"/>
            <w10:wrap type="tight"/>
          </v:shape>
        </w:pict>
      </w:r>
      <w:r>
        <w:rPr>
          <w:noProof/>
          <w:lang w:eastAsia="tr-TR"/>
        </w:rPr>
        <w:pict>
          <v:shape id="Resim 14" o:spid="_x0000_s1031" type="#_x0000_t75" style="position:absolute;margin-left:11.25pt;margin-top:11.05pt;width:206.25pt;height:101.25pt;z-index:-251652608;visibility:visible" wrapcoords="-79 0 -79 21280 21600 21280 21600 0 -79 0">
            <v:imagedata r:id="rId10" o:title="" gain="1.25" blacklevel="-3277f"/>
            <w10:wrap type="tight"/>
          </v:shape>
        </w:pict>
      </w:r>
    </w:p>
    <w:p w:rsidR="00FA3D9C" w:rsidRDefault="00FA3D9C">
      <w:r>
        <w:tab/>
      </w:r>
      <w:r>
        <w:rPr>
          <w:noProof/>
          <w:lang w:eastAsia="tr-TR"/>
        </w:rPr>
        <w:pict>
          <v:shape id="_x0000_s1032" type="#_x0000_t75" style="position:absolute;margin-left:-2.9pt;margin-top:16.1pt;width:233.25pt;height:300.75pt;z-index:-251651584;visibility:visible;mso-position-horizontal-relative:text;mso-position-vertical-relative:text" wrapcoords="-69 0 -69 21492 21600 21492 21600 0 -69 0">
            <v:imagedata r:id="rId11" o:title="" gain="109227f" blacklevel="-6554f"/>
            <w10:wrap type="tight"/>
          </v:shape>
        </w:pict>
      </w:r>
    </w:p>
    <w:p w:rsidR="00FA3D9C" w:rsidRDefault="00FA3D9C">
      <w:r>
        <w:rPr>
          <w:noProof/>
          <w:lang w:eastAsia="tr-TR"/>
        </w:rPr>
        <w:pict>
          <v:shape id="Resim 12" o:spid="_x0000_s1033" type="#_x0000_t75" style="position:absolute;margin-left:535.5pt;margin-top:136.5pt;width:233.25pt;height:208.5pt;z-index:-251654656;visibility:visible" wrapcoords="-69 0 -69 21445 21600 21445 21600 0 -69 0">
            <v:imagedata r:id="rId12" o:title="" gain="109227f" blacklevel="-6554f"/>
            <w10:wrap type="tight"/>
          </v:shape>
        </w:pict>
      </w:r>
      <w:r>
        <w:rPr>
          <w:noProof/>
          <w:lang w:eastAsia="tr-TR"/>
        </w:rPr>
        <w:pict>
          <v:shape id="Resim 9" o:spid="_x0000_s1034" type="#_x0000_t75" style="position:absolute;margin-left:544.45pt;margin-top:-2.25pt;width:224.25pt;height:142.5pt;z-index:-251660800;visibility:visible" wrapcoords="-72 0 -72 21373 21600 21373 21600 0 -72 0">
            <v:imagedata r:id="rId13" o:title=""/>
            <w10:wrap type="tight"/>
          </v:shape>
        </w:pict>
      </w:r>
      <w:r>
        <w:rPr>
          <w:noProof/>
          <w:lang w:eastAsia="tr-TR"/>
        </w:rPr>
        <w:pict>
          <v:shape id="Resim 7" o:spid="_x0000_s1035" type="#_x0000_t75" style="position:absolute;margin-left:260.25pt;margin-top:-2.25pt;width:229.5pt;height:255pt;z-index:-251659776;visibility:visible" wrapcoords="-71 0 -71 21473 21600 21473 21600 0 -71 0">
            <v:imagedata r:id="rId14" o:title="" gain="109227f" blacklevel="-3277f"/>
            <w10:wrap type="tight"/>
          </v:shape>
        </w:pict>
      </w:r>
      <w:r>
        <w:rPr>
          <w:noProof/>
          <w:lang w:eastAsia="tr-TR"/>
        </w:rPr>
        <w:pict>
          <v:shape id="Resim 5" o:spid="_x0000_s1036" type="#_x0000_t75" style="position:absolute;margin-left:-.75pt;margin-top:123.75pt;width:233.25pt;height:93.75pt;z-index:-251661824;visibility:visible" wrapcoords="-69 0 -69 21427 21600 21427 21600 0 -69 0">
            <v:imagedata r:id="rId15" o:title="" gain="109227f" blacklevel="-6554f"/>
            <w10:wrap type="tight"/>
          </v:shape>
        </w:pict>
      </w:r>
      <w:r>
        <w:rPr>
          <w:noProof/>
          <w:lang w:eastAsia="tr-TR"/>
        </w:rPr>
        <w:pict>
          <v:shape id="_x0000_s1037" type="#_x0000_t75" style="position:absolute;margin-left:1.5pt;margin-top:8.25pt;width:233.25pt;height:91.5pt;z-index:-251650560;visibility:visible" wrapcoords="-69 0 -69 21423 21600 21423 21600 0 -69 0">
            <v:imagedata r:id="rId16" o:title="" gain="109227f" blacklevel="-3277f"/>
            <w10:wrap type="tight"/>
          </v:shape>
        </w:pict>
      </w:r>
    </w:p>
    <w:p w:rsidR="00FA3D9C" w:rsidRDefault="00FA3D9C"/>
    <w:p w:rsidR="00FA3D9C" w:rsidRDefault="00FA3D9C">
      <w:r>
        <w:rPr>
          <w:noProof/>
          <w:lang w:eastAsia="tr-TR"/>
        </w:rPr>
        <w:pict>
          <v:shape id="Resim 8" o:spid="_x0000_s1038" type="#_x0000_t75" style="position:absolute;margin-left:9.75pt;margin-top:.45pt;width:225pt;height:76.5pt;z-index:-251658752;visibility:visible" wrapcoords="-72 0 -72 21388 21600 21388 21600 0 -72 0">
            <v:imagedata r:id="rId17" o:title=""/>
            <w10:wrap type="tight"/>
          </v:shape>
        </w:pict>
      </w:r>
      <w:r>
        <w:rPr>
          <w:noProof/>
          <w:lang w:eastAsia="tr-TR"/>
        </w:rPr>
        <w:pict>
          <v:shape id="Resim 6" o:spid="_x0000_s1039" type="#_x0000_t75" style="position:absolute;margin-left:-.75pt;margin-top:96.75pt;width:233.25pt;height:204pt;z-index:-251656704;visibility:visible" wrapcoords="-69 0 -69 21441 21600 21441 21600 0 -69 0">
            <v:imagedata r:id="rId18" o:title="" gain="109227f" blacklevel="-6554f"/>
            <w10:wrap type="tight"/>
          </v:shape>
        </w:pict>
      </w:r>
    </w:p>
    <w:p w:rsidR="00FA3D9C" w:rsidRDefault="00FA3D9C">
      <w:r>
        <w:rPr>
          <w:noProof/>
          <w:lang w:eastAsia="tr-TR"/>
        </w:rPr>
        <w:pict>
          <v:shape id="Resim 10" o:spid="_x0000_s1040" type="#_x0000_t75" style="position:absolute;margin-left:-4.45pt;margin-top:17.1pt;width:229.5pt;height:96pt;z-index:-251657728;visibility:visible" wrapcoords="-71 0 -71 21262 21600 21262 21600 0 -71 0">
            <v:imagedata r:id="rId19" o:title="" gain="109227f" blacklevel="-3277f"/>
            <w10:wrap type="tight"/>
          </v:shape>
        </w:pict>
      </w:r>
    </w:p>
    <w:p w:rsidR="00FA3D9C" w:rsidRDefault="00FA3D9C"/>
    <w:p w:rsidR="00FA3D9C" w:rsidRDefault="00FA3D9C">
      <w:r>
        <w:rPr>
          <w:noProof/>
          <w:lang w:eastAsia="tr-TR"/>
        </w:rPr>
        <w:pict>
          <v:shape id="Resim 11" o:spid="_x0000_s1041" type="#_x0000_t75" style="position:absolute;margin-left:276.05pt;margin-top:-13.05pt;width:233.25pt;height:126pt;z-index:-251655680;visibility:visible" wrapcoords="-69 0 -69 21343 21600 21343 21600 0 -69 0">
            <v:imagedata r:id="rId20" o:title=""/>
            <w10:wrap type="tight"/>
          </v:shape>
        </w:pict>
      </w:r>
      <w:r>
        <w:rPr>
          <w:noProof/>
          <w:lang w:eastAsia="tr-TR"/>
        </w:rPr>
        <w:pict>
          <v:shape id="Resim 13" o:spid="_x0000_s1042" type="#_x0000_t75" style="position:absolute;margin-left:-4.45pt;margin-top:7.2pt;width:225pt;height:147.75pt;z-index:-251653632;visibility:visible" wrapcoords="-72 0 -72 21381 21600 21381 21600 0 -72 0">
            <v:imagedata r:id="rId21" o:title="" gain="109227f" blacklevel="-3277f"/>
            <w10:wrap type="tight"/>
          </v:shape>
        </w:pic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205588">
        <w:rPr>
          <w:noProof/>
          <w:lang w:eastAsia="tr-TR"/>
        </w:rPr>
        <w:pict>
          <v:shape id="Resim 16" o:spid="_x0000_i1026" type="#_x0000_t75" style="width:230.25pt;height:75.75pt;visibility:visible">
            <v:imagedata r:id="rId22" o:title=""/>
          </v:shape>
        </w:pict>
      </w:r>
    </w:p>
    <w:p w:rsidR="00FA3D9C" w:rsidRDefault="00FA3D9C"/>
    <w:p w:rsidR="00FA3D9C" w:rsidRDefault="00FA3D9C">
      <w:r w:rsidRPr="00205588">
        <w:rPr>
          <w:noProof/>
          <w:lang w:eastAsia="tr-TR"/>
        </w:rPr>
        <w:pict>
          <v:shape id="Resim 17" o:spid="_x0000_i1027" type="#_x0000_t75" style="width:234.75pt;height:135pt;visibility:visible">
            <v:imagedata r:id="rId23" o:title=""/>
          </v:shape>
        </w:pict>
      </w:r>
    </w:p>
    <w:p w:rsidR="00FA3D9C" w:rsidRDefault="00FA3D9C">
      <w:r>
        <w:tab/>
      </w:r>
      <w:r>
        <w:tab/>
      </w:r>
      <w:r>
        <w:tab/>
      </w:r>
      <w:r>
        <w:tab/>
      </w:r>
    </w:p>
    <w:p w:rsidR="00FA3D9C" w:rsidRDefault="00FA3D9C">
      <w:r w:rsidRPr="00205588">
        <w:rPr>
          <w:noProof/>
          <w:lang w:eastAsia="tr-TR"/>
        </w:rPr>
        <w:pict>
          <v:shape id="Resim 18" o:spid="_x0000_i1028" type="#_x0000_t75" style="width:226.5pt;height:62.25pt;visibility:visible">
            <v:imagedata r:id="rId24" o:title=""/>
          </v:shape>
        </w:pict>
      </w:r>
    </w:p>
    <w:p w:rsidR="00FA3D9C" w:rsidRDefault="00FA3D9C"/>
    <w:p w:rsidR="00FA3D9C" w:rsidRDefault="00FA3D9C">
      <w:r w:rsidRPr="00205588">
        <w:rPr>
          <w:noProof/>
          <w:lang w:eastAsia="tr-TR"/>
        </w:rPr>
        <w:pict>
          <v:shape id="Resim 19" o:spid="_x0000_i1029" type="#_x0000_t75" style="width:228pt;height:81pt;visibility:visible">
            <v:imagedata r:id="rId25" o:title=""/>
          </v:shape>
        </w:pict>
      </w:r>
    </w:p>
    <w:p w:rsidR="00FA3D9C" w:rsidRDefault="00FA3D9C"/>
    <w:p w:rsidR="00FA3D9C" w:rsidRDefault="00FA3D9C">
      <w:r w:rsidRPr="00205588">
        <w:rPr>
          <w:noProof/>
          <w:lang w:eastAsia="tr-TR"/>
        </w:rPr>
        <w:pict>
          <v:shape id="Resim 20" o:spid="_x0000_i1030" type="#_x0000_t75" style="width:230.25pt;height:167.25pt;visibility:visible">
            <v:imagedata r:id="rId26" o:title=""/>
          </v:shape>
        </w:pict>
      </w:r>
    </w:p>
    <w:p w:rsidR="00FA3D9C" w:rsidRDefault="00FA3D9C">
      <w:r w:rsidRPr="00205588">
        <w:rPr>
          <w:noProof/>
          <w:lang w:eastAsia="tr-TR"/>
        </w:rPr>
        <w:pict>
          <v:shape id="Resim 21" o:spid="_x0000_i1031" type="#_x0000_t75" style="width:227.25pt;height:156.75pt;visibility:visible">
            <v:imagedata r:id="rId27" o:title=""/>
          </v:shape>
        </w:pict>
      </w:r>
    </w:p>
    <w:p w:rsidR="00FA3D9C" w:rsidRDefault="00FA3D9C"/>
    <w:p w:rsidR="00FA3D9C" w:rsidRDefault="00FA3D9C">
      <w:r w:rsidRPr="00205588">
        <w:rPr>
          <w:noProof/>
          <w:lang w:eastAsia="tr-TR"/>
        </w:rPr>
        <w:pict>
          <v:shape id="Resim 22" o:spid="_x0000_i1032" type="#_x0000_t75" style="width:228.75pt;height:133.5pt;visibility:visible">
            <v:imagedata r:id="rId28" o:title=""/>
          </v:shape>
        </w:pict>
      </w:r>
    </w:p>
    <w:p w:rsidR="00FA3D9C" w:rsidRDefault="00FA3D9C">
      <w:r w:rsidRPr="00205588">
        <w:rPr>
          <w:noProof/>
          <w:lang w:eastAsia="tr-TR"/>
        </w:rPr>
        <w:pict>
          <v:shape id="Resim 23" o:spid="_x0000_i1033" type="#_x0000_t75" style="width:230.25pt;height:126.75pt;visibility:visible">
            <v:imagedata r:id="rId29" o:title=""/>
          </v:shape>
        </w:pict>
      </w:r>
    </w:p>
    <w:p w:rsidR="00FA3D9C" w:rsidRDefault="00FA3D9C"/>
    <w:p w:rsidR="00FA3D9C" w:rsidRDefault="00FA3D9C">
      <w:r w:rsidRPr="00205588">
        <w:rPr>
          <w:noProof/>
          <w:lang w:eastAsia="tr-TR"/>
        </w:rPr>
        <w:pict>
          <v:shape id="Resim 24" o:spid="_x0000_i1034" type="#_x0000_t75" style="width:228.75pt;height:108pt;visibility:visible">
            <v:imagedata r:id="rId30" o:title=""/>
          </v:shape>
        </w:pict>
      </w:r>
    </w:p>
    <w:p w:rsidR="00FA3D9C" w:rsidRDefault="00FA3D9C">
      <w:r w:rsidRPr="00205588">
        <w:rPr>
          <w:noProof/>
          <w:lang w:eastAsia="tr-TR"/>
        </w:rPr>
        <w:pict>
          <v:shape id="Resim 25" o:spid="_x0000_i1035" type="#_x0000_t75" style="width:229.5pt;height:99.75pt;visibility:visible">
            <v:imagedata r:id="rId31" o:title=""/>
          </v:shape>
        </w:pict>
      </w:r>
    </w:p>
    <w:p w:rsidR="00FA3D9C" w:rsidRDefault="00FA3D9C">
      <w:hyperlink r:id="rId32" w:history="1">
        <w:r w:rsidRPr="008D3C47">
          <w:rPr>
            <w:rStyle w:val="Hyperlink"/>
          </w:rPr>
          <w:t>www.sorubak.com</w:t>
        </w:r>
      </w:hyperlink>
    </w:p>
    <w:p w:rsidR="00FA3D9C" w:rsidRDefault="00FA3D9C">
      <w:r w:rsidRPr="00205588">
        <w:rPr>
          <w:noProof/>
          <w:lang w:eastAsia="tr-TR"/>
        </w:rPr>
        <w:pict>
          <v:shape id="Resim 26" o:spid="_x0000_i1036" type="#_x0000_t75" style="width:231.75pt;height:87pt;visibility:visible">
            <v:imagedata r:id="rId33" o:title=""/>
          </v:shape>
        </w:pict>
      </w:r>
    </w:p>
    <w:sectPr w:rsidR="00FA3D9C" w:rsidSect="00C16EF7">
      <w:pgSz w:w="16838" w:h="11906" w:orient="landscape"/>
      <w:pgMar w:top="720" w:right="720" w:bottom="720" w:left="720" w:header="708" w:footer="708" w:gutter="0"/>
      <w:cols w:num="3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16EF7"/>
    <w:rsid w:val="000963C4"/>
    <w:rsid w:val="000A771F"/>
    <w:rsid w:val="00205588"/>
    <w:rsid w:val="00334291"/>
    <w:rsid w:val="003447B6"/>
    <w:rsid w:val="003D7B25"/>
    <w:rsid w:val="003E1A30"/>
    <w:rsid w:val="00585926"/>
    <w:rsid w:val="00613382"/>
    <w:rsid w:val="00620050"/>
    <w:rsid w:val="006A56A3"/>
    <w:rsid w:val="006C274C"/>
    <w:rsid w:val="008B38D7"/>
    <w:rsid w:val="008D3C47"/>
    <w:rsid w:val="008E5BBB"/>
    <w:rsid w:val="0092666A"/>
    <w:rsid w:val="00A0014F"/>
    <w:rsid w:val="00C16EF7"/>
    <w:rsid w:val="00C4262B"/>
    <w:rsid w:val="00FA3D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D7B25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C16E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16EF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0A771F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29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hyperlink" Target="http://www.sorubak.com" TargetMode="Externa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80</TotalTime>
  <Pages>3</Pages>
  <Words>20</Words>
  <Characters>115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berk</dc:creator>
  <cp:keywords>www.sorubak.com</cp:keywords>
  <dc:description/>
  <cp:lastModifiedBy>edanur</cp:lastModifiedBy>
  <cp:revision>4</cp:revision>
  <dcterms:created xsi:type="dcterms:W3CDTF">2014-11-18T17:22:00Z</dcterms:created>
  <dcterms:modified xsi:type="dcterms:W3CDTF">2014-11-19T21:47:00Z</dcterms:modified>
</cp:coreProperties>
</file>