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4FCD" w:rsidRPr="004F4124" w:rsidRDefault="00864FCD" w:rsidP="00907AF5">
      <w:pPr>
        <w:pStyle w:val="NoSpacing"/>
        <w:jc w:val="center"/>
        <w:rPr>
          <w:b/>
        </w:rPr>
      </w:pPr>
      <w:r w:rsidRPr="004F4124">
        <w:rPr>
          <w:b/>
        </w:rPr>
        <w:t>BEY-KOOP ALİ ÇEBİ SECONDARY SCHOOL 2013-2014 EDUCATIONAL YEAR ENGLISH LESSON 2</w:t>
      </w:r>
      <w:r w:rsidRPr="004F4124">
        <w:rPr>
          <w:b/>
          <w:vertAlign w:val="superscript"/>
        </w:rPr>
        <w:t xml:space="preserve">nd </w:t>
      </w:r>
      <w:r w:rsidRPr="004F4124">
        <w:rPr>
          <w:b/>
        </w:rPr>
        <w:t>TERM 2</w:t>
      </w:r>
      <w:r w:rsidRPr="004F4124">
        <w:rPr>
          <w:b/>
          <w:vertAlign w:val="superscript"/>
        </w:rPr>
        <w:t xml:space="preserve">nd </w:t>
      </w:r>
      <w:r w:rsidRPr="004F4124">
        <w:rPr>
          <w:b/>
        </w:rPr>
        <w:t>WRITTEN EXAM FOR 5</w:t>
      </w:r>
      <w:r w:rsidRPr="004F4124">
        <w:rPr>
          <w:b/>
          <w:vertAlign w:val="superscript"/>
        </w:rPr>
        <w:t>TH</w:t>
      </w:r>
      <w:r w:rsidRPr="004F4124">
        <w:rPr>
          <w:b/>
        </w:rPr>
        <w:t xml:space="preserve"> GRADE </w:t>
      </w:r>
      <w:r w:rsidRPr="004F4124">
        <w:rPr>
          <w:b/>
          <w:vertAlign w:val="superscript"/>
        </w:rPr>
        <w:t xml:space="preserve"> </w:t>
      </w:r>
      <w:r w:rsidRPr="004F4124">
        <w:rPr>
          <w:b/>
        </w:rPr>
        <w:t xml:space="preserve">  </w:t>
      </w:r>
    </w:p>
    <w:p w:rsidR="00864FCD" w:rsidRPr="004F4124" w:rsidRDefault="00864FCD" w:rsidP="00907AF5">
      <w:pPr>
        <w:pStyle w:val="NoSpacing"/>
        <w:jc w:val="center"/>
        <w:rPr>
          <w:b/>
        </w:rPr>
      </w:pPr>
      <w:r w:rsidRPr="004F4124">
        <w:rPr>
          <w:b/>
        </w:rPr>
        <w:t xml:space="preserve">NAME:                                                                        SURNAME :             </w:t>
      </w:r>
      <w:r>
        <w:rPr>
          <w:b/>
        </w:rPr>
        <w:t xml:space="preserve">           </w:t>
      </w:r>
      <w:r w:rsidRPr="004F4124">
        <w:rPr>
          <w:b/>
        </w:rPr>
        <w:t xml:space="preserve">                           NO:                                 CLASS:</w:t>
      </w:r>
    </w:p>
    <w:p w:rsidR="00864FCD" w:rsidRDefault="00864FCD">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6" type="#_x0000_t75" style="position:absolute;margin-left:239.75pt;margin-top:14pt;width:294.1pt;height:241.8pt;z-index:-251664896;visibility:visible" wrapcoords="-55 0 -55 21533 21600 21533 21600 0 -55 0">
            <v:imagedata r:id="rId5" o:title=""/>
            <w10:wrap type="tight"/>
          </v:shape>
        </w:pict>
      </w:r>
    </w:p>
    <w:p w:rsidR="00864FCD" w:rsidRPr="0075693A" w:rsidRDefault="00864FCD" w:rsidP="00F23EAA">
      <w:pPr>
        <w:pStyle w:val="ListParagraph"/>
        <w:numPr>
          <w:ilvl w:val="0"/>
          <w:numId w:val="1"/>
        </w:numPr>
        <w:rPr>
          <w:b/>
        </w:rPr>
      </w:pPr>
      <w:r w:rsidRPr="0075693A">
        <w:rPr>
          <w:b/>
        </w:rPr>
        <w:t xml:space="preserve">Look at the invitation card and answer the questions. </w:t>
      </w:r>
      <w:r>
        <w:rPr>
          <w:b/>
        </w:rPr>
        <w:t>(5 x 3 = 15)</w:t>
      </w:r>
      <w:bookmarkStart w:id="0" w:name="_GoBack"/>
      <w:bookmarkEnd w:id="0"/>
    </w:p>
    <w:p w:rsidR="00864FCD" w:rsidRDefault="00864FCD" w:rsidP="00F23EAA">
      <w:pPr>
        <w:pStyle w:val="ListParagraph"/>
        <w:numPr>
          <w:ilvl w:val="0"/>
          <w:numId w:val="2"/>
        </w:numPr>
      </w:pPr>
      <w:r>
        <w:t>Who has got a party?</w:t>
      </w:r>
    </w:p>
    <w:p w:rsidR="00864FCD" w:rsidRDefault="00864FCD" w:rsidP="00F23EAA">
      <w:pPr>
        <w:pStyle w:val="ListParagraph"/>
        <w:ind w:left="1080"/>
      </w:pPr>
    </w:p>
    <w:p w:rsidR="00864FCD" w:rsidRDefault="00864FCD" w:rsidP="00F23EAA">
      <w:pPr>
        <w:pStyle w:val="ListParagraph"/>
        <w:numPr>
          <w:ilvl w:val="0"/>
          <w:numId w:val="2"/>
        </w:numPr>
      </w:pPr>
      <w:r>
        <w:t>When is the  party?</w:t>
      </w:r>
    </w:p>
    <w:p w:rsidR="00864FCD" w:rsidRDefault="00864FCD" w:rsidP="00F23EAA">
      <w:pPr>
        <w:pStyle w:val="ListParagraph"/>
        <w:ind w:left="1080"/>
      </w:pPr>
    </w:p>
    <w:p w:rsidR="00864FCD" w:rsidRDefault="00864FCD" w:rsidP="00F23EAA">
      <w:pPr>
        <w:pStyle w:val="ListParagraph"/>
        <w:numPr>
          <w:ilvl w:val="0"/>
          <w:numId w:val="2"/>
        </w:numPr>
      </w:pPr>
      <w:r>
        <w:t>What time is the party?</w:t>
      </w:r>
    </w:p>
    <w:p w:rsidR="00864FCD" w:rsidRDefault="00864FCD" w:rsidP="00F23EAA">
      <w:pPr>
        <w:pStyle w:val="ListParagraph"/>
        <w:ind w:left="1080"/>
      </w:pPr>
    </w:p>
    <w:p w:rsidR="00864FCD" w:rsidRDefault="00864FCD" w:rsidP="00F23EAA">
      <w:pPr>
        <w:pStyle w:val="ListParagraph"/>
        <w:numPr>
          <w:ilvl w:val="0"/>
          <w:numId w:val="2"/>
        </w:numPr>
      </w:pPr>
      <w:r>
        <w:t>Where is the party?</w:t>
      </w:r>
    </w:p>
    <w:p w:rsidR="00864FCD" w:rsidRDefault="00864FCD" w:rsidP="00F23EAA">
      <w:pPr>
        <w:pStyle w:val="ListParagraph"/>
        <w:ind w:left="1080"/>
      </w:pPr>
    </w:p>
    <w:p w:rsidR="00864FCD" w:rsidRDefault="00864FCD" w:rsidP="00F23EAA">
      <w:pPr>
        <w:pStyle w:val="ListParagraph"/>
        <w:numPr>
          <w:ilvl w:val="0"/>
          <w:numId w:val="2"/>
        </w:numPr>
      </w:pPr>
      <w:r>
        <w:t>What kind of a party is it?</w:t>
      </w:r>
    </w:p>
    <w:p w:rsidR="00864FCD" w:rsidRDefault="00864FCD" w:rsidP="000F256B">
      <w:pPr>
        <w:pStyle w:val="AralkYok1"/>
        <w:spacing w:line="276" w:lineRule="auto"/>
        <w:rPr>
          <w:noProof/>
          <w:lang w:val="en-US"/>
        </w:rPr>
      </w:pPr>
      <w:hyperlink r:id="rId6" w:history="1">
        <w:r w:rsidRPr="009C165D">
          <w:rPr>
            <w:rStyle w:val="Hyperlink"/>
            <w:noProof/>
            <w:lang w:val="en-US"/>
          </w:rPr>
          <w:t>www.sorubak.com</w:t>
        </w:r>
      </w:hyperlink>
      <w:r>
        <w:rPr>
          <w:noProof/>
          <w:lang w:val="en-US"/>
        </w:rPr>
        <w:t xml:space="preserve"> </w:t>
      </w:r>
    </w:p>
    <w:p w:rsidR="00864FCD" w:rsidRDefault="00864FCD"/>
    <w:p w:rsidR="00864FCD" w:rsidRDefault="00864FCD"/>
    <w:p w:rsidR="00864FCD" w:rsidRDefault="00864FCD"/>
    <w:p w:rsidR="00864FCD" w:rsidRDefault="00864FCD" w:rsidP="0075693A">
      <w:pPr>
        <w:pStyle w:val="ListParagraph"/>
        <w:numPr>
          <w:ilvl w:val="0"/>
          <w:numId w:val="1"/>
        </w:numPr>
        <w:rPr>
          <w:b/>
        </w:rPr>
      </w:pPr>
      <w:r w:rsidRPr="0075693A">
        <w:rPr>
          <w:b/>
        </w:rPr>
        <w:t xml:space="preserve">Look </w:t>
      </w:r>
      <w:r>
        <w:rPr>
          <w:b/>
        </w:rPr>
        <w:t>at the information and write a paragraph</w:t>
      </w:r>
      <w:r w:rsidRPr="0075693A">
        <w:rPr>
          <w:b/>
        </w:rPr>
        <w:t>.</w:t>
      </w:r>
      <w:r>
        <w:rPr>
          <w:b/>
        </w:rPr>
        <w:t xml:space="preserve"> (10 points)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08"/>
        <w:gridCol w:w="5754"/>
      </w:tblGrid>
      <w:tr w:rsidR="00864FCD" w:rsidRPr="0067690E" w:rsidTr="0067690E">
        <w:trPr>
          <w:trHeight w:val="2305"/>
        </w:trPr>
        <w:tc>
          <w:tcPr>
            <w:tcW w:w="4208" w:type="dxa"/>
          </w:tcPr>
          <w:p w:rsidR="00864FCD" w:rsidRPr="0067690E" w:rsidRDefault="00864FCD" w:rsidP="0067690E">
            <w:pPr>
              <w:pStyle w:val="ListParagraph"/>
              <w:spacing w:after="0" w:line="240" w:lineRule="auto"/>
              <w:ind w:left="0"/>
              <w:rPr>
                <w:b/>
              </w:rPr>
            </w:pPr>
          </w:p>
          <w:p w:rsidR="00864FCD" w:rsidRPr="0067690E" w:rsidRDefault="00864FCD" w:rsidP="0067690E">
            <w:pPr>
              <w:pStyle w:val="ListParagraph"/>
              <w:spacing w:after="0" w:line="240" w:lineRule="auto"/>
              <w:ind w:left="0"/>
              <w:rPr>
                <w:b/>
              </w:rPr>
            </w:pPr>
            <w:r w:rsidRPr="0067690E">
              <w:rPr>
                <w:b/>
              </w:rPr>
              <w:t xml:space="preserve">NAME: </w:t>
            </w:r>
            <w:r w:rsidRPr="0067690E">
              <w:t>Ella</w:t>
            </w:r>
          </w:p>
          <w:p w:rsidR="00864FCD" w:rsidRPr="0067690E" w:rsidRDefault="00864FCD" w:rsidP="0067690E">
            <w:pPr>
              <w:pStyle w:val="ListParagraph"/>
              <w:spacing w:after="0" w:line="240" w:lineRule="auto"/>
              <w:ind w:left="0"/>
            </w:pPr>
            <w:r w:rsidRPr="0067690E">
              <w:rPr>
                <w:b/>
              </w:rPr>
              <w:t xml:space="preserve">AGE: </w:t>
            </w:r>
            <w:r w:rsidRPr="0067690E">
              <w:t>15</w:t>
            </w:r>
          </w:p>
          <w:p w:rsidR="00864FCD" w:rsidRPr="0067690E" w:rsidRDefault="00864FCD" w:rsidP="0067690E">
            <w:pPr>
              <w:pStyle w:val="ListParagraph"/>
              <w:spacing w:after="0" w:line="240" w:lineRule="auto"/>
              <w:ind w:left="0"/>
              <w:rPr>
                <w:b/>
              </w:rPr>
            </w:pPr>
            <w:r w:rsidRPr="0067690E">
              <w:rPr>
                <w:b/>
              </w:rPr>
              <w:t xml:space="preserve">COUNTRY: </w:t>
            </w:r>
            <w:r w:rsidRPr="0067690E">
              <w:t>England</w:t>
            </w:r>
          </w:p>
          <w:p w:rsidR="00864FCD" w:rsidRPr="0067690E" w:rsidRDefault="00864FCD" w:rsidP="0067690E">
            <w:pPr>
              <w:pStyle w:val="ListParagraph"/>
              <w:spacing w:after="0" w:line="240" w:lineRule="auto"/>
              <w:ind w:left="0"/>
              <w:rPr>
                <w:b/>
              </w:rPr>
            </w:pPr>
            <w:r w:rsidRPr="0067690E">
              <w:rPr>
                <w:b/>
              </w:rPr>
              <w:t xml:space="preserve">SPORT: </w:t>
            </w:r>
            <w:r w:rsidRPr="0067690E">
              <w:t>Running</w:t>
            </w:r>
          </w:p>
          <w:p w:rsidR="00864FCD" w:rsidRPr="0067690E" w:rsidRDefault="00864FCD" w:rsidP="0067690E">
            <w:pPr>
              <w:pStyle w:val="ListParagraph"/>
              <w:spacing w:after="0" w:line="240" w:lineRule="auto"/>
              <w:ind w:left="0"/>
              <w:rPr>
                <w:b/>
              </w:rPr>
            </w:pPr>
            <w:r w:rsidRPr="0067690E">
              <w:rPr>
                <w:b/>
              </w:rPr>
              <w:t xml:space="preserve">EQUIPMENT: </w:t>
            </w:r>
            <w:r w:rsidRPr="0067690E">
              <w:t>Trainers</w:t>
            </w:r>
          </w:p>
          <w:p w:rsidR="00864FCD" w:rsidRPr="0067690E" w:rsidRDefault="00864FCD" w:rsidP="0067690E">
            <w:pPr>
              <w:pStyle w:val="ListParagraph"/>
              <w:spacing w:after="0" w:line="240" w:lineRule="auto"/>
              <w:ind w:left="0"/>
            </w:pPr>
            <w:r w:rsidRPr="0067690E">
              <w:rPr>
                <w:b/>
              </w:rPr>
              <w:t xml:space="preserve">PRACTICE: </w:t>
            </w:r>
            <w:r w:rsidRPr="0067690E">
              <w:t xml:space="preserve">Monday, Wednesday, Friday and </w:t>
            </w:r>
          </w:p>
          <w:p w:rsidR="00864FCD" w:rsidRPr="0067690E" w:rsidRDefault="00864FCD" w:rsidP="0067690E">
            <w:pPr>
              <w:pStyle w:val="ListParagraph"/>
              <w:spacing w:after="0" w:line="240" w:lineRule="auto"/>
              <w:ind w:left="0"/>
              <w:rPr>
                <w:b/>
              </w:rPr>
            </w:pPr>
            <w:r w:rsidRPr="0067690E">
              <w:t xml:space="preserve">                    Saturday</w:t>
            </w:r>
          </w:p>
        </w:tc>
        <w:tc>
          <w:tcPr>
            <w:tcW w:w="5754" w:type="dxa"/>
          </w:tcPr>
          <w:p w:rsidR="00864FCD" w:rsidRPr="0067690E" w:rsidRDefault="00864FCD" w:rsidP="0067690E">
            <w:pPr>
              <w:pStyle w:val="ListParagraph"/>
              <w:spacing w:after="0" w:line="240" w:lineRule="auto"/>
              <w:ind w:left="0"/>
              <w:rPr>
                <w:b/>
              </w:rPr>
            </w:pPr>
          </w:p>
          <w:p w:rsidR="00864FCD" w:rsidRPr="0067690E" w:rsidRDefault="00864FCD" w:rsidP="0067690E">
            <w:pPr>
              <w:pStyle w:val="ListParagraph"/>
              <w:pBdr>
                <w:top w:val="single" w:sz="12" w:space="1" w:color="auto"/>
                <w:bottom w:val="single" w:sz="12" w:space="1" w:color="auto"/>
              </w:pBdr>
              <w:spacing w:after="0" w:line="240" w:lineRule="auto"/>
              <w:ind w:left="0"/>
              <w:rPr>
                <w:b/>
              </w:rPr>
            </w:pPr>
          </w:p>
          <w:p w:rsidR="00864FCD" w:rsidRPr="0067690E" w:rsidRDefault="00864FCD" w:rsidP="0067690E">
            <w:pPr>
              <w:pStyle w:val="ListParagraph"/>
              <w:pBdr>
                <w:bottom w:val="single" w:sz="12" w:space="1" w:color="auto"/>
                <w:between w:val="single" w:sz="12" w:space="1" w:color="auto"/>
              </w:pBdr>
              <w:spacing w:after="0" w:line="240" w:lineRule="auto"/>
              <w:ind w:left="0"/>
              <w:rPr>
                <w:b/>
              </w:rPr>
            </w:pPr>
          </w:p>
          <w:p w:rsidR="00864FCD" w:rsidRPr="0067690E" w:rsidRDefault="00864FCD" w:rsidP="0067690E">
            <w:pPr>
              <w:pStyle w:val="ListParagraph"/>
              <w:pBdr>
                <w:bottom w:val="single" w:sz="12" w:space="1" w:color="auto"/>
                <w:between w:val="single" w:sz="12" w:space="1" w:color="auto"/>
              </w:pBdr>
              <w:spacing w:after="0" w:line="240" w:lineRule="auto"/>
              <w:ind w:left="0"/>
              <w:rPr>
                <w:b/>
              </w:rPr>
            </w:pPr>
          </w:p>
          <w:p w:rsidR="00864FCD" w:rsidRPr="0067690E" w:rsidRDefault="00864FCD" w:rsidP="0067690E">
            <w:pPr>
              <w:pStyle w:val="ListParagraph"/>
              <w:pBdr>
                <w:bottom w:val="single" w:sz="12" w:space="1" w:color="auto"/>
                <w:between w:val="single" w:sz="12" w:space="1" w:color="auto"/>
              </w:pBdr>
              <w:spacing w:after="0" w:line="240" w:lineRule="auto"/>
              <w:ind w:left="0"/>
              <w:rPr>
                <w:b/>
              </w:rPr>
            </w:pPr>
          </w:p>
          <w:p w:rsidR="00864FCD" w:rsidRPr="0067690E" w:rsidRDefault="00864FCD" w:rsidP="0067690E">
            <w:pPr>
              <w:pStyle w:val="ListParagraph"/>
              <w:pBdr>
                <w:bottom w:val="single" w:sz="12" w:space="1" w:color="auto"/>
                <w:between w:val="single" w:sz="12" w:space="1" w:color="auto"/>
              </w:pBdr>
              <w:spacing w:after="0" w:line="240" w:lineRule="auto"/>
              <w:ind w:left="0"/>
              <w:rPr>
                <w:b/>
              </w:rPr>
            </w:pPr>
          </w:p>
          <w:p w:rsidR="00864FCD" w:rsidRPr="0067690E" w:rsidRDefault="00864FCD" w:rsidP="0067690E">
            <w:pPr>
              <w:pStyle w:val="ListParagraph"/>
              <w:spacing w:after="0" w:line="240" w:lineRule="auto"/>
              <w:ind w:left="0"/>
              <w:rPr>
                <w:b/>
              </w:rPr>
            </w:pPr>
          </w:p>
        </w:tc>
      </w:tr>
    </w:tbl>
    <w:p w:rsidR="00864FCD" w:rsidRPr="0075693A" w:rsidRDefault="00864FCD" w:rsidP="0097598F">
      <w:pPr>
        <w:pStyle w:val="ListParagraph"/>
        <w:rPr>
          <w:b/>
        </w:rPr>
      </w:pPr>
      <w:r w:rsidRPr="0075693A">
        <w:rPr>
          <w:b/>
        </w:rPr>
        <w:t xml:space="preserve"> </w:t>
      </w:r>
    </w:p>
    <w:p w:rsidR="00864FCD" w:rsidRDefault="00864FCD" w:rsidP="00F82538">
      <w:pPr>
        <w:pStyle w:val="ListParagraph"/>
        <w:numPr>
          <w:ilvl w:val="0"/>
          <w:numId w:val="1"/>
        </w:numPr>
        <w:rPr>
          <w:b/>
        </w:rPr>
      </w:pPr>
      <w:r>
        <w:rPr>
          <w:b/>
        </w:rPr>
        <w:t xml:space="preserve">Tick </w:t>
      </w:r>
      <w:r w:rsidRPr="00CF3050">
        <w:rPr>
          <w:b/>
          <w:i/>
          <w:sz w:val="24"/>
          <w:szCs w:val="24"/>
          <w:u w:val="single"/>
        </w:rPr>
        <w:t>five</w:t>
      </w:r>
      <w:r>
        <w:rPr>
          <w:b/>
        </w:rPr>
        <w:t xml:space="preserve"> needs for </w:t>
      </w:r>
      <w:r w:rsidRPr="00CF3050">
        <w:rPr>
          <w:b/>
          <w:i/>
          <w:sz w:val="24"/>
          <w:szCs w:val="24"/>
          <w:u w:val="single"/>
        </w:rPr>
        <w:t>a new year’s</w:t>
      </w:r>
      <w:r>
        <w:rPr>
          <w:b/>
        </w:rPr>
        <w:t xml:space="preserve">  party</w:t>
      </w:r>
      <w:r w:rsidRPr="0075693A">
        <w:rPr>
          <w:b/>
        </w:rPr>
        <w:t xml:space="preserve">. </w:t>
      </w:r>
      <w:r>
        <w:rPr>
          <w:b/>
        </w:rPr>
        <w:t>(5 x 3 = 15)</w:t>
      </w:r>
    </w:p>
    <w:p w:rsidR="00864FCD" w:rsidRDefault="00864FCD" w:rsidP="00CF3050">
      <w:pPr>
        <w:pStyle w:val="ListParagraph"/>
        <w:rPr>
          <w:b/>
        </w:rPr>
      </w:pPr>
    </w:p>
    <w:p w:rsidR="00864FCD" w:rsidRDefault="00864FCD" w:rsidP="001E2CEB">
      <w:pPr>
        <w:pStyle w:val="ListParagraph"/>
        <w:rPr>
          <w:b/>
        </w:rPr>
      </w:pPr>
      <w:r>
        <w:rPr>
          <w:b/>
        </w:rPr>
        <w:t xml:space="preserve">____Pyjamas             _____beverages            _____candle          ____costumes                 _____pine tree      </w:t>
      </w:r>
    </w:p>
    <w:p w:rsidR="00864FCD" w:rsidRDefault="00864FCD" w:rsidP="001E2CEB">
      <w:pPr>
        <w:pStyle w:val="ListParagraph"/>
        <w:rPr>
          <w:b/>
        </w:rPr>
      </w:pPr>
    </w:p>
    <w:p w:rsidR="00864FCD" w:rsidRDefault="00864FCD" w:rsidP="006D21F1">
      <w:pPr>
        <w:pStyle w:val="ListParagraph"/>
        <w:rPr>
          <w:b/>
        </w:rPr>
      </w:pPr>
      <w:r>
        <w:rPr>
          <w:b/>
        </w:rPr>
        <w:t>_____</w:t>
      </w:r>
      <w:r w:rsidRPr="001E2CEB">
        <w:rPr>
          <w:b/>
        </w:rPr>
        <w:t xml:space="preserve">Cake </w:t>
      </w:r>
      <w:r>
        <w:rPr>
          <w:b/>
        </w:rPr>
        <w:t xml:space="preserve">    </w:t>
      </w:r>
      <w:r w:rsidRPr="001E2CEB">
        <w:rPr>
          <w:b/>
        </w:rPr>
        <w:t xml:space="preserve">     </w:t>
      </w:r>
      <w:r>
        <w:rPr>
          <w:b/>
        </w:rPr>
        <w:t xml:space="preserve">_____masks    </w:t>
      </w:r>
      <w:r w:rsidRPr="001E2CEB">
        <w:rPr>
          <w:b/>
        </w:rPr>
        <w:t xml:space="preserve">         </w:t>
      </w:r>
      <w:r>
        <w:rPr>
          <w:b/>
        </w:rPr>
        <w:t>_____make-up</w:t>
      </w:r>
      <w:r w:rsidRPr="001E2CEB">
        <w:rPr>
          <w:b/>
        </w:rPr>
        <w:t xml:space="preserve">  </w:t>
      </w:r>
      <w:r>
        <w:rPr>
          <w:b/>
        </w:rPr>
        <w:t xml:space="preserve">            ______gifts          </w:t>
      </w:r>
      <w:r w:rsidRPr="001E2CEB">
        <w:rPr>
          <w:b/>
        </w:rPr>
        <w:t xml:space="preserve">     </w:t>
      </w:r>
      <w:r>
        <w:rPr>
          <w:b/>
        </w:rPr>
        <w:t>_____</w:t>
      </w:r>
      <w:r w:rsidRPr="001E2CEB">
        <w:rPr>
          <w:b/>
        </w:rPr>
        <w:t>party hats</w:t>
      </w:r>
    </w:p>
    <w:p w:rsidR="00864FCD" w:rsidRPr="006D21F1" w:rsidRDefault="00864FCD" w:rsidP="006D21F1">
      <w:pPr>
        <w:pStyle w:val="ListParagraph"/>
        <w:rPr>
          <w:b/>
        </w:rPr>
      </w:pPr>
    </w:p>
    <w:p w:rsidR="00864FCD" w:rsidRDefault="00864FCD" w:rsidP="00007C57">
      <w:pPr>
        <w:pStyle w:val="ListParagraph"/>
        <w:numPr>
          <w:ilvl w:val="0"/>
          <w:numId w:val="1"/>
        </w:numPr>
        <w:rPr>
          <w:b/>
        </w:rPr>
      </w:pPr>
      <w:r>
        <w:rPr>
          <w:b/>
        </w:rPr>
        <w:t>Read the paragraph and circle TRUE or FALSE.  (6 x 3 = 18)</w:t>
      </w:r>
    </w:p>
    <w:p w:rsidR="00864FCD" w:rsidRDefault="00864FCD" w:rsidP="00266B7F">
      <w:pPr>
        <w:pStyle w:val="ListParagraph"/>
        <w:jc w:val="both"/>
      </w:pPr>
      <w:r w:rsidRPr="00007C57">
        <w:t>Hello, my name is Rob. My family and I like watching movies. I like animations because I think they are fascinating. But I don’t like watching detective films. My little sister, Julia, likes watching cartoons, but my brother Ted doesn’t. He thinks cartoons are boring. Ted likes watching documentaries because he loves animals. My mother doesn’t like watching horror movies, she thinks they are scary. My mother and my father like watching adventure movies. They think adventure movies are enjoyable and interesting.</w:t>
      </w:r>
    </w:p>
    <w:p w:rsidR="00864FCD" w:rsidRPr="00007C57" w:rsidRDefault="00864FCD" w:rsidP="00266B7F">
      <w:pPr>
        <w:pStyle w:val="ListParagraph"/>
        <w:jc w:val="both"/>
      </w:pPr>
    </w:p>
    <w:p w:rsidR="00864FCD" w:rsidRPr="00846289" w:rsidRDefault="00864FCD" w:rsidP="00007C57">
      <w:pPr>
        <w:pStyle w:val="ListParagraph"/>
        <w:numPr>
          <w:ilvl w:val="0"/>
          <w:numId w:val="4"/>
        </w:numPr>
      </w:pPr>
      <w:r w:rsidRPr="00846289">
        <w:t>Rob likes animations.</w:t>
      </w:r>
      <w:r>
        <w:t xml:space="preserve">    </w:t>
      </w:r>
      <w:r>
        <w:rPr>
          <w:b/>
        </w:rPr>
        <w:t>TRUE     FALSE</w:t>
      </w:r>
    </w:p>
    <w:p w:rsidR="00864FCD" w:rsidRPr="00846289" w:rsidRDefault="00864FCD" w:rsidP="00007C57">
      <w:pPr>
        <w:pStyle w:val="ListParagraph"/>
        <w:numPr>
          <w:ilvl w:val="0"/>
          <w:numId w:val="4"/>
        </w:numPr>
      </w:pPr>
      <w:r w:rsidRPr="00846289">
        <w:t>Rob thinks animations are frightening.</w:t>
      </w:r>
      <w:r w:rsidRPr="00846289">
        <w:rPr>
          <w:b/>
        </w:rPr>
        <w:t xml:space="preserve"> </w:t>
      </w:r>
      <w:r>
        <w:rPr>
          <w:b/>
        </w:rPr>
        <w:t xml:space="preserve">   TRUE      FALSE</w:t>
      </w:r>
    </w:p>
    <w:p w:rsidR="00864FCD" w:rsidRPr="00846289" w:rsidRDefault="00864FCD" w:rsidP="00007C57">
      <w:pPr>
        <w:pStyle w:val="ListParagraph"/>
        <w:numPr>
          <w:ilvl w:val="0"/>
          <w:numId w:val="4"/>
        </w:numPr>
      </w:pPr>
      <w:r w:rsidRPr="00846289">
        <w:t>His brother Ted likes cartoons.</w:t>
      </w:r>
      <w:r w:rsidRPr="00846289">
        <w:rPr>
          <w:b/>
        </w:rPr>
        <w:t xml:space="preserve"> </w:t>
      </w:r>
      <w:r>
        <w:rPr>
          <w:b/>
        </w:rPr>
        <w:t xml:space="preserve">    TRUE     FALSE</w:t>
      </w:r>
    </w:p>
    <w:p w:rsidR="00864FCD" w:rsidRPr="00846289" w:rsidRDefault="00864FCD" w:rsidP="00007C57">
      <w:pPr>
        <w:pStyle w:val="ListParagraph"/>
        <w:numPr>
          <w:ilvl w:val="0"/>
          <w:numId w:val="4"/>
        </w:numPr>
      </w:pPr>
      <w:r w:rsidRPr="00846289">
        <w:t>Ted thinks cartoons are boring.</w:t>
      </w:r>
      <w:r w:rsidRPr="00846289">
        <w:rPr>
          <w:b/>
        </w:rPr>
        <w:t xml:space="preserve"> </w:t>
      </w:r>
      <w:r>
        <w:rPr>
          <w:b/>
        </w:rPr>
        <w:t xml:space="preserve">   TRUE     FALSE</w:t>
      </w:r>
    </w:p>
    <w:p w:rsidR="00864FCD" w:rsidRPr="00846289" w:rsidRDefault="00864FCD" w:rsidP="00007C57">
      <w:pPr>
        <w:pStyle w:val="ListParagraph"/>
        <w:numPr>
          <w:ilvl w:val="0"/>
          <w:numId w:val="4"/>
        </w:numPr>
      </w:pPr>
      <w:r w:rsidRPr="00846289">
        <w:t>Ted doesn’t like animals.</w:t>
      </w:r>
      <w:r w:rsidRPr="00846289">
        <w:rPr>
          <w:b/>
        </w:rPr>
        <w:t xml:space="preserve"> </w:t>
      </w:r>
      <w:r>
        <w:rPr>
          <w:b/>
        </w:rPr>
        <w:t xml:space="preserve">     TRUE     FALSE</w:t>
      </w:r>
    </w:p>
    <w:p w:rsidR="00864FCD" w:rsidRPr="00846289" w:rsidRDefault="00864FCD" w:rsidP="00007C57">
      <w:pPr>
        <w:pStyle w:val="ListParagraph"/>
        <w:numPr>
          <w:ilvl w:val="0"/>
          <w:numId w:val="4"/>
        </w:numPr>
      </w:pPr>
      <w:r w:rsidRPr="00846289">
        <w:t>Rob’s father and mother like watching adventure films.</w:t>
      </w:r>
      <w:r>
        <w:t xml:space="preserve">    </w:t>
      </w:r>
      <w:r w:rsidRPr="00846289">
        <w:rPr>
          <w:b/>
        </w:rPr>
        <w:t xml:space="preserve"> </w:t>
      </w:r>
      <w:r>
        <w:rPr>
          <w:b/>
        </w:rPr>
        <w:t>TRUE     FALSE</w:t>
      </w:r>
    </w:p>
    <w:p w:rsidR="00864FCD" w:rsidRPr="006D21F1" w:rsidRDefault="00864FCD" w:rsidP="006D21F1">
      <w:pPr>
        <w:pStyle w:val="ListParagraph"/>
        <w:numPr>
          <w:ilvl w:val="0"/>
          <w:numId w:val="1"/>
        </w:numPr>
        <w:rPr>
          <w:b/>
        </w:rPr>
      </w:pPr>
      <w:r>
        <w:rPr>
          <w:b/>
        </w:rPr>
        <w:t xml:space="preserve">Write </w:t>
      </w:r>
      <w:r w:rsidRPr="006D21F1">
        <w:rPr>
          <w:b/>
          <w:i/>
          <w:sz w:val="24"/>
          <w:szCs w:val="24"/>
          <w:u w:val="single"/>
        </w:rPr>
        <w:t>should / shouldn’t</w:t>
      </w:r>
      <w:r>
        <w:rPr>
          <w:b/>
        </w:rPr>
        <w:t xml:space="preserve"> </w:t>
      </w:r>
      <w:r w:rsidRPr="0075693A">
        <w:rPr>
          <w:b/>
        </w:rPr>
        <w:t xml:space="preserve">. </w:t>
      </w:r>
      <w:r>
        <w:rPr>
          <w:b/>
        </w:rPr>
        <w:t xml:space="preserve"> (7 x 3 = 21)</w:t>
      </w:r>
    </w:p>
    <w:p w:rsidR="00864FCD" w:rsidRPr="00445ECD" w:rsidRDefault="00864FCD" w:rsidP="006D21F1">
      <w:pPr>
        <w:pStyle w:val="ListParagraph"/>
        <w:numPr>
          <w:ilvl w:val="0"/>
          <w:numId w:val="6"/>
        </w:numPr>
      </w:pPr>
      <w:r>
        <w:rPr>
          <w:noProof/>
          <w:lang w:eastAsia="tr-TR"/>
        </w:rPr>
        <w:pict>
          <v:shape id="Resim 17" o:spid="_x0000_s1027" type="#_x0000_t75" alt="headache2" style="position:absolute;left:0;text-align:left;margin-left:54.35pt;margin-top:.15pt;width:59.8pt;height:61.8pt;z-index:-251663872;visibility:visible">
            <v:imagedata r:id="rId7" o:title=""/>
          </v:shape>
        </w:pict>
      </w:r>
      <w:r>
        <w:rPr>
          <w:b/>
        </w:rPr>
        <w:t xml:space="preserve">                          </w:t>
      </w:r>
      <w:r w:rsidRPr="00445ECD">
        <w:t xml:space="preserve">Mary has got a headache. She ______________ take a painkiller. </w:t>
      </w:r>
    </w:p>
    <w:p w:rsidR="00864FCD" w:rsidRDefault="00864FCD"/>
    <w:p w:rsidR="00864FCD" w:rsidRDefault="00864FCD"/>
    <w:p w:rsidR="00864FCD" w:rsidRDefault="00864FCD" w:rsidP="006D21F1">
      <w:pPr>
        <w:pStyle w:val="ListParagraph"/>
        <w:numPr>
          <w:ilvl w:val="0"/>
          <w:numId w:val="6"/>
        </w:numPr>
      </w:pPr>
      <w:r>
        <w:rPr>
          <w:noProof/>
          <w:lang w:eastAsia="tr-TR"/>
        </w:rPr>
        <w:pict>
          <v:shape id="Resim 19" o:spid="_x0000_s1028" type="#_x0000_t75" alt="Sick" style="position:absolute;left:0;text-align:left;margin-left:54.35pt;margin-top:-.1pt;width:49.5pt;height:60.9pt;z-index:-251662848;visibility:visible">
            <v:imagedata r:id="rId8" o:title=""/>
          </v:shape>
        </w:pict>
      </w:r>
      <w:r>
        <w:t xml:space="preserve">                    Tom has got a fever. He _____________ stay in bed. He _______________ go out.</w:t>
      </w:r>
    </w:p>
    <w:p w:rsidR="00864FCD" w:rsidRDefault="00864FCD"/>
    <w:p w:rsidR="00864FCD" w:rsidRDefault="00864FCD" w:rsidP="00445ECD"/>
    <w:p w:rsidR="00864FCD" w:rsidRDefault="00864FCD" w:rsidP="00445ECD">
      <w:pPr>
        <w:pStyle w:val="ListParagraph"/>
        <w:numPr>
          <w:ilvl w:val="0"/>
          <w:numId w:val="6"/>
        </w:numPr>
      </w:pPr>
      <w:r>
        <w:rPr>
          <w:noProof/>
          <w:lang w:eastAsia="tr-TR"/>
        </w:rPr>
        <w:pict>
          <v:shape id="Resim 21" o:spid="_x0000_s1029" type="#_x0000_t75" alt="cough" style="position:absolute;left:0;text-align:left;margin-left:54.35pt;margin-top:.3pt;width:63.75pt;height:60.05pt;z-index:-251661824;visibility:visible">
            <v:imagedata r:id="rId9" o:title=""/>
          </v:shape>
        </w:pict>
      </w:r>
      <w:r>
        <w:t xml:space="preserve">                          Jack has got a cough. He ______________ drink cold water. He ___________ drink cough         </w:t>
      </w:r>
    </w:p>
    <w:p w:rsidR="00864FCD" w:rsidRDefault="00864FCD" w:rsidP="00445ECD">
      <w:pPr>
        <w:pStyle w:val="ListParagraph"/>
        <w:ind w:left="1080"/>
      </w:pPr>
      <w:r>
        <w:t xml:space="preserve">                            Syrup.      </w:t>
      </w:r>
    </w:p>
    <w:p w:rsidR="00864FCD" w:rsidRDefault="00864FCD" w:rsidP="00445ECD"/>
    <w:p w:rsidR="00864FCD" w:rsidRDefault="00864FCD" w:rsidP="00445ECD">
      <w:pPr>
        <w:pStyle w:val="ListParagraph"/>
        <w:numPr>
          <w:ilvl w:val="0"/>
          <w:numId w:val="6"/>
        </w:numPr>
      </w:pPr>
      <w:r>
        <w:rPr>
          <w:noProof/>
          <w:lang w:eastAsia="tr-TR"/>
        </w:rPr>
        <w:pict>
          <v:shape id="Resim 20" o:spid="_x0000_s1030" type="#_x0000_t75" alt="Allergic-Rhinitis" style="position:absolute;left:0;text-align:left;margin-left:56.55pt;margin-top:11.7pt;width:57.75pt;height:64.85pt;z-index:-251659776;visibility:visible">
            <v:imagedata r:id="rId10" o:title=""/>
          </v:shape>
        </w:pict>
      </w:r>
      <w:r>
        <w:t xml:space="preserve">                        Bobby has got a runny nose. He _____________ use a tissue.</w:t>
      </w:r>
    </w:p>
    <w:p w:rsidR="00864FCD" w:rsidRDefault="00864FCD" w:rsidP="00445ECD">
      <w:pPr>
        <w:pStyle w:val="ListParagraph"/>
        <w:ind w:left="1080"/>
      </w:pPr>
    </w:p>
    <w:p w:rsidR="00864FCD" w:rsidRDefault="00864FCD" w:rsidP="00445ECD">
      <w:pPr>
        <w:pStyle w:val="ListParagraph"/>
        <w:ind w:left="1080"/>
      </w:pPr>
      <w:r>
        <w:rPr>
          <w:noProof/>
          <w:lang w:eastAsia="tr-TR"/>
        </w:rPr>
        <w:pict>
          <v:shape id="Resim 314" o:spid="_x0000_s1031" type="#_x0000_t75" alt="fuyu_0471" style="position:absolute;left:0;text-align:left;margin-left:54.35pt;margin-top:71.2pt;width:42.6pt;height:55.05pt;z-index:-251660800;visibility:visible">
            <v:imagedata r:id="rId11" o:title="" chromakey="white"/>
          </v:shape>
        </w:pict>
      </w:r>
    </w:p>
    <w:p w:rsidR="00864FCD" w:rsidRDefault="00864FCD" w:rsidP="00445ECD">
      <w:pPr>
        <w:pStyle w:val="ListParagraph"/>
        <w:ind w:left="1080"/>
      </w:pPr>
    </w:p>
    <w:p w:rsidR="00864FCD" w:rsidRDefault="00864FCD" w:rsidP="00445ECD">
      <w:pPr>
        <w:pStyle w:val="ListParagraph"/>
        <w:ind w:left="1080"/>
      </w:pPr>
    </w:p>
    <w:p w:rsidR="00864FCD" w:rsidRDefault="00864FCD" w:rsidP="00445ECD">
      <w:pPr>
        <w:pStyle w:val="ListParagraph"/>
        <w:ind w:left="1080"/>
      </w:pPr>
      <w:r w:rsidRPr="00445ECD">
        <w:t xml:space="preserve">           </w:t>
      </w:r>
    </w:p>
    <w:p w:rsidR="00864FCD" w:rsidRDefault="00864FCD" w:rsidP="00445ECD">
      <w:pPr>
        <w:pStyle w:val="ListParagraph"/>
        <w:numPr>
          <w:ilvl w:val="0"/>
          <w:numId w:val="6"/>
        </w:numPr>
      </w:pPr>
      <w:r>
        <w:t xml:space="preserve">                      He has got a broken leg. He ________________ walk.</w:t>
      </w:r>
    </w:p>
    <w:p w:rsidR="00864FCD" w:rsidRDefault="00864FCD" w:rsidP="00445ECD"/>
    <w:p w:rsidR="00864FCD" w:rsidRDefault="00864FCD" w:rsidP="00445ECD"/>
    <w:p w:rsidR="00864FCD" w:rsidRDefault="00864FCD" w:rsidP="00C93F84">
      <w:pPr>
        <w:pStyle w:val="ListParagraph"/>
        <w:numPr>
          <w:ilvl w:val="0"/>
          <w:numId w:val="1"/>
        </w:numPr>
        <w:rPr>
          <w:b/>
        </w:rPr>
      </w:pPr>
      <w:r>
        <w:rPr>
          <w:b/>
        </w:rPr>
        <w:t>Match the pictures and the activities</w:t>
      </w:r>
      <w:r w:rsidRPr="0075693A">
        <w:rPr>
          <w:b/>
        </w:rPr>
        <w:t>.</w:t>
      </w:r>
      <w:r>
        <w:rPr>
          <w:b/>
        </w:rPr>
        <w:t>(</w:t>
      </w:r>
      <w:r w:rsidRPr="0075693A">
        <w:rPr>
          <w:b/>
        </w:rPr>
        <w:t xml:space="preserve"> </w:t>
      </w:r>
      <w:r>
        <w:rPr>
          <w:b/>
        </w:rPr>
        <w:t>7 x 3 = 21)</w:t>
      </w:r>
    </w:p>
    <w:p w:rsidR="00864FCD" w:rsidRDefault="00864FCD" w:rsidP="00C93F84">
      <w:pPr>
        <w:pStyle w:val="ListParagraph"/>
        <w:numPr>
          <w:ilvl w:val="0"/>
          <w:numId w:val="7"/>
        </w:numPr>
        <w:rPr>
          <w:b/>
        </w:rPr>
      </w:pPr>
      <w:r w:rsidRPr="0026272B">
        <w:t>Diving</w:t>
      </w:r>
      <w:r>
        <w:rPr>
          <w:b/>
        </w:rPr>
        <w:t xml:space="preserve">  _____</w:t>
      </w:r>
    </w:p>
    <w:p w:rsidR="00864FCD" w:rsidRDefault="00864FCD" w:rsidP="00C93F84">
      <w:pPr>
        <w:pStyle w:val="ListParagraph"/>
        <w:numPr>
          <w:ilvl w:val="0"/>
          <w:numId w:val="7"/>
        </w:numPr>
        <w:rPr>
          <w:b/>
        </w:rPr>
      </w:pPr>
      <w:r w:rsidRPr="0026272B">
        <w:t>Climbing</w:t>
      </w:r>
      <w:r>
        <w:rPr>
          <w:b/>
        </w:rPr>
        <w:t xml:space="preserve"> ______</w:t>
      </w:r>
    </w:p>
    <w:p w:rsidR="00864FCD" w:rsidRDefault="00864FCD" w:rsidP="00C93F84">
      <w:pPr>
        <w:pStyle w:val="ListParagraph"/>
        <w:numPr>
          <w:ilvl w:val="0"/>
          <w:numId w:val="7"/>
        </w:numPr>
        <w:rPr>
          <w:b/>
        </w:rPr>
      </w:pPr>
      <w:r w:rsidRPr="0026272B">
        <w:t>Horse Riding</w:t>
      </w:r>
      <w:r>
        <w:rPr>
          <w:b/>
        </w:rPr>
        <w:t xml:space="preserve">  _____</w:t>
      </w:r>
    </w:p>
    <w:p w:rsidR="00864FCD" w:rsidRDefault="00864FCD" w:rsidP="00C93F84">
      <w:pPr>
        <w:pStyle w:val="ListParagraph"/>
        <w:numPr>
          <w:ilvl w:val="0"/>
          <w:numId w:val="7"/>
        </w:numPr>
        <w:rPr>
          <w:b/>
        </w:rPr>
      </w:pPr>
      <w:r w:rsidRPr="0026272B">
        <w:t>Baseball</w:t>
      </w:r>
      <w:r>
        <w:rPr>
          <w:b/>
        </w:rPr>
        <w:t xml:space="preserve">  _____</w:t>
      </w:r>
    </w:p>
    <w:p w:rsidR="00864FCD" w:rsidRDefault="00864FCD" w:rsidP="00C93F84">
      <w:pPr>
        <w:pStyle w:val="ListParagraph"/>
        <w:numPr>
          <w:ilvl w:val="0"/>
          <w:numId w:val="7"/>
        </w:numPr>
        <w:rPr>
          <w:b/>
        </w:rPr>
      </w:pPr>
      <w:r w:rsidRPr="0026272B">
        <w:t>Camping</w:t>
      </w:r>
      <w:r>
        <w:rPr>
          <w:b/>
        </w:rPr>
        <w:t xml:space="preserve">  _____</w:t>
      </w:r>
    </w:p>
    <w:p w:rsidR="00864FCD" w:rsidRDefault="00864FCD" w:rsidP="00C93F84">
      <w:pPr>
        <w:pStyle w:val="ListParagraph"/>
        <w:numPr>
          <w:ilvl w:val="0"/>
          <w:numId w:val="7"/>
        </w:numPr>
        <w:rPr>
          <w:b/>
        </w:rPr>
      </w:pPr>
      <w:r w:rsidRPr="0026272B">
        <w:t>Jogging</w:t>
      </w:r>
      <w:r>
        <w:rPr>
          <w:b/>
        </w:rPr>
        <w:t xml:space="preserve">  _____</w:t>
      </w:r>
    </w:p>
    <w:p w:rsidR="00864FCD" w:rsidRDefault="00864FCD" w:rsidP="00C93F84">
      <w:pPr>
        <w:pStyle w:val="ListParagraph"/>
        <w:numPr>
          <w:ilvl w:val="0"/>
          <w:numId w:val="7"/>
        </w:numPr>
        <w:rPr>
          <w:b/>
        </w:rPr>
      </w:pPr>
      <w:r w:rsidRPr="0026272B">
        <w:t>Trekking</w:t>
      </w:r>
      <w:r>
        <w:rPr>
          <w:b/>
        </w:rPr>
        <w:t xml:space="preserve">  ______</w:t>
      </w:r>
    </w:p>
    <w:p w:rsidR="00864FCD" w:rsidRDefault="00864FCD" w:rsidP="00C93F84">
      <w:pPr>
        <w:pStyle w:val="ListParagraph"/>
        <w:ind w:left="1080"/>
        <w:rPr>
          <w:b/>
        </w:rPr>
      </w:pPr>
      <w:r>
        <w:rPr>
          <w:noProof/>
          <w:lang w:eastAsia="tr-TR"/>
        </w:rPr>
        <w:pict>
          <v:shape id="Picture 11" o:spid="_x0000_s1032" type="#_x0000_t75" style="position:absolute;left:0;text-align:left;margin-left:439pt;margin-top:13pt;width:96.4pt;height:72.15pt;z-index:-251655680;visibility:visible">
            <v:imagedata r:id="rId12" o:title=""/>
          </v:shape>
        </w:pict>
      </w:r>
    </w:p>
    <w:p w:rsidR="00864FCD" w:rsidRPr="0026272B" w:rsidRDefault="00864FCD" w:rsidP="00C93F84">
      <w:pPr>
        <w:pStyle w:val="ListParagraph"/>
        <w:numPr>
          <w:ilvl w:val="0"/>
          <w:numId w:val="8"/>
        </w:numPr>
        <w:rPr>
          <w:b/>
        </w:rPr>
      </w:pPr>
      <w:r>
        <w:rPr>
          <w:noProof/>
          <w:lang w:eastAsia="tr-TR"/>
        </w:rPr>
        <w:pict>
          <v:shape id="Picture 10" o:spid="_x0000_s1033" type="#_x0000_t75" style="position:absolute;left:0;text-align:left;margin-left:305.65pt;margin-top:.85pt;width:100.4pt;height:74pt;z-index:-251656704;visibility:visible">
            <v:imagedata r:id="rId13" o:title=""/>
          </v:shape>
        </w:pict>
      </w:r>
      <w:r>
        <w:rPr>
          <w:noProof/>
          <w:lang w:eastAsia="tr-TR"/>
        </w:rPr>
        <w:pict>
          <v:shape id="Picture 8" o:spid="_x0000_s1034" type="#_x0000_t75" style="position:absolute;left:0;text-align:left;margin-left:172.5pt;margin-top:1.2pt;width:102.5pt;height:72.35pt;z-index:-251658752;visibility:visible">
            <v:imagedata r:id="rId14" o:title=""/>
          </v:shape>
        </w:pict>
      </w:r>
      <w:r>
        <w:rPr>
          <w:noProof/>
          <w:lang w:eastAsia="tr-TR"/>
        </w:rPr>
        <w:pict>
          <v:shape id="Picture 9" o:spid="_x0000_s1035" type="#_x0000_t75" style="position:absolute;left:0;text-align:left;margin-left:33.15pt;margin-top:1.05pt;width:109.55pt;height:70.6pt;z-index:-251657728;visibility:visible">
            <v:imagedata r:id="rId15" o:title=""/>
          </v:shape>
        </w:pict>
      </w:r>
      <w:r w:rsidRPr="0026272B">
        <w:rPr>
          <w:b/>
        </w:rPr>
        <w:t xml:space="preserve">                                                   b.                                                  c.                                                d.</w:t>
      </w:r>
    </w:p>
    <w:p w:rsidR="00864FCD" w:rsidRPr="0026272B" w:rsidRDefault="00864FCD" w:rsidP="004262A1">
      <w:pPr>
        <w:pStyle w:val="ListParagraph"/>
        <w:rPr>
          <w:b/>
        </w:rPr>
      </w:pPr>
    </w:p>
    <w:p w:rsidR="00864FCD" w:rsidRPr="0026272B" w:rsidRDefault="00864FCD" w:rsidP="004262A1">
      <w:pPr>
        <w:pStyle w:val="ListParagraph"/>
        <w:rPr>
          <w:b/>
        </w:rPr>
      </w:pPr>
    </w:p>
    <w:p w:rsidR="00864FCD" w:rsidRPr="0026272B" w:rsidRDefault="00864FCD" w:rsidP="004262A1">
      <w:pPr>
        <w:pStyle w:val="ListParagraph"/>
        <w:rPr>
          <w:b/>
        </w:rPr>
      </w:pPr>
    </w:p>
    <w:p w:rsidR="00864FCD" w:rsidRPr="0026272B" w:rsidRDefault="00864FCD" w:rsidP="004262A1">
      <w:pPr>
        <w:pStyle w:val="ListParagraph"/>
        <w:rPr>
          <w:b/>
        </w:rPr>
      </w:pPr>
    </w:p>
    <w:p w:rsidR="00864FCD" w:rsidRPr="0026272B" w:rsidRDefault="00864FCD" w:rsidP="00445ECD">
      <w:pPr>
        <w:rPr>
          <w:b/>
        </w:rPr>
      </w:pPr>
    </w:p>
    <w:p w:rsidR="00864FCD" w:rsidRPr="0026272B" w:rsidRDefault="00864FCD" w:rsidP="004262A1">
      <w:pPr>
        <w:rPr>
          <w:b/>
        </w:rPr>
      </w:pPr>
      <w:r>
        <w:rPr>
          <w:noProof/>
          <w:lang w:eastAsia="tr-TR"/>
        </w:rPr>
        <w:pict>
          <v:shape id="Picture 14" o:spid="_x0000_s1036" type="#_x0000_t75" style="position:absolute;margin-left:370.15pt;margin-top:1pt;width:111.35pt;height:74.05pt;z-index:-251653632;visibility:visible">
            <v:imagedata r:id="rId16" o:title=""/>
          </v:shape>
        </w:pict>
      </w:r>
      <w:r>
        <w:rPr>
          <w:noProof/>
          <w:lang w:eastAsia="tr-TR"/>
        </w:rPr>
        <w:pict>
          <v:shape id="Picture 12" o:spid="_x0000_s1037" type="#_x0000_t75" style="position:absolute;margin-left:207.1pt;margin-top:1pt;width:105.25pt;height:67.75pt;z-index:-251654656;visibility:visible">
            <v:imagedata r:id="rId17" o:title=""/>
          </v:shape>
        </w:pict>
      </w:r>
      <w:r>
        <w:rPr>
          <w:noProof/>
          <w:lang w:eastAsia="tr-TR"/>
        </w:rPr>
        <w:pict>
          <v:shape id="Picture 15" o:spid="_x0000_s1038" type="#_x0000_t75" style="position:absolute;margin-left:11.5pt;margin-top:1pt;width:156.2pt;height:83.45pt;z-index:-251652608;visibility:visible">
            <v:imagedata r:id="rId18" o:title=""/>
          </v:shape>
        </w:pict>
      </w:r>
      <w:r w:rsidRPr="0026272B">
        <w:rPr>
          <w:b/>
          <w:noProof/>
          <w:lang w:eastAsia="tr-TR"/>
        </w:rPr>
        <w:t xml:space="preserve"> </w:t>
      </w:r>
      <w:r w:rsidRPr="0026272B">
        <w:rPr>
          <w:b/>
        </w:rPr>
        <w:t>e.                                                                          f.                                                            g.</w:t>
      </w:r>
    </w:p>
    <w:sectPr w:rsidR="00864FCD" w:rsidRPr="0026272B" w:rsidSect="00907AF5">
      <w:pgSz w:w="11906" w:h="16838"/>
      <w:pgMar w:top="720" w:right="720" w:bottom="720" w:left="720"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BE26B1"/>
    <w:multiLevelType w:val="hybridMultilevel"/>
    <w:tmpl w:val="5A98072C"/>
    <w:lvl w:ilvl="0" w:tplc="AA6C6E20">
      <w:start w:val="1"/>
      <w:numFmt w:val="decimal"/>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
    <w:nsid w:val="14E54368"/>
    <w:multiLevelType w:val="hybridMultilevel"/>
    <w:tmpl w:val="010467B0"/>
    <w:lvl w:ilvl="0" w:tplc="4B345D98">
      <w:start w:val="1"/>
      <w:numFmt w:val="decimal"/>
      <w:lvlText w:val="%1."/>
      <w:lvlJc w:val="left"/>
      <w:pPr>
        <w:ind w:left="1080" w:hanging="360"/>
      </w:pPr>
      <w:rPr>
        <w:rFonts w:cs="Times New Roman" w:hint="default"/>
        <w:b/>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
    <w:nsid w:val="1A0F576A"/>
    <w:multiLevelType w:val="hybridMultilevel"/>
    <w:tmpl w:val="FBD22EE4"/>
    <w:lvl w:ilvl="0" w:tplc="0C904BEC">
      <w:start w:val="1"/>
      <w:numFmt w:val="decimal"/>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3">
    <w:nsid w:val="1E1F395A"/>
    <w:multiLevelType w:val="hybridMultilevel"/>
    <w:tmpl w:val="1FC89688"/>
    <w:lvl w:ilvl="0" w:tplc="B646125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3512262B"/>
    <w:multiLevelType w:val="hybridMultilevel"/>
    <w:tmpl w:val="1730DF2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3B031AD8"/>
    <w:multiLevelType w:val="hybridMultilevel"/>
    <w:tmpl w:val="AA4A8EA2"/>
    <w:lvl w:ilvl="0" w:tplc="84AE94EA">
      <w:start w:val="1"/>
      <w:numFmt w:val="low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3B4D2D96"/>
    <w:multiLevelType w:val="hybridMultilevel"/>
    <w:tmpl w:val="C61474BA"/>
    <w:lvl w:ilvl="0" w:tplc="90FEDA22">
      <w:start w:val="1"/>
      <w:numFmt w:val="decimal"/>
      <w:lvlText w:val="%1."/>
      <w:lvlJc w:val="left"/>
      <w:pPr>
        <w:ind w:left="1080" w:hanging="360"/>
      </w:pPr>
      <w:rPr>
        <w:rFonts w:cs="Times New Roman" w:hint="default"/>
        <w:b/>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7">
    <w:nsid w:val="66175195"/>
    <w:multiLevelType w:val="hybridMultilevel"/>
    <w:tmpl w:val="ACBC4750"/>
    <w:lvl w:ilvl="0" w:tplc="CBF617F0">
      <w:start w:val="1"/>
      <w:numFmt w:val="decimal"/>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num w:numId="1">
    <w:abstractNumId w:val="3"/>
  </w:num>
  <w:num w:numId="2">
    <w:abstractNumId w:val="2"/>
  </w:num>
  <w:num w:numId="3">
    <w:abstractNumId w:val="7"/>
  </w:num>
  <w:num w:numId="4">
    <w:abstractNumId w:val="6"/>
  </w:num>
  <w:num w:numId="5">
    <w:abstractNumId w:val="4"/>
  </w:num>
  <w:num w:numId="6">
    <w:abstractNumId w:val="1"/>
  </w:num>
  <w:num w:numId="7">
    <w:abstractNumId w:val="0"/>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7AF5"/>
    <w:rsid w:val="00007C57"/>
    <w:rsid w:val="000670BE"/>
    <w:rsid w:val="000F256B"/>
    <w:rsid w:val="001E2CEB"/>
    <w:rsid w:val="00235225"/>
    <w:rsid w:val="0026272B"/>
    <w:rsid w:val="00266B7F"/>
    <w:rsid w:val="004262A1"/>
    <w:rsid w:val="00445ECD"/>
    <w:rsid w:val="004F4124"/>
    <w:rsid w:val="0067690E"/>
    <w:rsid w:val="006C19AE"/>
    <w:rsid w:val="006D21F1"/>
    <w:rsid w:val="0075693A"/>
    <w:rsid w:val="00846289"/>
    <w:rsid w:val="00864FCD"/>
    <w:rsid w:val="00907AF5"/>
    <w:rsid w:val="0097598F"/>
    <w:rsid w:val="009C165D"/>
    <w:rsid w:val="00A01A4E"/>
    <w:rsid w:val="00C93F84"/>
    <w:rsid w:val="00CF3050"/>
    <w:rsid w:val="00D36E87"/>
    <w:rsid w:val="00DC3B76"/>
    <w:rsid w:val="00E64192"/>
    <w:rsid w:val="00F23EAA"/>
    <w:rsid w:val="00F8253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1A4E"/>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907AF5"/>
    <w:rPr>
      <w:lang w:eastAsia="en-US"/>
    </w:rPr>
  </w:style>
  <w:style w:type="paragraph" w:styleId="BalloonText">
    <w:name w:val="Balloon Text"/>
    <w:basedOn w:val="Normal"/>
    <w:link w:val="BalloonTextChar"/>
    <w:uiPriority w:val="99"/>
    <w:semiHidden/>
    <w:rsid w:val="006C19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19AE"/>
    <w:rPr>
      <w:rFonts w:ascii="Tahoma" w:hAnsi="Tahoma" w:cs="Tahoma"/>
      <w:sz w:val="16"/>
      <w:szCs w:val="16"/>
    </w:rPr>
  </w:style>
  <w:style w:type="paragraph" w:styleId="ListParagraph">
    <w:name w:val="List Paragraph"/>
    <w:basedOn w:val="Normal"/>
    <w:uiPriority w:val="99"/>
    <w:qFormat/>
    <w:rsid w:val="00F23EAA"/>
    <w:pPr>
      <w:ind w:left="720"/>
      <w:contextualSpacing/>
    </w:pPr>
  </w:style>
  <w:style w:type="table" w:styleId="TableGrid">
    <w:name w:val="Table Grid"/>
    <w:basedOn w:val="TableNormal"/>
    <w:uiPriority w:val="99"/>
    <w:rsid w:val="0097598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1">
    <w:name w:val="Aralık Yok1"/>
    <w:link w:val="NoSpacingChar"/>
    <w:uiPriority w:val="99"/>
    <w:rsid w:val="000F256B"/>
    <w:rPr>
      <w:lang w:eastAsia="en-US"/>
    </w:rPr>
  </w:style>
  <w:style w:type="character" w:customStyle="1" w:styleId="NoSpacingChar">
    <w:name w:val="No Spacing Char"/>
    <w:basedOn w:val="DefaultParagraphFont"/>
    <w:link w:val="AralkYok1"/>
    <w:uiPriority w:val="99"/>
    <w:locked/>
    <w:rsid w:val="000F256B"/>
    <w:rPr>
      <w:rFonts w:ascii="Calibri" w:hAnsi="Calibri" w:cs="Times New Roman"/>
      <w:sz w:val="22"/>
      <w:szCs w:val="22"/>
      <w:lang w:val="tr-TR" w:eastAsia="en-US" w:bidi="ar-SA"/>
    </w:rPr>
  </w:style>
  <w:style w:type="character" w:styleId="Hyperlink">
    <w:name w:val="Hyperlink"/>
    <w:basedOn w:val="DefaultParagraphFont"/>
    <w:uiPriority w:val="99"/>
    <w:rsid w:val="000F256B"/>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18" Type="http://schemas.openxmlformats.org/officeDocument/2006/relationships/image" Target="media/image13.jpe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sorubak.com" TargetMode="External"/><Relationship Id="rId11" Type="http://schemas.openxmlformats.org/officeDocument/2006/relationships/image" Target="media/image6.png"/><Relationship Id="rId5" Type="http://schemas.openxmlformats.org/officeDocument/2006/relationships/image" Target="media/image1.jpeg"/><Relationship Id="rId15" Type="http://schemas.openxmlformats.org/officeDocument/2006/relationships/image" Target="media/image10.jpeg"/><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204</TotalTime>
  <Pages>2</Pages>
  <Words>446</Words>
  <Characters>2546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dc:creator>Buket</dc:creator>
  <cp:keywords>www.sorubak.com</cp:keywords>
  <dc:description>www.sorubak.com</dc:description>
  <cp:lastModifiedBy>edanur</cp:lastModifiedBy>
  <cp:revision>3</cp:revision>
  <dcterms:created xsi:type="dcterms:W3CDTF">2014-04-14T20:01:00Z</dcterms:created>
  <dcterms:modified xsi:type="dcterms:W3CDTF">2014-04-16T17:44:00Z</dcterms:modified>
  <cp:category>www.sorubak.com</cp:category>
</cp:coreProperties>
</file>