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B21" w:rsidRPr="003D321B" w:rsidRDefault="00FC1B21" w:rsidP="00196A72">
      <w:pPr>
        <w:pStyle w:val="Heading2"/>
        <w:ind w:left="0"/>
        <w:jc w:val="left"/>
        <w:rPr>
          <w:rFonts w:cs="Aharoni"/>
          <w:b/>
          <w:sz w:val="22"/>
          <w:szCs w:val="22"/>
          <w:u w:val="none"/>
          <w:lang w:val="en-US" w:bidi="he-IL"/>
        </w:rPr>
      </w:pPr>
      <w:r>
        <w:rPr>
          <w:noProof/>
        </w:rPr>
        <w:pict>
          <v:oval id="_x0000_s1026" style="position:absolute;margin-left:342.4pt;margin-top:-17.6pt;width:134.25pt;height:54.75pt;z-index:251644928">
            <v:textbox>
              <w:txbxContent>
                <w:p w:rsidR="00FC1B21" w:rsidRDefault="00FC1B21">
                  <w:r>
                    <w:t xml:space="preserve">SCORE: </w:t>
                  </w:r>
                </w:p>
              </w:txbxContent>
            </v:textbox>
          </v:oval>
        </w:pict>
      </w:r>
      <w:r w:rsidRPr="003D321B">
        <w:rPr>
          <w:rFonts w:cs="Aharoni"/>
          <w:b/>
          <w:sz w:val="22"/>
          <w:szCs w:val="22"/>
          <w:u w:val="none"/>
          <w:lang w:val="en-US" w:bidi="he-IL"/>
        </w:rPr>
        <w:t xml:space="preserve">            </w:t>
      </w:r>
    </w:p>
    <w:p w:rsidR="00FC1B21" w:rsidRPr="009803F9" w:rsidRDefault="00FC1B21" w:rsidP="005B0843">
      <w:pPr>
        <w:pStyle w:val="NoSpacing"/>
        <w:spacing w:line="360" w:lineRule="auto"/>
        <w:rPr>
          <w:b/>
          <w:lang w:val="sv-SE"/>
        </w:rPr>
      </w:pPr>
      <w:r w:rsidRPr="003D321B">
        <w:rPr>
          <w:rFonts w:cs="Aharoni"/>
          <w:sz w:val="22"/>
          <w:szCs w:val="22"/>
          <w:lang w:bidi="he-IL"/>
        </w:rPr>
        <w:t>Name Surname:</w:t>
      </w:r>
      <w:r>
        <w:rPr>
          <w:rFonts w:cs="Aharoni"/>
          <w:sz w:val="22"/>
          <w:szCs w:val="22"/>
          <w:lang w:bidi="he-IL"/>
        </w:rPr>
        <w:t xml:space="preserve"> </w:t>
      </w:r>
      <w:hyperlink r:id="rId5" w:history="1">
        <w:r w:rsidRPr="009803F9">
          <w:rPr>
            <w:rStyle w:val="Hyperlink"/>
            <w:b/>
            <w:lang w:val="sv-SE"/>
          </w:rPr>
          <w:t>www.sorubak.com</w:t>
        </w:r>
      </w:hyperlink>
      <w:r w:rsidRPr="009803F9">
        <w:rPr>
          <w:b/>
          <w:lang w:val="sv-SE"/>
        </w:rPr>
        <w:t xml:space="preserve"> </w:t>
      </w:r>
    </w:p>
    <w:p w:rsidR="00FC1B21" w:rsidRPr="003D321B" w:rsidRDefault="00FC1B21" w:rsidP="0074707C">
      <w:pPr>
        <w:rPr>
          <w:lang w:val="en-US"/>
        </w:rPr>
      </w:pPr>
      <w:r w:rsidRPr="003D321B">
        <w:rPr>
          <w:lang w:val="en-US"/>
        </w:rPr>
        <w:t xml:space="preserve">Class / No: </w:t>
      </w:r>
    </w:p>
    <w:p w:rsidR="00FC1B21" w:rsidRPr="003D321B" w:rsidRDefault="00FC1B21" w:rsidP="0074707C">
      <w:pPr>
        <w:rPr>
          <w:lang w:val="en-US"/>
        </w:rPr>
      </w:pPr>
    </w:p>
    <w:p w:rsidR="00FC1B21" w:rsidRPr="003D321B" w:rsidRDefault="00FC1B21" w:rsidP="00196A72">
      <w:pPr>
        <w:pStyle w:val="Heading2"/>
        <w:ind w:left="0"/>
        <w:jc w:val="left"/>
        <w:rPr>
          <w:rFonts w:cs="Aharoni"/>
          <w:b/>
          <w:sz w:val="22"/>
          <w:szCs w:val="22"/>
          <w:u w:val="none"/>
          <w:lang w:val="en-US" w:bidi="he-IL"/>
        </w:rPr>
      </w:pPr>
      <w:r w:rsidRPr="003D321B">
        <w:rPr>
          <w:rFonts w:cs="Aharoni"/>
          <w:b/>
          <w:sz w:val="22"/>
          <w:szCs w:val="22"/>
          <w:u w:val="none"/>
          <w:lang w:val="en-US" w:bidi="he-IL"/>
        </w:rPr>
        <w:t xml:space="preserve">               2014-</w:t>
      </w:r>
      <w:r>
        <w:rPr>
          <w:rFonts w:cs="Aharoni"/>
          <w:b/>
          <w:sz w:val="22"/>
          <w:szCs w:val="22"/>
          <w:u w:val="none"/>
          <w:lang w:val="en-US" w:bidi="he-IL"/>
        </w:rPr>
        <w:t>20</w:t>
      </w:r>
      <w:r w:rsidRPr="003D321B">
        <w:rPr>
          <w:rFonts w:cs="Aharoni"/>
          <w:b/>
          <w:sz w:val="22"/>
          <w:szCs w:val="22"/>
          <w:u w:val="none"/>
          <w:lang w:val="en-US" w:bidi="he-IL"/>
        </w:rPr>
        <w:t>15 EĞİTİM ÖĞRETİM YILI AYSEL TEKİNALP ORTAOKULU 5. SINIF</w:t>
      </w:r>
    </w:p>
    <w:p w:rsidR="00FC1B21" w:rsidRPr="003D321B" w:rsidRDefault="00FC1B21" w:rsidP="0074707C">
      <w:pPr>
        <w:rPr>
          <w:b/>
          <w:lang w:val="en-US"/>
        </w:rPr>
      </w:pPr>
      <w:r w:rsidRPr="003D321B">
        <w:rPr>
          <w:b/>
          <w:lang w:val="en-US"/>
        </w:rPr>
        <w:t xml:space="preserve">                                       </w:t>
      </w:r>
      <w:r w:rsidRPr="003D321B">
        <w:rPr>
          <w:b/>
          <w:lang w:val="en-US"/>
        </w:rPr>
        <w:tab/>
        <w:t xml:space="preserve">1.   DÖNEM 1. İNGİLİZCE YAZILISI </w:t>
      </w:r>
    </w:p>
    <w:p w:rsidR="00FC1B21" w:rsidRPr="003D321B" w:rsidRDefault="00FC1B21" w:rsidP="0074707C">
      <w:pPr>
        <w:rPr>
          <w:b/>
          <w:lang w:val="en-US"/>
        </w:rPr>
      </w:pPr>
    </w:p>
    <w:p w:rsidR="00FC1B21" w:rsidRPr="003D321B" w:rsidRDefault="00FC1B21" w:rsidP="0074707C">
      <w:pPr>
        <w:rPr>
          <w:b/>
          <w:lang w:val="en-US"/>
        </w:rPr>
      </w:pPr>
      <w:r w:rsidRPr="003D321B">
        <w:rPr>
          <w:b/>
          <w:lang w:val="en-US"/>
        </w:rPr>
        <w:t>A) Kutuda verilen rutin aktiviteleri resimlerin altına yazınız.</w:t>
      </w:r>
      <w:r>
        <w:rPr>
          <w:b/>
          <w:lang w:val="en-US"/>
        </w:rPr>
        <w:t>(5x3</w:t>
      </w:r>
      <w:r w:rsidRPr="003D321B">
        <w:rPr>
          <w:b/>
          <w:lang w:val="en-US"/>
        </w:rPr>
        <w:t>:</w:t>
      </w:r>
      <w:r>
        <w:rPr>
          <w:b/>
          <w:lang w:val="en-US"/>
        </w:rPr>
        <w:t>15</w:t>
      </w:r>
      <w:r w:rsidRPr="003D321B">
        <w:rPr>
          <w:b/>
          <w:lang w:val="en-US"/>
        </w:rPr>
        <w:t>p)</w:t>
      </w:r>
    </w:p>
    <w:p w:rsidR="00FC1B21" w:rsidRPr="003D321B" w:rsidRDefault="00FC1B21" w:rsidP="0074707C">
      <w:pPr>
        <w:rPr>
          <w:b/>
          <w:lang w:val="en-US"/>
        </w:rPr>
      </w:pPr>
    </w:p>
    <w:tbl>
      <w:tblPr>
        <w:tblW w:w="1050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04"/>
      </w:tblGrid>
      <w:tr w:rsidR="00FC1B21" w:rsidRPr="003D321B" w:rsidTr="00F630CA">
        <w:trPr>
          <w:trHeight w:val="415"/>
        </w:trPr>
        <w:tc>
          <w:tcPr>
            <w:tcW w:w="10504" w:type="dxa"/>
          </w:tcPr>
          <w:p w:rsidR="00FC1B21" w:rsidRPr="003D321B" w:rsidRDefault="00FC1B21" w:rsidP="0074707C">
            <w:pPr>
              <w:rPr>
                <w:sz w:val="26"/>
                <w:szCs w:val="26"/>
                <w:lang w:val="en-US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7" o:spid="_x0000_s1027" type="#_x0000_t75" alt="http://www.spanishkidstuff.com/flashcards/images/takeshowerbw_gif.gif" style="position:absolute;margin-left:442.35pt;margin-top:18.65pt;width:105.75pt;height:87.75pt;z-index:-251668480;visibility:visible">
                  <v:imagedata r:id="rId6" o:title=""/>
                </v:shape>
              </w:pict>
            </w:r>
            <w:r>
              <w:rPr>
                <w:noProof/>
              </w:rPr>
              <w:pict>
                <v:shape id="Resim 10" o:spid="_x0000_s1028" type="#_x0000_t75" alt="http://thumbs.dreamstime.com/x/kid-watching-tv-black-white-9314686.jpg" style="position:absolute;margin-left:202.35pt;margin-top:18.7pt;width:114.75pt;height:88.5pt;z-index:-251667456;visibility:visible">
                  <v:imagedata r:id="rId7" o:title=""/>
                </v:shape>
              </w:pict>
            </w:r>
            <w:r>
              <w:rPr>
                <w:noProof/>
              </w:rPr>
              <w:pict>
                <v:shape id="Resim 1" o:spid="_x0000_s1029" type="#_x0000_t75" alt="http://www.janicesdaycare.com/Images/School/Student_Does_Not_To_Go.jpg" style="position:absolute;margin-left:-24.15pt;margin-top:18.7pt;width:114.75pt;height:95.25pt;z-index:-251670528;visibility:visible">
                  <v:imagedata r:id="rId8" o:title=""/>
                </v:shape>
              </w:pict>
            </w:r>
            <w:r>
              <w:rPr>
                <w:noProof/>
              </w:rPr>
              <w:pict>
                <v:shape id="Resim 13" o:spid="_x0000_s1030" type="#_x0000_t75" alt="http://4.bp.blogspot.com/-ZtyDAtITBE4/UIRGYQvuPaI/AAAAAAAAJg0/aZuRLqPfsM8/s1600/21e.jpg" style="position:absolute;margin-left:317.1pt;margin-top:13.45pt;width:138pt;height:104.25pt;z-index:-251666432;visibility:visible">
                  <v:imagedata r:id="rId9" o:title=""/>
                </v:shape>
              </w:pict>
            </w:r>
            <w:r w:rsidRPr="003D321B">
              <w:rPr>
                <w:sz w:val="26"/>
                <w:szCs w:val="26"/>
                <w:lang w:val="en-US"/>
              </w:rPr>
              <w:t xml:space="preserve">watch tv            go to school           have a shower          do homework           </w:t>
            </w:r>
            <w:r w:rsidRPr="003D321B">
              <w:rPr>
                <w:sz w:val="26"/>
                <w:szCs w:val="26"/>
                <w:lang w:val="en-US"/>
              </w:rPr>
              <w:br w:type="page"/>
              <w:t>have breakfast</w:t>
            </w:r>
          </w:p>
        </w:tc>
      </w:tr>
    </w:tbl>
    <w:p w:rsidR="00FC1B21" w:rsidRPr="003D321B" w:rsidRDefault="00FC1B21" w:rsidP="00136137">
      <w:pPr>
        <w:tabs>
          <w:tab w:val="left" w:pos="360"/>
        </w:tabs>
        <w:ind w:left="360"/>
        <w:jc w:val="both"/>
        <w:rPr>
          <w:sz w:val="26"/>
          <w:szCs w:val="26"/>
          <w:lang w:val="en-US"/>
        </w:rPr>
      </w:pPr>
      <w:r>
        <w:rPr>
          <w:noProof/>
        </w:rPr>
        <w:pict>
          <v:shape id="Resim 4" o:spid="_x0000_s1031" type="#_x0000_t75" alt="http://cdn2.fiverrcdn.com/photos/165002/v2_680/homework.jpg?1290942444" style="position:absolute;left:0;text-align:left;margin-left:89.25pt;margin-top:4.2pt;width:123pt;height:74.25pt;z-index:-251669504;visibility:visible;mso-position-horizontal-relative:text;mso-position-vertical-relative:text">
            <v:imagedata r:id="rId10" o:title=""/>
          </v:shape>
        </w:pict>
      </w:r>
      <w:r w:rsidRPr="003D321B">
        <w:rPr>
          <w:sz w:val="26"/>
          <w:szCs w:val="26"/>
          <w:lang w:val="en-US"/>
        </w:rPr>
        <w:t xml:space="preserve">                                </w:t>
      </w:r>
    </w:p>
    <w:p w:rsidR="00FC1B21" w:rsidRPr="003D321B" w:rsidRDefault="00FC1B21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FC1B21" w:rsidRPr="003D321B" w:rsidRDefault="00FC1B21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FC1B21" w:rsidRPr="003D321B" w:rsidRDefault="00FC1B21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FC1B21" w:rsidRPr="003D321B" w:rsidRDefault="00FC1B21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FC1B21" w:rsidRPr="003D321B" w:rsidRDefault="00FC1B21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FC1B21" w:rsidRPr="003D321B" w:rsidRDefault="00FC1B21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 xml:space="preserve"> …………………         ……………………       …………………            ……………………….           ……………….</w:t>
      </w:r>
    </w:p>
    <w:p w:rsidR="00FC1B21" w:rsidRPr="003D321B" w:rsidRDefault="00FC1B21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3D321B">
        <w:rPr>
          <w:b/>
          <w:sz w:val="22"/>
          <w:szCs w:val="22"/>
          <w:lang w:val="en-US"/>
        </w:rPr>
        <w:t>B) Ülkelerin başkentlerini verilen kutudan seçerek ülkelerin yanına yazınız.(5X3:15p)</w:t>
      </w: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2" type="#_x0000_t98" style="position:absolute;left:0;text-align:left;margin-left:27.75pt;margin-top:9.7pt;width:436.5pt;height:29.25pt;z-index:251651072">
            <v:textbox>
              <w:txbxContent>
                <w:p w:rsidR="00FC1B21" w:rsidRDefault="00FC1B21">
                  <w:r>
                    <w:t>Madrid           Washington          Ankara                 Rome                 London</w:t>
                  </w:r>
                </w:p>
              </w:txbxContent>
            </v:textbox>
          </v:shape>
        </w:pict>
      </w: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>1) Turkey-……………2) England-……………..3) Italy-…………. 4) Spain-……………. 5) The USA-…………….</w:t>
      </w:r>
    </w:p>
    <w:p w:rsidR="00FC1B21" w:rsidRPr="003D321B" w:rsidRDefault="00FC1B21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lang w:val="en-US"/>
        </w:rPr>
      </w:pPr>
      <w:r w:rsidRPr="003D321B">
        <w:rPr>
          <w:b/>
          <w:sz w:val="22"/>
          <w:szCs w:val="22"/>
          <w:lang w:val="en-US"/>
        </w:rPr>
        <w:t xml:space="preserve">C) Yandaki verilen kutuyla şehirdeki yerleri eşleştiriniz. </w:t>
      </w:r>
      <w:r>
        <w:rPr>
          <w:b/>
          <w:sz w:val="22"/>
          <w:szCs w:val="22"/>
          <w:lang w:val="en-US"/>
        </w:rPr>
        <w:t>(5x3:15</w:t>
      </w:r>
      <w:r w:rsidRPr="003D321B">
        <w:rPr>
          <w:b/>
          <w:sz w:val="22"/>
          <w:szCs w:val="22"/>
          <w:lang w:val="en-US"/>
        </w:rPr>
        <w:t>p)</w:t>
      </w:r>
      <w:r w:rsidRPr="003D321B">
        <w:rPr>
          <w:noProof/>
          <w:lang w:val="en-US"/>
        </w:rPr>
        <w:t xml:space="preserve"> </w:t>
      </w:r>
      <w:r>
        <w:rPr>
          <w:noProof/>
        </w:rPr>
        <w:pict>
          <v:shape id="Resim 29" o:spid="_x0000_s1033" type="#_x0000_t75" alt="https://encrypted-tbn0.gstatic.com/images?q=tbn:ANd9GcQOiRUdxUPG3B7l7j2Ai-uEgPr4_ogdr8tKngdcvPOlYV5_6FuUyQ" style="position:absolute;left:0;text-align:left;margin-left:201.75pt;margin-top:44.95pt;width:108.75pt;height:83.25pt;z-index:-251662336;visibility:visible;mso-position-horizontal-relative:text;mso-position-vertical-relative:text">
            <v:imagedata r:id="rId11" o:title=""/>
          </v:shape>
        </w:pict>
      </w:r>
      <w:r>
        <w:rPr>
          <w:noProof/>
        </w:rPr>
        <w:pict>
          <v:shape id="Resim 15" o:spid="_x0000_s1034" type="#_x0000_t75" alt="http://2.bp.blogspot.com/-LYSWy16gpiU/TcESurXwvdI/AAAAAAAADFM/m5jqH2Y6ALA/s1600/LettersClipArt.jpg" style="position:absolute;left:0;text-align:left;margin-left:108.75pt;margin-top:48.7pt;width:87pt;height:73.5pt;z-index:-251663360;visibility:visible;mso-position-horizontal-relative:text;mso-position-vertical-relative:text">
            <v:imagedata r:id="rId12" o:title=""/>
          </v:shape>
        </w:pict>
      </w:r>
      <w:r>
        <w:rPr>
          <w:noProof/>
        </w:rPr>
        <w:pict>
          <v:shape id="Resim 8" o:spid="_x0000_s1035" type="#_x0000_t75" alt="http://thumbs.dreamstime.com/z/baker-2921289.jpg" style="position:absolute;left:0;text-align:left;margin-left:-11.25pt;margin-top:41.2pt;width:111.75pt;height:99.75pt;z-index:251652096;visibility:visible;mso-position-horizontal-relative:text;mso-position-vertical-relative:text">
            <v:imagedata r:id="rId13" o:title=""/>
          </v:shape>
        </w:pict>
      </w:r>
      <w:r w:rsidRPr="003D321B">
        <w:rPr>
          <w:lang w:val="en-US"/>
        </w:rPr>
        <w:t xml:space="preserve"> </w:t>
      </w: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tbl>
      <w:tblPr>
        <w:tblW w:w="0" w:type="auto"/>
        <w:tblInd w:w="1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20"/>
      </w:tblGrid>
      <w:tr w:rsidR="00FC1B21" w:rsidRPr="003D321B" w:rsidTr="003C6919">
        <w:tc>
          <w:tcPr>
            <w:tcW w:w="5920" w:type="dxa"/>
          </w:tcPr>
          <w:p w:rsidR="00FC1B21" w:rsidRPr="003C6919" w:rsidRDefault="00FC1B21" w:rsidP="003C6919">
            <w:pPr>
              <w:tabs>
                <w:tab w:val="left" w:pos="360"/>
              </w:tabs>
              <w:jc w:val="both"/>
              <w:rPr>
                <w:lang w:val="en-US"/>
              </w:rPr>
            </w:pPr>
            <w:r w:rsidRPr="003C6919">
              <w:rPr>
                <w:lang w:val="en-US"/>
              </w:rPr>
              <w:t>Police Station /  Bakery/ Chemist’s / Hospital / Post Office</w:t>
            </w:r>
          </w:p>
        </w:tc>
      </w:tr>
    </w:tbl>
    <w:p w:rsidR="00FC1B21" w:rsidRPr="003D321B" w:rsidRDefault="00FC1B21" w:rsidP="00A6667F">
      <w:pPr>
        <w:tabs>
          <w:tab w:val="left" w:pos="360"/>
        </w:tabs>
        <w:jc w:val="both"/>
        <w:rPr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lang w:val="en-US"/>
        </w:rPr>
      </w:pPr>
      <w:r>
        <w:rPr>
          <w:noProof/>
        </w:rPr>
        <w:pict>
          <v:shape id="Resim 16" o:spid="_x0000_s1036" type="#_x0000_t75" style="position:absolute;left:0;text-align:left;margin-left:428.25pt;margin-top:5.45pt;width:113.25pt;height:81.75pt;z-index:251659264;visibility:visible">
            <v:imagedata r:id="rId14" o:title=""/>
          </v:shape>
        </w:pict>
      </w:r>
      <w:r>
        <w:rPr>
          <w:noProof/>
        </w:rPr>
        <w:pict>
          <v:shape id="_x0000_s1037" type="#_x0000_t75" style="position:absolute;left:0;text-align:left;margin-left:340.5pt;margin-top:4.7pt;width:76.5pt;height:76.5pt;z-index:251658240;visibility:visible">
            <v:imagedata r:id="rId15" o:title=""/>
          </v:shape>
        </w:pict>
      </w:r>
    </w:p>
    <w:p w:rsidR="00FC1B21" w:rsidRPr="003D321B" w:rsidRDefault="00FC1B21" w:rsidP="00A6667F">
      <w:pPr>
        <w:tabs>
          <w:tab w:val="left" w:pos="360"/>
        </w:tabs>
        <w:jc w:val="both"/>
        <w:rPr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3D321B">
        <w:rPr>
          <w:b/>
          <w:sz w:val="22"/>
          <w:szCs w:val="22"/>
          <w:lang w:val="en-US"/>
        </w:rPr>
        <w:t>………………              ………………..          …………………             ……………………..             …………….</w:t>
      </w: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3D321B">
        <w:rPr>
          <w:b/>
          <w:sz w:val="22"/>
          <w:szCs w:val="22"/>
          <w:lang w:val="en-US"/>
        </w:rPr>
        <w:t>D) Saatler</w:t>
      </w:r>
      <w:r>
        <w:rPr>
          <w:b/>
          <w:sz w:val="22"/>
          <w:szCs w:val="22"/>
          <w:lang w:val="en-US"/>
        </w:rPr>
        <w:t xml:space="preserve">le cümleleri eşleştiriniz. (5 x 3 </w:t>
      </w:r>
      <w:r w:rsidRPr="003D321B">
        <w:rPr>
          <w:b/>
          <w:sz w:val="22"/>
          <w:szCs w:val="22"/>
          <w:lang w:val="en-US"/>
        </w:rPr>
        <w:t>:</w:t>
      </w:r>
      <w:r>
        <w:rPr>
          <w:b/>
          <w:sz w:val="22"/>
          <w:szCs w:val="22"/>
          <w:lang w:val="en-US"/>
        </w:rPr>
        <w:t>15</w:t>
      </w:r>
      <w:r w:rsidRPr="003D321B">
        <w:rPr>
          <w:b/>
          <w:sz w:val="22"/>
          <w:szCs w:val="22"/>
          <w:lang w:val="en-US"/>
        </w:rPr>
        <w:t>p)</w:t>
      </w: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tbl>
      <w:tblPr>
        <w:tblW w:w="10920" w:type="dxa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20"/>
      </w:tblGrid>
      <w:tr w:rsidR="00FC1B21" w:rsidRPr="003D321B" w:rsidTr="008F212F">
        <w:trPr>
          <w:trHeight w:val="375"/>
        </w:trPr>
        <w:tc>
          <w:tcPr>
            <w:tcW w:w="10920" w:type="dxa"/>
          </w:tcPr>
          <w:p w:rsidR="00FC1B21" w:rsidRPr="003D321B" w:rsidRDefault="00FC1B21" w:rsidP="00CD2E9D">
            <w:pPr>
              <w:tabs>
                <w:tab w:val="left" w:pos="360"/>
              </w:tabs>
              <w:ind w:left="45"/>
              <w:jc w:val="both"/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</w:pPr>
            <w:r w:rsidRPr="003D321B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half past ten                 quarter past </w:t>
            </w:r>
            <w:r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six      </w:t>
            </w:r>
            <w:r w:rsidRPr="003D321B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   </w:t>
            </w:r>
            <w:r>
              <w:rPr>
                <w:rFonts w:ascii="Adobe Gothic Std B Western" w:eastAsia="Adobe Gothic Std B" w:hAnsi="Adobe Gothic Std B Western"/>
                <w:sz w:val="22"/>
                <w:szCs w:val="22"/>
                <w:lang w:val="en-US"/>
              </w:rPr>
              <w:t xml:space="preserve">   three o’clock         </w:t>
            </w:r>
            <w:r w:rsidRPr="003D321B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  quarter to one</w:t>
            </w:r>
            <w:r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      quarter to five</w:t>
            </w:r>
          </w:p>
        </w:tc>
      </w:tr>
    </w:tbl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>
        <w:rPr>
          <w:noProof/>
        </w:rPr>
        <w:pict>
          <v:shape id="Resim 87" o:spid="_x0000_s1038" type="#_x0000_t75" alt="http://4.bp.blogspot.com/-gHp2GzOcXNY/TsaLJvoF1UI/AAAAAAAAAYg/_CmV4W5kj7Q/s200/1245_17503_lg.gif" style="position:absolute;left:0;text-align:left;margin-left:306pt;margin-top:7.9pt;width:87pt;height:88.5pt;z-index:-251659264;visibility:visible;mso-position-horizontal-relative:text;mso-position-vertical-relative:text">
            <v:imagedata r:id="rId16" o:title=""/>
          </v:shape>
        </w:pict>
      </w: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>
        <w:rPr>
          <w:noProof/>
        </w:rPr>
        <w:pict>
          <v:shape id="_x0000_s1039" type="#_x0000_t75" style="position:absolute;left:0;text-align:left;margin-left:420.75pt;margin-top:2pt;width:89.65pt;height:81.75pt;z-index:251669504;visibility:visible">
            <v:imagedata r:id="rId17" o:title=""/>
          </v:shape>
        </w:pict>
      </w:r>
      <w:r>
        <w:rPr>
          <w:noProof/>
        </w:rPr>
        <w:pict>
          <v:shape id="Resim 5" o:spid="_x0000_s1040" type="#_x0000_t75" style="position:absolute;left:0;text-align:left;margin-left:206.25pt;margin-top:2pt;width:81.75pt;height:81.75pt;z-index:251670528;visibility:visible">
            <v:imagedata r:id="rId18" o:title=""/>
          </v:shape>
        </w:pict>
      </w:r>
      <w:r>
        <w:rPr>
          <w:noProof/>
        </w:rPr>
        <w:pict>
          <v:shape id="Resim 64" o:spid="_x0000_s1041" type="#_x0000_t75" alt="http://i1.sndcdn.com/artworks-000038026469-twmwm7-original.gif?3eddc42" style="position:absolute;left:0;text-align:left;margin-left:6.75pt;margin-top:2pt;width:72.75pt;height:77.25pt;z-index:-251661312;visibility:visible">
            <v:imagedata r:id="rId19" o:title=""/>
          </v:shape>
        </w:pict>
      </w:r>
      <w:r>
        <w:rPr>
          <w:noProof/>
        </w:rPr>
        <w:pict>
          <v:shape id="Resim 69" o:spid="_x0000_s1042" type="#_x0000_t75" alt="http://www.clker.com/cliparts/7/L/x/6/s/9/10-30-md.png" style="position:absolute;left:0;text-align:left;margin-left:108.75pt;margin-top:2pt;width:80.25pt;height:81.75pt;z-index:-251660288;visibility:visible">
            <v:imagedata r:id="rId20" o:title=""/>
          </v:shape>
        </w:pict>
      </w:r>
      <w:r w:rsidRPr="003D321B">
        <w:rPr>
          <w:b/>
          <w:sz w:val="22"/>
          <w:szCs w:val="22"/>
          <w:lang w:val="en-US"/>
        </w:rPr>
        <w:t xml:space="preserve">   </w:t>
      </w: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>It’s</w:t>
      </w:r>
      <w:r>
        <w:rPr>
          <w:sz w:val="22"/>
          <w:szCs w:val="22"/>
          <w:lang w:val="en-US"/>
        </w:rPr>
        <w:t>……………….</w:t>
      </w:r>
      <w:r w:rsidRPr="003D321B">
        <w:rPr>
          <w:sz w:val="22"/>
          <w:szCs w:val="22"/>
          <w:lang w:val="en-US"/>
        </w:rPr>
        <w:t xml:space="preserve">..   It’s </w:t>
      </w:r>
      <w:r>
        <w:rPr>
          <w:sz w:val="22"/>
          <w:szCs w:val="22"/>
          <w:lang w:val="en-US"/>
        </w:rPr>
        <w:t>………………</w:t>
      </w:r>
      <w:r w:rsidRPr="003D321B">
        <w:rPr>
          <w:sz w:val="22"/>
          <w:szCs w:val="22"/>
          <w:lang w:val="en-US"/>
        </w:rPr>
        <w:t xml:space="preserve">      It’s </w:t>
      </w:r>
      <w:r>
        <w:rPr>
          <w:sz w:val="22"/>
          <w:szCs w:val="22"/>
          <w:lang w:val="en-US"/>
        </w:rPr>
        <w:t xml:space="preserve">………………    </w:t>
      </w:r>
      <w:r w:rsidRPr="003D321B">
        <w:rPr>
          <w:sz w:val="22"/>
          <w:szCs w:val="22"/>
          <w:lang w:val="en-US"/>
        </w:rPr>
        <w:t>It’s…………………..</w:t>
      </w:r>
      <w:r>
        <w:rPr>
          <w:sz w:val="22"/>
          <w:szCs w:val="22"/>
          <w:lang w:val="en-US"/>
        </w:rPr>
        <w:t xml:space="preserve">   It’s ……………………..</w:t>
      </w: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C1B21" w:rsidRPr="005B0843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s-ES"/>
        </w:rPr>
      </w:pPr>
      <w:r w:rsidRPr="005B0843">
        <w:rPr>
          <w:b/>
          <w:sz w:val="22"/>
          <w:szCs w:val="22"/>
          <w:lang w:val="es-ES"/>
        </w:rPr>
        <w:t>E) Yönleri Yazınız. ( 4 x 3 =12 p)</w:t>
      </w:r>
    </w:p>
    <w:p w:rsidR="00FC1B21" w:rsidRPr="005B0843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s-ES"/>
        </w:rPr>
      </w:pPr>
      <w:r w:rsidRPr="005B0843">
        <w:rPr>
          <w:b/>
          <w:sz w:val="22"/>
          <w:szCs w:val="22"/>
          <w:lang w:val="es-ES"/>
        </w:rPr>
        <w:t xml:space="preserve"> </w:t>
      </w:r>
    </w:p>
    <w:p w:rsidR="00FC1B21" w:rsidRPr="003D321B" w:rsidRDefault="00FC1B21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  <w:r>
        <w:rPr>
          <w:noProof/>
        </w:rPr>
        <w:pict>
          <v:shape id="Resim 18" o:spid="_x0000_s1043" type="#_x0000_t75" alt="http://www.compassfishing.com/images/compass-large.jpg" style="position:absolute;left:0;text-align:left;margin-left:35.25pt;margin-top:4.7pt;width:149.8pt;height:105pt;z-index:-251655168;visibility:visible">
            <v:imagedata r:id="rId21" r:href="rId22"/>
          </v:shape>
        </w:pict>
      </w:r>
      <w:r w:rsidRPr="005B0843">
        <w:rPr>
          <w:sz w:val="22"/>
          <w:szCs w:val="22"/>
          <w:lang w:val="es-ES"/>
        </w:rPr>
        <w:tab/>
      </w:r>
      <w:r w:rsidRPr="005B0843">
        <w:rPr>
          <w:sz w:val="22"/>
          <w:szCs w:val="22"/>
          <w:lang w:val="es-ES"/>
        </w:rPr>
        <w:tab/>
      </w:r>
      <w:r w:rsidRPr="005B0843">
        <w:rPr>
          <w:sz w:val="22"/>
          <w:szCs w:val="22"/>
          <w:lang w:val="es-ES"/>
        </w:rPr>
        <w:tab/>
      </w:r>
      <w:r w:rsidRPr="003D321B">
        <w:rPr>
          <w:sz w:val="22"/>
          <w:szCs w:val="22"/>
          <w:lang w:val="en-US"/>
        </w:rPr>
        <w:t>……………….</w:t>
      </w:r>
    </w:p>
    <w:tbl>
      <w:tblPr>
        <w:tblpPr w:leftFromText="141" w:rightFromText="141" w:vertAnchor="text" w:horzAnchor="page" w:tblpX="5938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76"/>
      </w:tblGrid>
      <w:tr w:rsidR="00FC1B21" w:rsidRPr="003D321B" w:rsidTr="003C6919">
        <w:trPr>
          <w:trHeight w:val="565"/>
        </w:trPr>
        <w:tc>
          <w:tcPr>
            <w:tcW w:w="3976" w:type="dxa"/>
          </w:tcPr>
          <w:p w:rsidR="00FC1B21" w:rsidRPr="003C6919" w:rsidRDefault="00FC1B21" w:rsidP="003C6919">
            <w:pPr>
              <w:tabs>
                <w:tab w:val="left" w:pos="360"/>
              </w:tabs>
              <w:jc w:val="both"/>
              <w:rPr>
                <w:sz w:val="28"/>
                <w:szCs w:val="28"/>
                <w:lang w:val="en-US"/>
              </w:rPr>
            </w:pPr>
            <w:r w:rsidRPr="003C6919">
              <w:rPr>
                <w:sz w:val="28"/>
                <w:szCs w:val="28"/>
                <w:lang w:val="en-US"/>
              </w:rPr>
              <w:t>North / East / West / South</w:t>
            </w:r>
          </w:p>
        </w:tc>
      </w:tr>
    </w:tbl>
    <w:p w:rsidR="00FC1B21" w:rsidRPr="003D321B" w:rsidRDefault="00FC1B2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C1B21" w:rsidRPr="003D321B" w:rsidRDefault="00FC1B21" w:rsidP="00315DCF">
      <w:pPr>
        <w:rPr>
          <w:sz w:val="22"/>
          <w:szCs w:val="22"/>
          <w:lang w:val="en-US"/>
        </w:rPr>
      </w:pPr>
    </w:p>
    <w:p w:rsidR="00FC1B21" w:rsidRPr="003D321B" w:rsidRDefault="00FC1B21" w:rsidP="00315DC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………..</w:t>
      </w:r>
    </w:p>
    <w:p w:rsidR="00FC1B21" w:rsidRPr="003D321B" w:rsidRDefault="00FC1B21" w:rsidP="003D321B">
      <w:pPr>
        <w:tabs>
          <w:tab w:val="left" w:pos="3735"/>
        </w:tabs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ab/>
        <w:t>……….</w:t>
      </w:r>
    </w:p>
    <w:p w:rsidR="00FC1B21" w:rsidRPr="003D321B" w:rsidRDefault="00FC1B21" w:rsidP="00315DCF">
      <w:pPr>
        <w:ind w:firstLine="708"/>
        <w:rPr>
          <w:sz w:val="22"/>
          <w:szCs w:val="22"/>
          <w:lang w:val="en-US"/>
        </w:rPr>
      </w:pPr>
    </w:p>
    <w:p w:rsidR="00FC1B21" w:rsidRDefault="00FC1B21" w:rsidP="00315DCF">
      <w:pPr>
        <w:ind w:left="708" w:firstLine="708"/>
        <w:rPr>
          <w:sz w:val="22"/>
          <w:szCs w:val="22"/>
          <w:lang w:val="en-US"/>
        </w:rPr>
      </w:pPr>
    </w:p>
    <w:p w:rsidR="00FC1B21" w:rsidRDefault="00FC1B21" w:rsidP="00315DCF">
      <w:pPr>
        <w:ind w:left="708" w:firstLine="708"/>
        <w:rPr>
          <w:sz w:val="22"/>
          <w:szCs w:val="22"/>
          <w:lang w:val="en-US"/>
        </w:rPr>
      </w:pPr>
    </w:p>
    <w:p w:rsidR="00FC1B21" w:rsidRDefault="00FC1B21" w:rsidP="00315DCF">
      <w:pPr>
        <w:ind w:left="708" w:firstLine="708"/>
        <w:rPr>
          <w:sz w:val="22"/>
          <w:szCs w:val="22"/>
          <w:lang w:val="en-US"/>
        </w:rPr>
      </w:pPr>
    </w:p>
    <w:p w:rsidR="00FC1B21" w:rsidRPr="003D321B" w:rsidRDefault="00FC1B21" w:rsidP="00315DCF">
      <w:pPr>
        <w:ind w:left="708" w:firstLine="708"/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>………………….</w:t>
      </w:r>
    </w:p>
    <w:p w:rsidR="00FC1B21" w:rsidRPr="003D321B" w:rsidRDefault="00FC1B21" w:rsidP="00315DCF">
      <w:pPr>
        <w:rPr>
          <w:sz w:val="22"/>
          <w:szCs w:val="22"/>
          <w:lang w:val="en-US"/>
        </w:rPr>
      </w:pPr>
    </w:p>
    <w:p w:rsidR="00FC1B21" w:rsidRPr="00CD2E9D" w:rsidRDefault="00FC1B21" w:rsidP="00315DCF">
      <w:pPr>
        <w:spacing w:after="200" w:line="276" w:lineRule="auto"/>
        <w:rPr>
          <w:b/>
          <w:lang w:val="en-US"/>
        </w:rPr>
      </w:pPr>
      <w:r>
        <w:rPr>
          <w:noProof/>
        </w:rPr>
        <w:pict>
          <v:rect id="_x0000_s1044" style="position:absolute;margin-left:313.5pt;margin-top:21.55pt;width:206.25pt;height:75pt;z-index:251660288">
            <v:textbox style="mso-next-textbox:#_x0000_s1044">
              <w:txbxContent>
                <w:p w:rsidR="00FC1B21" w:rsidRDefault="00FC1B21" w:rsidP="00315DC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Tuesday </w:t>
                  </w:r>
                  <w:r>
                    <w:rPr>
                      <w:sz w:val="28"/>
                      <w:szCs w:val="28"/>
                    </w:rPr>
                    <w:tab/>
                    <w:t>Friday</w:t>
                  </w:r>
                  <w:r>
                    <w:rPr>
                      <w:sz w:val="28"/>
                      <w:szCs w:val="28"/>
                    </w:rPr>
                    <w:tab/>
                    <w:t>Monday</w:t>
                  </w:r>
                  <w:r>
                    <w:rPr>
                      <w:sz w:val="28"/>
                      <w:szCs w:val="28"/>
                    </w:rPr>
                    <w:tab/>
                    <w:t>Saturday</w:t>
                  </w:r>
                  <w:r>
                    <w:rPr>
                      <w:sz w:val="28"/>
                      <w:szCs w:val="28"/>
                    </w:rPr>
                    <w:tab/>
                    <w:t>Thursday</w:t>
                  </w:r>
                  <w:r>
                    <w:rPr>
                      <w:sz w:val="28"/>
                      <w:szCs w:val="28"/>
                    </w:rPr>
                    <w:tab/>
                  </w:r>
                </w:p>
                <w:p w:rsidR="00FC1B21" w:rsidRPr="0040676B" w:rsidRDefault="00FC1B21" w:rsidP="00315DC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Sunday </w:t>
                  </w:r>
                  <w:r>
                    <w:rPr>
                      <w:sz w:val="28"/>
                      <w:szCs w:val="28"/>
                    </w:rPr>
                    <w:tab/>
                    <w:t xml:space="preserve">     Wednesday </w:t>
                  </w:r>
                  <w:r>
                    <w:rPr>
                      <w:sz w:val="28"/>
                      <w:szCs w:val="28"/>
                    </w:rPr>
                    <w:tab/>
                    <w:t xml:space="preserve"> </w:t>
                  </w:r>
                </w:p>
              </w:txbxContent>
            </v:textbox>
          </v:rect>
        </w:pict>
      </w:r>
      <w:r w:rsidRPr="00CD2E9D">
        <w:rPr>
          <w:b/>
          <w:sz w:val="22"/>
          <w:szCs w:val="22"/>
          <w:lang w:val="en-US"/>
        </w:rPr>
        <w:t xml:space="preserve">F) </w:t>
      </w:r>
      <w:r w:rsidRPr="00CD2E9D">
        <w:rPr>
          <w:b/>
          <w:lang w:val="en-US"/>
        </w:rPr>
        <w:t>Yanda verilen günleri doğru sıraya koyarak yazınız. (7 x 2=14 puan)</w:t>
      </w:r>
    </w:p>
    <w:p w:rsidR="00FC1B21" w:rsidRPr="003D321B" w:rsidRDefault="00FC1B21" w:rsidP="00315DCF">
      <w:pPr>
        <w:pStyle w:val="ListParagraph"/>
        <w:spacing w:line="360" w:lineRule="auto"/>
        <w:ind w:left="425"/>
        <w:rPr>
          <w:lang w:val="en-US"/>
        </w:rPr>
      </w:pPr>
      <w:r w:rsidRPr="003D321B">
        <w:rPr>
          <w:lang w:val="en-US"/>
        </w:rPr>
        <w:t>1......................................</w:t>
      </w:r>
      <w:r w:rsidRPr="003D321B">
        <w:rPr>
          <w:lang w:val="en-US"/>
        </w:rPr>
        <w:tab/>
      </w:r>
      <w:r w:rsidRPr="003D321B">
        <w:rPr>
          <w:lang w:val="en-US"/>
        </w:rPr>
        <w:tab/>
      </w:r>
      <w:r>
        <w:rPr>
          <w:lang w:val="en-US"/>
        </w:rPr>
        <w:t>5……………………….</w:t>
      </w:r>
    </w:p>
    <w:p w:rsidR="00FC1B21" w:rsidRPr="003D321B" w:rsidRDefault="00FC1B21" w:rsidP="00315DCF">
      <w:pPr>
        <w:pStyle w:val="ListParagraph"/>
        <w:spacing w:line="360" w:lineRule="auto"/>
        <w:ind w:left="425"/>
        <w:rPr>
          <w:lang w:val="en-US"/>
        </w:rPr>
      </w:pPr>
      <w:r w:rsidRPr="003D321B">
        <w:rPr>
          <w:lang w:val="en-US"/>
        </w:rPr>
        <w:t>2.....................................</w:t>
      </w:r>
      <w:r>
        <w:rPr>
          <w:lang w:val="en-US"/>
        </w:rPr>
        <w:tab/>
      </w:r>
      <w:r>
        <w:rPr>
          <w:lang w:val="en-US"/>
        </w:rPr>
        <w:tab/>
        <w:t>6……………………….</w:t>
      </w:r>
    </w:p>
    <w:p w:rsidR="00FC1B21" w:rsidRPr="003D321B" w:rsidRDefault="00FC1B21" w:rsidP="00315DCF">
      <w:pPr>
        <w:pStyle w:val="ListParagraph"/>
        <w:spacing w:line="360" w:lineRule="auto"/>
        <w:ind w:left="425"/>
        <w:rPr>
          <w:lang w:val="en-US"/>
        </w:rPr>
      </w:pPr>
      <w:r w:rsidRPr="003D321B">
        <w:rPr>
          <w:lang w:val="en-US"/>
        </w:rPr>
        <w:t>3.....................................</w:t>
      </w:r>
      <w:r>
        <w:rPr>
          <w:lang w:val="en-US"/>
        </w:rPr>
        <w:tab/>
      </w:r>
      <w:r>
        <w:rPr>
          <w:lang w:val="en-US"/>
        </w:rPr>
        <w:tab/>
        <w:t>7………………………..</w:t>
      </w:r>
    </w:p>
    <w:p w:rsidR="00FC1B21" w:rsidRPr="00A20960" w:rsidRDefault="00FC1B21" w:rsidP="00A20960">
      <w:pPr>
        <w:pStyle w:val="ListParagraph"/>
        <w:spacing w:line="360" w:lineRule="auto"/>
        <w:ind w:left="425"/>
        <w:rPr>
          <w:lang w:val="en-US"/>
        </w:rPr>
      </w:pPr>
      <w:r w:rsidRPr="003D321B">
        <w:rPr>
          <w:lang w:val="en-US"/>
        </w:rPr>
        <w:t>4.....................................</w:t>
      </w:r>
    </w:p>
    <w:p w:rsidR="00FC1B21" w:rsidRPr="003D321B" w:rsidRDefault="00FC1B21" w:rsidP="00315DCF">
      <w:pPr>
        <w:rPr>
          <w:sz w:val="22"/>
          <w:szCs w:val="22"/>
          <w:lang w:val="en-US"/>
        </w:rPr>
      </w:pPr>
    </w:p>
    <w:p w:rsidR="00FC1B21" w:rsidRPr="00CD2E9D" w:rsidRDefault="00FC1B21" w:rsidP="00315DCF">
      <w:pPr>
        <w:rPr>
          <w:b/>
          <w:sz w:val="22"/>
          <w:szCs w:val="22"/>
          <w:lang w:val="en-US"/>
        </w:rPr>
      </w:pPr>
      <w:r w:rsidRPr="00CD2E9D">
        <w:rPr>
          <w:b/>
          <w:sz w:val="22"/>
          <w:szCs w:val="22"/>
          <w:lang w:val="en-US"/>
        </w:rPr>
        <w:t>G) Boşluğu uygun yer edatları ile doldurun.</w:t>
      </w:r>
      <w:r w:rsidRPr="00CD2E9D">
        <w:rPr>
          <w:b/>
          <w:lang w:val="en-US"/>
        </w:rPr>
        <w:t xml:space="preserve"> (7 x 2=14 puan)</w:t>
      </w:r>
    </w:p>
    <w:p w:rsidR="00FC1B21" w:rsidRPr="003D321B" w:rsidRDefault="00FC1B21" w:rsidP="00315DCF">
      <w:pPr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ab/>
      </w:r>
      <w:r w:rsidRPr="003D321B">
        <w:rPr>
          <w:sz w:val="22"/>
          <w:szCs w:val="22"/>
          <w:lang w:val="en-US"/>
        </w:rPr>
        <w:tab/>
      </w:r>
      <w:r w:rsidRPr="003D321B">
        <w:rPr>
          <w:sz w:val="22"/>
          <w:szCs w:val="22"/>
          <w:lang w:val="en-US"/>
        </w:rPr>
        <w:tab/>
      </w:r>
    </w:p>
    <w:tbl>
      <w:tblPr>
        <w:tblW w:w="0" w:type="auto"/>
        <w:tblInd w:w="2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29"/>
      </w:tblGrid>
      <w:tr w:rsidR="00FC1B21" w:rsidRPr="003D321B" w:rsidTr="003C6919">
        <w:trPr>
          <w:trHeight w:val="394"/>
        </w:trPr>
        <w:tc>
          <w:tcPr>
            <w:tcW w:w="7029" w:type="dxa"/>
          </w:tcPr>
          <w:p w:rsidR="00FC1B21" w:rsidRPr="003C6919" w:rsidRDefault="00FC1B21" w:rsidP="00315DCF">
            <w:pPr>
              <w:rPr>
                <w:sz w:val="28"/>
                <w:szCs w:val="28"/>
                <w:lang w:val="en-US"/>
              </w:rPr>
            </w:pPr>
            <w:r w:rsidRPr="003C6919">
              <w:rPr>
                <w:sz w:val="28"/>
                <w:szCs w:val="28"/>
                <w:lang w:val="en-US"/>
              </w:rPr>
              <w:t>in / on / under / in front of/ behind/ between/next to</w:t>
            </w:r>
          </w:p>
        </w:tc>
      </w:tr>
    </w:tbl>
    <w:p w:rsidR="00FC1B21" w:rsidRPr="003D321B" w:rsidRDefault="00FC1B21" w:rsidP="003D321B">
      <w:pPr>
        <w:rPr>
          <w:sz w:val="22"/>
          <w:szCs w:val="22"/>
          <w:lang w:val="en-US"/>
        </w:rPr>
      </w:pPr>
      <w:r>
        <w:rPr>
          <w:noProof/>
        </w:rPr>
        <w:pict>
          <v:shape id="_x0000_s1045" type="#_x0000_t75" alt="prepositions1" style="position:absolute;margin-left:243pt;margin-top:2.15pt;width:98.25pt;height:54pt;z-index:251662336;visibility:visible;mso-position-horizontal-relative:text;mso-position-vertical-relative:text">
            <v:imagedata r:id="rId23" o:title=""/>
          </v:shape>
        </w:pict>
      </w:r>
    </w:p>
    <w:p w:rsidR="00FC1B21" w:rsidRPr="003D321B" w:rsidRDefault="00FC1B21" w:rsidP="003D321B">
      <w:pPr>
        <w:pStyle w:val="ListParagraph"/>
        <w:numPr>
          <w:ilvl w:val="0"/>
          <w:numId w:val="6"/>
        </w:numPr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 xml:space="preserve">The boy is ……………………. the table. </w:t>
      </w:r>
    </w:p>
    <w:p w:rsidR="00FC1B21" w:rsidRPr="003D321B" w:rsidRDefault="00FC1B21" w:rsidP="003D321B">
      <w:pPr>
        <w:pStyle w:val="ListParagraph"/>
        <w:ind w:left="1068"/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br/>
      </w:r>
    </w:p>
    <w:p w:rsidR="00FC1B21" w:rsidRPr="003D321B" w:rsidRDefault="00FC1B21" w:rsidP="003D321B">
      <w:pPr>
        <w:pStyle w:val="ListParagraph"/>
        <w:ind w:left="1068"/>
        <w:rPr>
          <w:sz w:val="22"/>
          <w:szCs w:val="22"/>
          <w:lang w:val="en-US"/>
        </w:rPr>
      </w:pPr>
      <w:r>
        <w:rPr>
          <w:noProof/>
        </w:rPr>
        <w:pict>
          <v:shape id="Resim 2" o:spid="_x0000_s1046" type="#_x0000_t75" style="position:absolute;left:0;text-align:left;margin-left:253.5pt;margin-top:5.55pt;width:95.25pt;height:43.5pt;z-index:251663360;visibility:visible">
            <v:imagedata r:id="rId24" o:title=""/>
          </v:shape>
        </w:pict>
      </w:r>
    </w:p>
    <w:p w:rsidR="00FC1B21" w:rsidRDefault="00FC1B21" w:rsidP="003D321B">
      <w:pPr>
        <w:pStyle w:val="ListParagraph"/>
        <w:numPr>
          <w:ilvl w:val="0"/>
          <w:numId w:val="6"/>
        </w:numPr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 xml:space="preserve">The cat is …………………. the computer. </w:t>
      </w:r>
    </w:p>
    <w:p w:rsidR="00FC1B21" w:rsidRDefault="00FC1B21" w:rsidP="003D321B">
      <w:pPr>
        <w:pStyle w:val="ListParagraph"/>
        <w:ind w:left="1068"/>
        <w:rPr>
          <w:sz w:val="22"/>
          <w:szCs w:val="22"/>
          <w:lang w:val="en-US"/>
        </w:rPr>
      </w:pPr>
    </w:p>
    <w:p w:rsidR="00FC1B21" w:rsidRDefault="00FC1B21" w:rsidP="003D321B">
      <w:pPr>
        <w:pStyle w:val="ListParagraph"/>
        <w:ind w:left="1068"/>
        <w:rPr>
          <w:sz w:val="22"/>
          <w:szCs w:val="22"/>
          <w:lang w:val="en-US"/>
        </w:rPr>
      </w:pPr>
      <w:r>
        <w:rPr>
          <w:noProof/>
        </w:rPr>
        <w:pict>
          <v:shape id="_x0000_s1047" type="#_x0000_t75" style="position:absolute;left:0;text-align:left;margin-left:246.75pt;margin-top:3.9pt;width:86.25pt;height:44.25pt;z-index:251664384;visibility:visible">
            <v:imagedata r:id="rId25" o:title=""/>
          </v:shape>
        </w:pict>
      </w:r>
    </w:p>
    <w:p w:rsidR="00FC1B21" w:rsidRDefault="00FC1B21" w:rsidP="003D321B">
      <w:pPr>
        <w:pStyle w:val="ListParagraph"/>
        <w:ind w:left="1068"/>
        <w:rPr>
          <w:sz w:val="22"/>
          <w:szCs w:val="22"/>
          <w:lang w:val="en-US"/>
        </w:rPr>
      </w:pPr>
    </w:p>
    <w:p w:rsidR="00FC1B21" w:rsidRDefault="00FC1B21" w:rsidP="003D321B">
      <w:pPr>
        <w:pStyle w:val="ListParagraph"/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boy is …………………. the box. </w:t>
      </w:r>
    </w:p>
    <w:p w:rsidR="00FC1B21" w:rsidRDefault="00FC1B21" w:rsidP="003D321B">
      <w:pPr>
        <w:rPr>
          <w:sz w:val="22"/>
          <w:szCs w:val="22"/>
          <w:lang w:val="en-US"/>
        </w:rPr>
      </w:pPr>
    </w:p>
    <w:p w:rsidR="00FC1B21" w:rsidRDefault="00FC1B21" w:rsidP="003D321B">
      <w:pPr>
        <w:rPr>
          <w:sz w:val="22"/>
          <w:szCs w:val="22"/>
          <w:lang w:val="en-US"/>
        </w:rPr>
      </w:pPr>
      <w:r>
        <w:rPr>
          <w:noProof/>
        </w:rPr>
        <w:pict>
          <v:shape id="Resim 6" o:spid="_x0000_s1048" type="#_x0000_t75" style="position:absolute;margin-left:264.75pt;margin-top:9.25pt;width:90.75pt;height:51pt;z-index:251665408;visibility:visible">
            <v:imagedata r:id="rId26" o:title=""/>
          </v:shape>
        </w:pict>
      </w:r>
    </w:p>
    <w:p w:rsidR="00FC1B21" w:rsidRDefault="00FC1B21" w:rsidP="003D321B">
      <w:pPr>
        <w:rPr>
          <w:sz w:val="22"/>
          <w:szCs w:val="22"/>
          <w:lang w:val="en-US"/>
        </w:rPr>
      </w:pPr>
    </w:p>
    <w:p w:rsidR="00FC1B21" w:rsidRDefault="00FC1B21" w:rsidP="003D321B">
      <w:pPr>
        <w:pStyle w:val="ListParagraph"/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rabbit is ………………………. the table. </w:t>
      </w:r>
    </w:p>
    <w:p w:rsidR="00FC1B21" w:rsidRDefault="00FC1B21" w:rsidP="003D321B">
      <w:pPr>
        <w:rPr>
          <w:sz w:val="22"/>
          <w:szCs w:val="22"/>
          <w:lang w:val="en-US"/>
        </w:rPr>
      </w:pPr>
    </w:p>
    <w:p w:rsidR="00FC1B21" w:rsidRDefault="00FC1B21" w:rsidP="003D321B">
      <w:pPr>
        <w:rPr>
          <w:sz w:val="22"/>
          <w:szCs w:val="22"/>
          <w:lang w:val="en-US"/>
        </w:rPr>
      </w:pPr>
      <w:r>
        <w:rPr>
          <w:noProof/>
        </w:rPr>
        <w:pict>
          <v:shape id="_x0000_s1049" type="#_x0000_t75" style="position:absolute;margin-left:264.75pt;margin-top:9.5pt;width:96pt;height:51.75pt;z-index:251668480;visibility:visible">
            <v:imagedata r:id="rId27" o:title=""/>
          </v:shape>
        </w:pict>
      </w:r>
    </w:p>
    <w:p w:rsidR="00FC1B21" w:rsidRDefault="00FC1B21" w:rsidP="003D321B">
      <w:pPr>
        <w:rPr>
          <w:sz w:val="22"/>
          <w:szCs w:val="22"/>
          <w:lang w:val="en-US"/>
        </w:rPr>
      </w:pPr>
    </w:p>
    <w:p w:rsidR="00FC1B21" w:rsidRDefault="00FC1B21" w:rsidP="003D321B">
      <w:pPr>
        <w:pStyle w:val="ListParagraph"/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monkey is ………………….. the tree. </w:t>
      </w:r>
    </w:p>
    <w:p w:rsidR="00FC1B21" w:rsidRDefault="00FC1B21" w:rsidP="003D321B">
      <w:pPr>
        <w:rPr>
          <w:sz w:val="22"/>
          <w:szCs w:val="22"/>
          <w:lang w:val="en-US"/>
        </w:rPr>
      </w:pPr>
    </w:p>
    <w:p w:rsidR="00FC1B21" w:rsidRDefault="00FC1B21" w:rsidP="003D321B">
      <w:pPr>
        <w:rPr>
          <w:sz w:val="22"/>
          <w:szCs w:val="22"/>
          <w:lang w:val="en-US"/>
        </w:rPr>
      </w:pPr>
      <w:r>
        <w:rPr>
          <w:noProof/>
        </w:rPr>
        <w:pict>
          <v:shape id="_x0000_s1050" type="#_x0000_t75" style="position:absolute;margin-left:271.5pt;margin-top:10.7pt;width:116.25pt;height:52.5pt;z-index:251666432;visibility:visible">
            <v:imagedata r:id="rId28" o:title=""/>
          </v:shape>
        </w:pict>
      </w:r>
    </w:p>
    <w:p w:rsidR="00FC1B21" w:rsidRDefault="00FC1B21" w:rsidP="003D321B">
      <w:pPr>
        <w:rPr>
          <w:sz w:val="22"/>
          <w:szCs w:val="22"/>
          <w:lang w:val="en-US"/>
        </w:rPr>
      </w:pPr>
    </w:p>
    <w:p w:rsidR="00FC1B21" w:rsidRDefault="00FC1B21" w:rsidP="003D321B">
      <w:pPr>
        <w:rPr>
          <w:sz w:val="22"/>
          <w:szCs w:val="22"/>
          <w:lang w:val="en-US"/>
        </w:rPr>
      </w:pPr>
    </w:p>
    <w:p w:rsidR="00FC1B21" w:rsidRDefault="00FC1B21" w:rsidP="003D321B">
      <w:pPr>
        <w:pStyle w:val="ListParagraph"/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dog is ………………….. the dog house.</w:t>
      </w:r>
    </w:p>
    <w:p w:rsidR="00FC1B21" w:rsidRDefault="00FC1B21" w:rsidP="00A20960">
      <w:pPr>
        <w:rPr>
          <w:sz w:val="22"/>
          <w:szCs w:val="22"/>
          <w:lang w:val="en-US"/>
        </w:rPr>
      </w:pPr>
    </w:p>
    <w:p w:rsidR="00FC1B21" w:rsidRDefault="00FC1B21" w:rsidP="00A20960">
      <w:pPr>
        <w:rPr>
          <w:sz w:val="22"/>
          <w:szCs w:val="22"/>
          <w:lang w:val="en-US"/>
        </w:rPr>
      </w:pPr>
      <w:r>
        <w:rPr>
          <w:noProof/>
        </w:rPr>
        <w:pict>
          <v:shape id="Resim 3" o:spid="_x0000_s1051" type="#_x0000_t75" style="position:absolute;margin-left:264.75pt;margin-top:8.2pt;width:123.75pt;height:41.25pt;z-index:251667456;visibility:visible">
            <v:imagedata r:id="rId29" o:title=""/>
          </v:shape>
        </w:pict>
      </w:r>
    </w:p>
    <w:p w:rsidR="00FC1B21" w:rsidRDefault="00FC1B21" w:rsidP="00A20960">
      <w:pPr>
        <w:rPr>
          <w:sz w:val="22"/>
          <w:szCs w:val="22"/>
          <w:lang w:val="en-US"/>
        </w:rPr>
      </w:pPr>
    </w:p>
    <w:p w:rsidR="00FC1B21" w:rsidRDefault="00FC1B21" w:rsidP="00A20960">
      <w:pPr>
        <w:pStyle w:val="ListParagraph"/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ball is ………………….. the boxes.</w:t>
      </w:r>
    </w:p>
    <w:p w:rsidR="00FC1B21" w:rsidRPr="00CD2E9D" w:rsidRDefault="00FC1B21" w:rsidP="00CD2E9D">
      <w:pPr>
        <w:rPr>
          <w:lang w:val="en-US"/>
        </w:rPr>
      </w:pPr>
    </w:p>
    <w:p w:rsidR="00FC1B21" w:rsidRPr="00CD2E9D" w:rsidRDefault="00FC1B21" w:rsidP="00CD2E9D">
      <w:pPr>
        <w:rPr>
          <w:lang w:val="en-US"/>
        </w:rPr>
      </w:pPr>
    </w:p>
    <w:p w:rsidR="00FC1B21" w:rsidRDefault="00FC1B21" w:rsidP="00CD2E9D">
      <w:pPr>
        <w:rPr>
          <w:lang w:val="en-US"/>
        </w:rPr>
      </w:pPr>
    </w:p>
    <w:p w:rsidR="00FC1B21" w:rsidRDefault="00FC1B21" w:rsidP="00CD2E9D">
      <w:pPr>
        <w:tabs>
          <w:tab w:val="left" w:pos="7485"/>
        </w:tabs>
        <w:rPr>
          <w:lang w:val="en-US"/>
        </w:rPr>
      </w:pPr>
      <w:r>
        <w:rPr>
          <w:lang w:val="en-US"/>
        </w:rPr>
        <w:tab/>
        <w:t xml:space="preserve">    Tuğba ER</w:t>
      </w:r>
      <w:r>
        <w:rPr>
          <w:lang w:val="en-US"/>
        </w:rPr>
        <w:tab/>
      </w:r>
    </w:p>
    <w:p w:rsidR="00FC1B21" w:rsidRPr="00CD2E9D" w:rsidRDefault="00FC1B21" w:rsidP="00CD2E9D">
      <w:pPr>
        <w:tabs>
          <w:tab w:val="left" w:pos="7485"/>
        </w:tabs>
        <w:rPr>
          <w:lang w:val="en-US"/>
        </w:rPr>
      </w:pPr>
      <w:r>
        <w:rPr>
          <w:lang w:val="en-US"/>
        </w:rPr>
        <w:tab/>
        <w:t>English Teacher</w:t>
      </w:r>
    </w:p>
    <w:sectPr w:rsidR="00FC1B21" w:rsidRPr="00CD2E9D" w:rsidSect="00A666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dobe Gothic Std B">
    <w:altName w:val="MS Gothic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Adobe Gothic Std B Wester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56598"/>
    <w:multiLevelType w:val="hybridMultilevel"/>
    <w:tmpl w:val="B3F43C0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D42BBA"/>
    <w:multiLevelType w:val="hybridMultilevel"/>
    <w:tmpl w:val="9A484B86"/>
    <w:lvl w:ilvl="0" w:tplc="C394A5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BB05DA"/>
    <w:multiLevelType w:val="hybridMultilevel"/>
    <w:tmpl w:val="BFE2BE8A"/>
    <w:lvl w:ilvl="0" w:tplc="BDDC248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281C0331"/>
    <w:multiLevelType w:val="hybridMultilevel"/>
    <w:tmpl w:val="87181C3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282215"/>
    <w:multiLevelType w:val="hybridMultilevel"/>
    <w:tmpl w:val="9E524748"/>
    <w:lvl w:ilvl="0" w:tplc="B7687F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A293EF1"/>
    <w:multiLevelType w:val="hybridMultilevel"/>
    <w:tmpl w:val="9406503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6151"/>
    <w:rsid w:val="00027040"/>
    <w:rsid w:val="00082CF3"/>
    <w:rsid w:val="000B0163"/>
    <w:rsid w:val="000C50C9"/>
    <w:rsid w:val="000D1180"/>
    <w:rsid w:val="00106DC9"/>
    <w:rsid w:val="00136137"/>
    <w:rsid w:val="00142C50"/>
    <w:rsid w:val="00196A72"/>
    <w:rsid w:val="001B2146"/>
    <w:rsid w:val="002328ED"/>
    <w:rsid w:val="002B7AD6"/>
    <w:rsid w:val="002D1B7A"/>
    <w:rsid w:val="002E4804"/>
    <w:rsid w:val="00315DCF"/>
    <w:rsid w:val="003B6713"/>
    <w:rsid w:val="003C6919"/>
    <w:rsid w:val="003D321B"/>
    <w:rsid w:val="0040676B"/>
    <w:rsid w:val="004763E2"/>
    <w:rsid w:val="004C0CE8"/>
    <w:rsid w:val="00510A97"/>
    <w:rsid w:val="00573496"/>
    <w:rsid w:val="00577214"/>
    <w:rsid w:val="005862D8"/>
    <w:rsid w:val="005B0843"/>
    <w:rsid w:val="00626AC7"/>
    <w:rsid w:val="00662E65"/>
    <w:rsid w:val="0069084D"/>
    <w:rsid w:val="006B72E0"/>
    <w:rsid w:val="006D488F"/>
    <w:rsid w:val="00741446"/>
    <w:rsid w:val="007422A6"/>
    <w:rsid w:val="00743998"/>
    <w:rsid w:val="0074707C"/>
    <w:rsid w:val="00754B60"/>
    <w:rsid w:val="00783FEB"/>
    <w:rsid w:val="00862207"/>
    <w:rsid w:val="008D3991"/>
    <w:rsid w:val="008F212F"/>
    <w:rsid w:val="009546C9"/>
    <w:rsid w:val="009803F9"/>
    <w:rsid w:val="009D5BC7"/>
    <w:rsid w:val="00A0542C"/>
    <w:rsid w:val="00A20960"/>
    <w:rsid w:val="00A43650"/>
    <w:rsid w:val="00A54EA9"/>
    <w:rsid w:val="00A612F6"/>
    <w:rsid w:val="00A6667F"/>
    <w:rsid w:val="00AB4F89"/>
    <w:rsid w:val="00AE01D0"/>
    <w:rsid w:val="00B359B4"/>
    <w:rsid w:val="00B46482"/>
    <w:rsid w:val="00BD7848"/>
    <w:rsid w:val="00BE3952"/>
    <w:rsid w:val="00C04D19"/>
    <w:rsid w:val="00C13683"/>
    <w:rsid w:val="00CD2E9D"/>
    <w:rsid w:val="00CE4E7B"/>
    <w:rsid w:val="00D10184"/>
    <w:rsid w:val="00D418AC"/>
    <w:rsid w:val="00D46151"/>
    <w:rsid w:val="00D72525"/>
    <w:rsid w:val="00DE7544"/>
    <w:rsid w:val="00E050B6"/>
    <w:rsid w:val="00E67A41"/>
    <w:rsid w:val="00E807C7"/>
    <w:rsid w:val="00EA7F0A"/>
    <w:rsid w:val="00ED0F29"/>
    <w:rsid w:val="00EE595B"/>
    <w:rsid w:val="00F36B78"/>
    <w:rsid w:val="00F630CA"/>
    <w:rsid w:val="00F84426"/>
    <w:rsid w:val="00FC1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998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46151"/>
    <w:pPr>
      <w:keepNext/>
      <w:ind w:left="360"/>
      <w:jc w:val="both"/>
      <w:outlineLvl w:val="1"/>
    </w:pPr>
    <w:rPr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D533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99"/>
    <w:qFormat/>
    <w:rsid w:val="007470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7470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4707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A612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5B0843"/>
    <w:rPr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5B084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http://www.compassfishing.com/images/compass-large.jpg" TargetMode="External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303</Words>
  <Characters>1733</Characters>
  <Application>Microsoft Office Outlook</Application>
  <DocSecurity>0</DocSecurity>
  <Lines>0</Lines>
  <Paragraphs>0</Paragraphs>
  <ScaleCrop>false</ScaleCrop>
  <Company>maho toprak mahsülleri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maho</dc:creator>
  <cp:keywords/>
  <dc:description/>
  <cp:lastModifiedBy>edanur</cp:lastModifiedBy>
  <cp:revision>10</cp:revision>
  <cp:lastPrinted>2014-10-21T12:25:00Z</cp:lastPrinted>
  <dcterms:created xsi:type="dcterms:W3CDTF">2014-10-18T11:04:00Z</dcterms:created>
  <dcterms:modified xsi:type="dcterms:W3CDTF">2014-11-03T19:41:00Z</dcterms:modified>
</cp:coreProperties>
</file>