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A0C" w:rsidRDefault="00242A0C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242A0C" w:rsidRDefault="00242A0C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2014-2015 ACADEMIC YEAR ………………………… SECONDARY SCHOOL 5th GRADE</w:t>
      </w:r>
    </w:p>
    <w:p w:rsidR="00242A0C" w:rsidRDefault="00242A0C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1st TERM 2nd WRITTEN EXAM</w:t>
      </w:r>
    </w:p>
    <w:p w:rsidR="00242A0C" w:rsidRDefault="00242A0C" w:rsidP="002D0E24">
      <w:pPr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NAME/SURNAME: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NUMBER: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SCORE:</w:t>
      </w:r>
    </w:p>
    <w:p w:rsidR="00242A0C" w:rsidRDefault="00242A0C" w:rsidP="002D0E24">
      <w:pPr>
        <w:ind w:left="-567"/>
        <w:rPr>
          <w:rFonts w:ascii="Comic Sans MS" w:hAnsi="Comic Sans MS"/>
        </w:rPr>
      </w:pPr>
      <w:r>
        <w:rPr>
          <w:rFonts w:ascii="Comic Sans MS" w:hAnsi="Comic Sans MS"/>
        </w:rPr>
        <w:t>A. Kutu içinde verilen fiilleri resimlerin altına yazınız. (5*2=10 pts)</w:t>
      </w:r>
    </w:p>
    <w:p w:rsidR="00242A0C" w:rsidRDefault="00242A0C" w:rsidP="002D0E24">
      <w:pPr>
        <w:ind w:left="-567"/>
        <w:rPr>
          <w:rFonts w:ascii="Comic Sans MS" w:hAnsi="Comic Sans MS"/>
        </w:rPr>
      </w:pPr>
      <w:r>
        <w:rPr>
          <w:noProof/>
          <w:lang w:eastAsia="tr-TR" w:bidi="ar-SA"/>
        </w:rPr>
        <w:pict>
          <v:rect id="_x0000_s1026" style="position:absolute;left:0;text-align:left;margin-left:-2.6pt;margin-top:.3pt;width:425.25pt;height:23.25pt;z-index:251654656">
            <v:textbox>
              <w:txbxContent>
                <w:p w:rsidR="00242A0C" w:rsidRPr="002D0E24" w:rsidRDefault="00242A0C" w:rsidP="002D0E24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have breakfast  -  get dressed  -  do homework  -  brush teeth  -  go to bed</w:t>
                  </w:r>
                </w:p>
              </w:txbxContent>
            </v:textbox>
          </v:rect>
        </w:pic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242A0C" w:rsidRDefault="00242A0C" w:rsidP="00FD7988">
      <w:pPr>
        <w:ind w:left="-567" w:right="-567"/>
        <w:rPr>
          <w:rFonts w:ascii="Comic Sans MS" w:hAnsi="Comic Sans MS"/>
        </w:rPr>
      </w:pPr>
      <w:r w:rsidRPr="003456E7">
        <w:rPr>
          <w:noProof/>
          <w:lang w:eastAsia="tr-TR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thumbs.dreamstime.com/x/man-brushing-teeth-27702359.jpg" style="width:80.25pt;height:80.25pt;visibility:visible">
            <v:imagedata r:id="rId4" o:title=""/>
          </v:shape>
        </w:pict>
      </w:r>
      <w:r>
        <w:rPr>
          <w:rFonts w:ascii="Comic Sans MS" w:hAnsi="Comic Sans MS"/>
        </w:rPr>
        <w:t xml:space="preserve">  </w:t>
      </w:r>
      <w:r w:rsidRPr="003456E7">
        <w:rPr>
          <w:noProof/>
          <w:lang w:eastAsia="tr-TR" w:bidi="ar-SA"/>
        </w:rPr>
        <w:pict>
          <v:shape id="Resim 4" o:spid="_x0000_i1026" type="#_x0000_t75" alt="http://www.clker.com/cliparts/3/4/6/2/1263376421879605336Girl%20Eat.svg.med.png" style="width:79.5pt;height:79.5pt;visibility:visible">
            <v:imagedata r:id="rId5" o:title=""/>
          </v:shape>
        </w:pict>
      </w:r>
      <w:r>
        <w:rPr>
          <w:rFonts w:ascii="Comic Sans MS" w:hAnsi="Comic Sans MS"/>
        </w:rPr>
        <w:t xml:space="preserve">  </w:t>
      </w:r>
      <w:r w:rsidRPr="003456E7">
        <w:rPr>
          <w:noProof/>
          <w:lang w:eastAsia="tr-TR" w:bidi="ar-SA"/>
        </w:rPr>
        <w:pict>
          <v:shape id="Resim 7" o:spid="_x0000_i1027" type="#_x0000_t75" alt="http://o.quizlet.com/wiUzEx7tO31gyPiZDW1.yA_m.png" style="width:97.5pt;height:81pt;visibility:visible">
            <v:imagedata r:id="rId6" o:title=""/>
          </v:shape>
        </w:pict>
      </w:r>
      <w:r>
        <w:rPr>
          <w:rFonts w:ascii="Comic Sans MS" w:hAnsi="Comic Sans MS"/>
        </w:rPr>
        <w:t xml:space="preserve">  </w:t>
      </w:r>
      <w:r w:rsidRPr="003456E7">
        <w:rPr>
          <w:noProof/>
          <w:lang w:eastAsia="tr-TR" w:bidi="ar-SA"/>
        </w:rPr>
        <w:pict>
          <v:shape id="Resim 10" o:spid="_x0000_i1028" type="#_x0000_t75" alt="https://encrypted-tbn3.gstatic.com/images?q=tbn:ANd9GcTCiKNZLecF8EBMtWip861PSU1vsH4RvkL3IHkNb3C8FK1VOyQWXw" style="width:113.25pt;height:80.25pt;visibility:visible">
            <v:imagedata r:id="rId7" o:title=""/>
          </v:shape>
        </w:pict>
      </w:r>
      <w:r>
        <w:rPr>
          <w:rFonts w:ascii="Comic Sans MS" w:hAnsi="Comic Sans MS"/>
        </w:rPr>
        <w:t xml:space="preserve">  </w:t>
      </w:r>
      <w:r w:rsidRPr="003456E7">
        <w:rPr>
          <w:noProof/>
          <w:lang w:eastAsia="tr-TR" w:bidi="ar-SA"/>
        </w:rPr>
        <w:pict>
          <v:shape id="Resim 13" o:spid="_x0000_i1029" type="#_x0000_t75" alt="http://images.clipartpanda.com/sleep-clipart-clip-art-sleeping-430097.jpg" style="width:78.75pt;height:80.25pt;visibility:visible">
            <v:imagedata r:id="rId8" o:title=""/>
          </v:shape>
        </w:pic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    …………………………………  ………………………………………     ………………………………………   ……………………………………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242A0C" w:rsidRPr="00FD7988" w:rsidRDefault="00242A0C" w:rsidP="00FD7988">
      <w:pPr>
        <w:ind w:left="-567" w:right="-567"/>
        <w:rPr>
          <w:rFonts w:ascii="Comic Sans MS" w:hAnsi="Comic Sans MS"/>
        </w:rPr>
      </w:pPr>
      <w:r>
        <w:rPr>
          <w:noProof/>
          <w:lang w:eastAsia="tr-TR" w:bidi="ar-SA"/>
        </w:rPr>
        <w:pict>
          <v:rect id="_x0000_s1027" style="position:absolute;left:0;text-align:left;margin-left:52.15pt;margin-top:15.5pt;width:336pt;height:26.25pt;z-index:251656704">
            <v:textbox>
              <w:txbxContent>
                <w:p w:rsidR="00242A0C" w:rsidRPr="00BC2A28" w:rsidRDefault="00242A0C" w:rsidP="00BC2A28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post office  -  library  -  mosque  -  hospital  -  bakery</w:t>
                  </w:r>
                </w:p>
              </w:txbxContent>
            </v:textbox>
          </v:rect>
        </w:pict>
      </w:r>
      <w:r w:rsidRPr="00FD7988">
        <w:rPr>
          <w:rFonts w:ascii="Comic Sans MS" w:hAnsi="Comic Sans MS"/>
        </w:rPr>
        <w:t>B. Kutu içinde verilen yerlerin adlarını resimlerin altına yazınız. (5*2=10 pts)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 w:rsidRPr="003456E7">
        <w:rPr>
          <w:noProof/>
          <w:lang w:eastAsia="tr-TR" w:bidi="ar-SA"/>
        </w:rPr>
        <w:pict>
          <v:shape id="Resim 16" o:spid="_x0000_i1030" type="#_x0000_t75" alt="http://www.picturesof.net/_images_300/Woman_Working_In_a_Bakery_Royalty_Free_Clipart_Picture_081110-132842-844042.jpg" style="width:81pt;height:87pt;visibility:visible">
            <v:imagedata r:id="rId9" o:title=""/>
          </v:shape>
        </w:pict>
      </w:r>
      <w:r>
        <w:rPr>
          <w:rFonts w:ascii="Comic Sans MS" w:hAnsi="Comic Sans MS"/>
          <w:sz w:val="20"/>
          <w:szCs w:val="20"/>
        </w:rPr>
        <w:t xml:space="preserve">   </w:t>
      </w:r>
      <w:r w:rsidRPr="003456E7">
        <w:rPr>
          <w:noProof/>
          <w:lang w:eastAsia="tr-TR" w:bidi="ar-SA"/>
        </w:rPr>
        <w:pict>
          <v:shape id="Resim 25" o:spid="_x0000_i1031" type="#_x0000_t75" alt="https://encrypted-tbn0.gstatic.com/images?q=tbn:ANd9GcTiJ6yWbc5dsBpmCwNVLyCXyhPLF6vnR8YGWIdda4UhotIKWapw" style="width:70.5pt;height:88.5pt;visibility:visible">
            <v:imagedata r:id="rId10" o:title=""/>
          </v:shape>
        </w:pict>
      </w:r>
      <w:r>
        <w:rPr>
          <w:rFonts w:ascii="Comic Sans MS" w:hAnsi="Comic Sans MS"/>
          <w:sz w:val="20"/>
          <w:szCs w:val="20"/>
        </w:rPr>
        <w:t xml:space="preserve">  </w:t>
      </w:r>
      <w:r w:rsidRPr="003456E7">
        <w:rPr>
          <w:noProof/>
          <w:lang w:eastAsia="tr-TR" w:bidi="ar-SA"/>
        </w:rPr>
        <w:pict>
          <v:shape id="Resim 22" o:spid="_x0000_i1032" type="#_x0000_t75" alt="http://www.clipartlord.com/wp-content/uploads/2014/05/hospital6.png" style="width:102pt;height:84.75pt;visibility:visible">
            <v:imagedata r:id="rId11" o:title=""/>
          </v:shape>
        </w:pict>
      </w:r>
      <w:r>
        <w:rPr>
          <w:rFonts w:ascii="Comic Sans MS" w:hAnsi="Comic Sans MS"/>
          <w:sz w:val="20"/>
          <w:szCs w:val="20"/>
        </w:rPr>
        <w:t xml:space="preserve">      </w:t>
      </w:r>
      <w:r w:rsidRPr="003456E7">
        <w:rPr>
          <w:noProof/>
          <w:lang w:eastAsia="tr-TR" w:bidi="ar-SA"/>
        </w:rPr>
        <w:pict>
          <v:shape id="Resim 19" o:spid="_x0000_i1033" type="#_x0000_t75" alt="http://comps.canstockphoto.com/can-stock-photo_csp12050026.jpg" style="width:111pt;height:81pt;visibility:visible">
            <v:imagedata r:id="rId12" o:title=""/>
          </v:shape>
        </w:pict>
      </w:r>
      <w:r>
        <w:rPr>
          <w:rFonts w:ascii="Comic Sans MS" w:hAnsi="Comic Sans MS"/>
          <w:sz w:val="20"/>
          <w:szCs w:val="20"/>
        </w:rPr>
        <w:t xml:space="preserve">    </w:t>
      </w:r>
      <w:r w:rsidRPr="003456E7">
        <w:rPr>
          <w:noProof/>
          <w:lang w:eastAsia="tr-TR" w:bidi="ar-SA"/>
        </w:rPr>
        <w:pict>
          <v:shape id="Resim 28" o:spid="_x0000_i1034" type="#_x0000_t75" alt="http://noorulharam.files.wordpress.com/2010/10/masjid-clipart.jpg" style="width:81.75pt;height:90.75pt;visibility:visible">
            <v:imagedata r:id="rId13" o:title=""/>
          </v:shape>
        </w:pic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    ……………………………  ……………………………………………  ………………………………………………   ………………………………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242A0C" w:rsidRPr="00BC2A28" w:rsidRDefault="00242A0C" w:rsidP="00FD7988">
      <w:pPr>
        <w:ind w:left="-567" w:right="-567"/>
        <w:rPr>
          <w:rFonts w:ascii="Comic Sans MS" w:hAnsi="Comic Sans MS"/>
        </w:rPr>
      </w:pPr>
      <w:r w:rsidRPr="00BC2A28">
        <w:rPr>
          <w:rFonts w:ascii="Comic Sans MS" w:hAnsi="Comic Sans MS"/>
        </w:rPr>
        <w:t>C. Kutu içinde verilen ders adlarını resimlerin altına yazınız. (5*2=10 pts)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noProof/>
          <w:lang w:eastAsia="tr-TR" w:bidi="ar-SA"/>
        </w:rPr>
        <w:pict>
          <v:rect id="_x0000_s1028" style="position:absolute;left:0;text-align:left;margin-left:28.9pt;margin-top:.65pt;width:347.25pt;height:23.25pt;z-index:251655680">
            <v:textbox>
              <w:txbxContent>
                <w:p w:rsidR="00242A0C" w:rsidRPr="00E87041" w:rsidRDefault="00242A0C" w:rsidP="00E87041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English  -  Physical Education  -  Science  -  Maths  -  Art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3456E7">
        <w:rPr>
          <w:noProof/>
          <w:lang w:eastAsia="tr-TR" w:bidi="ar-SA"/>
        </w:rPr>
        <w:pict>
          <v:shape id="Resim 50" o:spid="_x0000_i1035" type="#_x0000_t75" alt="http://classroomclipart.com/images/gallery/Clipart/Chemistry/TN_student_working_on_chemistry_experiment_01.jpg" style="width:90pt;height:69.75pt;visibility:visible">
            <v:imagedata r:id="rId14" o:title=""/>
          </v:shape>
        </w:pict>
      </w:r>
      <w:r>
        <w:rPr>
          <w:rFonts w:ascii="Comic Sans MS" w:hAnsi="Comic Sans MS"/>
          <w:sz w:val="20"/>
          <w:szCs w:val="20"/>
        </w:rPr>
        <w:t xml:space="preserve">     </w:t>
      </w:r>
      <w:r w:rsidRPr="003456E7">
        <w:rPr>
          <w:noProof/>
          <w:lang w:eastAsia="tr-TR" w:bidi="ar-SA"/>
        </w:rPr>
        <w:pict>
          <v:shape id="Resim 35" o:spid="_x0000_i1036" type="#_x0000_t75" alt="http://images.clipartpanda.com/maths-clipart-pc5eGaAdi.gif" style="width:96.75pt;height:72.75pt;visibility:visible">
            <v:imagedata r:id="rId15" o:title=""/>
          </v:shape>
        </w:pict>
      </w:r>
      <w:r>
        <w:rPr>
          <w:rFonts w:ascii="Comic Sans MS" w:hAnsi="Comic Sans MS"/>
          <w:sz w:val="20"/>
          <w:szCs w:val="20"/>
        </w:rPr>
        <w:t xml:space="preserve">     </w:t>
      </w:r>
      <w:r w:rsidRPr="003456E7">
        <w:rPr>
          <w:noProof/>
          <w:lang w:eastAsia="tr-TR" w:bidi="ar-SA"/>
        </w:rPr>
        <w:pict>
          <v:shape id="Resim 41" o:spid="_x0000_i1037" type="#_x0000_t75" alt="https://art2annoy.files.wordpress.com/2013/06/artist_21.gif" style="width:73.5pt;height:80.25pt;visibility:visible">
            <v:imagedata r:id="rId16" o:title=""/>
          </v:shape>
        </w:pict>
      </w:r>
      <w:r>
        <w:rPr>
          <w:rFonts w:ascii="Comic Sans MS" w:hAnsi="Comic Sans MS"/>
          <w:sz w:val="20"/>
          <w:szCs w:val="20"/>
        </w:rPr>
        <w:t xml:space="preserve">   </w:t>
      </w:r>
      <w:r w:rsidRPr="003456E7">
        <w:rPr>
          <w:noProof/>
          <w:lang w:eastAsia="tr-TR" w:bidi="ar-SA"/>
        </w:rPr>
        <w:pict>
          <v:shape id="Resim 47" o:spid="_x0000_i1038" type="#_x0000_t75" alt="http://www.acclaimclipart.com/free_clipart_images/teacher_or_professor_in_classroom_ointing_to_back_to_school_on_chalkboard_0521-1005-1515-3804_SMU.jpg" style="width:93pt;height:81.75pt;visibility:visible">
            <v:imagedata r:id="rId17" o:title=""/>
          </v:shape>
        </w:pict>
      </w:r>
      <w:r>
        <w:rPr>
          <w:rFonts w:ascii="Comic Sans MS" w:hAnsi="Comic Sans MS"/>
          <w:sz w:val="20"/>
          <w:szCs w:val="20"/>
        </w:rPr>
        <w:t xml:space="preserve">  </w:t>
      </w:r>
      <w:r w:rsidRPr="003456E7">
        <w:rPr>
          <w:noProof/>
          <w:lang w:eastAsia="tr-TR" w:bidi="ar-SA"/>
        </w:rPr>
        <w:pict>
          <v:shape id="Resim 38" o:spid="_x0000_i1039" type="#_x0000_t75" alt="http://images.clipartpanda.com/education-clipart-4c9MK9ocE.jpeg" style="width:81.75pt;height:80.25pt;visibility:visible">
            <v:imagedata r:id="rId18" o:title=""/>
          </v:shape>
        </w:pic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…………………………………… </w:t>
      </w:r>
      <w:r>
        <w:rPr>
          <w:rFonts w:ascii="Comic Sans MS" w:hAnsi="Comic Sans MS"/>
          <w:sz w:val="20"/>
          <w:szCs w:val="20"/>
        </w:rPr>
        <w:tab/>
        <w:t xml:space="preserve">    ……………………………………   …………………………………    …………………………………    ……………………………………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</w:rPr>
        <w:sectPr w:rsidR="00242A0C" w:rsidSect="002D0E24">
          <w:pgSz w:w="11906" w:h="16838"/>
          <w:pgMar w:top="0" w:right="1417" w:bottom="1417" w:left="1417" w:header="708" w:footer="708" w:gutter="0"/>
          <w:cols w:space="708"/>
          <w:docGrid w:linePitch="360"/>
        </w:sectPr>
      </w:pPr>
    </w:p>
    <w:p w:rsidR="00242A0C" w:rsidRDefault="00242A0C" w:rsidP="00FD7988">
      <w:pPr>
        <w:ind w:left="-567" w:right="-567"/>
        <w:rPr>
          <w:rFonts w:ascii="Comic Sans MS" w:hAnsi="Comic Sans MS"/>
        </w:rPr>
      </w:pPr>
      <w:r w:rsidRPr="00BC2A28">
        <w:rPr>
          <w:rFonts w:ascii="Comic Sans MS" w:hAnsi="Comic Sans MS"/>
        </w:rPr>
        <w:t>D. Boşlukları “</w:t>
      </w:r>
      <w:r w:rsidRPr="00BC2A28">
        <w:rPr>
          <w:rFonts w:ascii="Comic Sans MS" w:hAnsi="Comic Sans MS"/>
          <w:i/>
        </w:rPr>
        <w:t>Do</w:t>
      </w:r>
      <w:r w:rsidRPr="00BC2A28">
        <w:rPr>
          <w:rFonts w:ascii="Comic Sans MS" w:hAnsi="Comic Sans MS"/>
        </w:rPr>
        <w:t>” veya “</w:t>
      </w:r>
      <w:r w:rsidRPr="00BC2A28">
        <w:rPr>
          <w:rFonts w:ascii="Comic Sans MS" w:hAnsi="Comic Sans MS"/>
          <w:i/>
        </w:rPr>
        <w:t>Does</w:t>
      </w:r>
      <w:r w:rsidRPr="00BC2A28">
        <w:rPr>
          <w:rFonts w:ascii="Comic Sans MS" w:hAnsi="Comic Sans MS"/>
        </w:rPr>
        <w:t>”</w:t>
      </w:r>
      <w:r>
        <w:rPr>
          <w:rFonts w:ascii="Comic Sans MS" w:hAnsi="Comic Sans MS"/>
        </w:rPr>
        <w:t xml:space="preserve"> ile doğru bir </w:t>
      </w:r>
      <w:r w:rsidRPr="00BC2A28">
        <w:rPr>
          <w:rFonts w:ascii="Comic Sans MS" w:hAnsi="Comic Sans MS"/>
        </w:rPr>
        <w:t>şekilde doldurunuz. (</w:t>
      </w:r>
      <w:r>
        <w:rPr>
          <w:rFonts w:ascii="Comic Sans MS" w:hAnsi="Comic Sans MS"/>
        </w:rPr>
        <w:t>5</w:t>
      </w:r>
      <w:r w:rsidRPr="00BC2A28">
        <w:rPr>
          <w:rFonts w:ascii="Comic Sans MS" w:hAnsi="Comic Sans MS"/>
        </w:rPr>
        <w:t>*2=</w:t>
      </w:r>
      <w:r>
        <w:rPr>
          <w:rFonts w:ascii="Comic Sans MS" w:hAnsi="Comic Sans MS"/>
        </w:rPr>
        <w:t>1</w:t>
      </w:r>
      <w:r w:rsidRPr="00BC2A28">
        <w:rPr>
          <w:rFonts w:ascii="Comic Sans MS" w:hAnsi="Comic Sans MS"/>
        </w:rPr>
        <w:t>0 pts)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  <w:sectPr w:rsidR="00242A0C" w:rsidSect="000011DB">
          <w:type w:val="continuous"/>
          <w:pgSz w:w="11906" w:h="16838"/>
          <w:pgMar w:top="0" w:right="1417" w:bottom="0" w:left="1417" w:header="708" w:footer="708" w:gutter="0"/>
          <w:cols w:space="708"/>
          <w:docGrid w:linePitch="360"/>
        </w:sectPr>
      </w:pPr>
    </w:p>
    <w:p w:rsidR="00242A0C" w:rsidRPr="00BC2A28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1. When ………………… you get up?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 ………………… they like playing chess?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 How ……………… Göktürk go to work?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4. 4. ……………… Melike like pizza and Coke?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5. 5. Yes, she ……………………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  <w:sectPr w:rsidR="00242A0C" w:rsidSect="004A4FCC">
          <w:type w:val="continuous"/>
          <w:pgSz w:w="11906" w:h="16838"/>
          <w:pgMar w:top="0" w:right="1417" w:bottom="0" w:left="1417" w:header="708" w:footer="708" w:gutter="0"/>
          <w:cols w:num="2" w:space="708"/>
          <w:docGrid w:linePitch="360"/>
        </w:sectPr>
      </w:pP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</w:rPr>
      </w:pPr>
      <w:r w:rsidRPr="000011DB">
        <w:rPr>
          <w:rFonts w:ascii="Comic Sans MS" w:hAnsi="Comic Sans MS"/>
        </w:rPr>
        <w:t>E. Boşlukları “can” veya “can’t” ile doğru bir şekilde doldurunuz. (5*2=10 pts)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 w:rsidRPr="003456E7">
        <w:rPr>
          <w:noProof/>
          <w:lang w:eastAsia="tr-TR" w:bidi="ar-SA"/>
        </w:rPr>
        <w:pict>
          <v:shape id="Resim 58" o:spid="_x0000_i1040" type="#_x0000_t75" alt="http://images.clipartpanda.com/turtle-clip-art-4ncBLGBTA.png" style="width:54pt;height:29.25pt;visibility:visible">
            <v:imagedata r:id="rId19" o:title=""/>
          </v:shape>
        </w:pic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3456E7">
        <w:rPr>
          <w:noProof/>
          <w:lang w:eastAsia="tr-TR" w:bidi="ar-SA"/>
        </w:rPr>
        <w:pict>
          <v:shape id="Resim 61" o:spid="_x0000_i1041" type="#_x0000_t75" alt="http://images.clipartpanda.com/bird-20clipart-jRcAr6ATL.jpeg" style="width:44.25pt;height:38.25pt;visibility:visible">
            <v:imagedata r:id="rId20" o:title=""/>
          </v:shape>
        </w:pict>
      </w:r>
      <w:r>
        <w:rPr>
          <w:rFonts w:ascii="Comic Sans MS" w:hAnsi="Comic Sans MS"/>
          <w:sz w:val="20"/>
          <w:szCs w:val="20"/>
        </w:rPr>
        <w:tab/>
        <w:t xml:space="preserve">  </w:t>
      </w:r>
      <w:r w:rsidRPr="003456E7">
        <w:rPr>
          <w:noProof/>
          <w:lang w:eastAsia="tr-TR" w:bidi="ar-SA"/>
        </w:rPr>
        <w:pict>
          <v:shape id="Resim 64" o:spid="_x0000_i1042" type="#_x0000_t75" alt="http://bestclipartblog.com/clipart-pics/kangaroo-clipart-13.jpg" style="width:38.25pt;height:42pt;visibility:visible">
            <v:imagedata r:id="rId21" o:title=""/>
          </v:shape>
        </w:pic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 xml:space="preserve">  </w:t>
      </w:r>
      <w:r>
        <w:rPr>
          <w:rFonts w:ascii="Comic Sans MS" w:hAnsi="Comic Sans MS"/>
          <w:sz w:val="20"/>
          <w:szCs w:val="20"/>
        </w:rPr>
        <w:tab/>
      </w:r>
      <w:r w:rsidRPr="003456E7">
        <w:rPr>
          <w:noProof/>
          <w:lang w:eastAsia="tr-TR" w:bidi="ar-SA"/>
        </w:rPr>
        <w:pict>
          <v:shape id="Resim 67" o:spid="_x0000_i1043" type="#_x0000_t75" alt="http://cartoon-monkeys.clipartonline.net/_/rsrc/1357670663847/home/cartoon-monkey_5.png?height=400&amp;width=400" style="width:50.25pt;height:50.25pt;visibility:visible">
            <v:imagedata r:id="rId22" o:title=""/>
          </v:shape>
        </w:pic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</w:t>
      </w:r>
      <w:r w:rsidRPr="003456E7">
        <w:rPr>
          <w:noProof/>
          <w:lang w:eastAsia="tr-TR" w:bidi="ar-SA"/>
        </w:rPr>
        <w:pict>
          <v:shape id="Resim 70" o:spid="_x0000_i1044" type="#_x0000_t75" alt="http://www.clipartlord.com/wp-content/uploads/2014/08/elephant17.png" style="width:54.75pt;height:41.25pt;visibility:visible">
            <v:imagedata r:id="rId23" o:title=""/>
          </v:shape>
        </w:pic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  <w:sectPr w:rsidR="00242A0C" w:rsidSect="000011DB">
          <w:type w:val="continuous"/>
          <w:pgSz w:w="11906" w:h="16838"/>
          <w:pgMar w:top="0" w:right="1417" w:bottom="0" w:left="1417" w:header="708" w:footer="708" w:gutter="0"/>
          <w:cols w:space="708"/>
          <w:docGrid w:linePitch="360"/>
        </w:sectPr>
      </w:pP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smartTag w:uri="urn:schemas-microsoft-com:office:smarttags" w:element="metricconverter">
        <w:smartTagPr>
          <w:attr w:name="ProductID" w:val="1. A"/>
        </w:smartTagPr>
        <w:r>
          <w:rPr>
            <w:rFonts w:ascii="Comic Sans MS" w:hAnsi="Comic Sans MS"/>
            <w:sz w:val="20"/>
            <w:szCs w:val="20"/>
          </w:rPr>
          <w:t>1. A</w:t>
        </w:r>
      </w:smartTag>
      <w:r>
        <w:rPr>
          <w:rFonts w:ascii="Comic Sans MS" w:hAnsi="Comic Sans MS"/>
          <w:sz w:val="20"/>
          <w:szCs w:val="20"/>
        </w:rPr>
        <w:t xml:space="preserve"> turtle …………………………… run.</w:t>
      </w:r>
      <w:r w:rsidRPr="000011DB">
        <w:t xml:space="preserve"> 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smartTag w:uri="urn:schemas-microsoft-com:office:smarttags" w:element="metricconverter">
        <w:smartTagPr>
          <w:attr w:name="ProductID" w:val="2. A"/>
        </w:smartTagPr>
        <w:r>
          <w:rPr>
            <w:rFonts w:ascii="Comic Sans MS" w:hAnsi="Comic Sans MS"/>
            <w:sz w:val="20"/>
            <w:szCs w:val="20"/>
          </w:rPr>
          <w:t>2. A</w:t>
        </w:r>
      </w:smartTag>
      <w:r>
        <w:rPr>
          <w:rFonts w:ascii="Comic Sans MS" w:hAnsi="Comic Sans MS"/>
          <w:sz w:val="20"/>
          <w:szCs w:val="20"/>
        </w:rPr>
        <w:t xml:space="preserve"> bird …………………………… fly.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</w:t>
      </w:r>
      <w:smartTag w:uri="urn:schemas-microsoft-com:office:smarttags" w:element="metricconverter">
        <w:smartTagPr>
          <w:attr w:name="ProductID" w:val="3. A"/>
        </w:smartTagPr>
        <w:r>
          <w:rPr>
            <w:rFonts w:ascii="Comic Sans MS" w:hAnsi="Comic Sans MS"/>
            <w:sz w:val="20"/>
            <w:szCs w:val="20"/>
          </w:rPr>
          <w:t>3. A</w:t>
        </w:r>
      </w:smartTag>
      <w:r>
        <w:rPr>
          <w:rFonts w:ascii="Comic Sans MS" w:hAnsi="Comic Sans MS"/>
          <w:sz w:val="20"/>
          <w:szCs w:val="20"/>
        </w:rPr>
        <w:t xml:space="preserve"> kangaroo ………………………… jump.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4. </w:t>
      </w:r>
      <w:smartTag w:uri="urn:schemas-microsoft-com:office:smarttags" w:element="metricconverter">
        <w:smartTagPr>
          <w:attr w:name="ProductID" w:val="4. A"/>
        </w:smartTagPr>
        <w:r>
          <w:rPr>
            <w:rFonts w:ascii="Comic Sans MS" w:hAnsi="Comic Sans MS"/>
            <w:sz w:val="20"/>
            <w:szCs w:val="20"/>
          </w:rPr>
          <w:t>4. A</w:t>
        </w:r>
      </w:smartTag>
      <w:r>
        <w:rPr>
          <w:rFonts w:ascii="Comic Sans MS" w:hAnsi="Comic Sans MS"/>
          <w:sz w:val="20"/>
          <w:szCs w:val="20"/>
        </w:rPr>
        <w:t xml:space="preserve"> monkey ………………………… climb trees.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5. 5. An elephant ………………………… play chess.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</w:rPr>
      </w:pPr>
      <w:r w:rsidRPr="004A4FCC">
        <w:rPr>
          <w:rFonts w:ascii="Comic Sans MS" w:hAnsi="Comic Sans MS"/>
        </w:rPr>
        <w:t>F. Doğru şıkları seçiniz.</w:t>
      </w:r>
      <w:r>
        <w:rPr>
          <w:rFonts w:ascii="Comic Sans MS" w:hAnsi="Comic Sans MS"/>
        </w:rPr>
        <w:t xml:space="preserve"> (10*2=20 pts)</w:t>
      </w:r>
    </w:p>
    <w:p w:rsidR="00242A0C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42A0C" w:rsidRPr="004A4FCC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>1. Where is the library?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It is under the table.</w:t>
      </w:r>
      <w:r>
        <w:rPr>
          <w:rFonts w:ascii="Comic Sans MS" w:hAnsi="Comic Sans MS"/>
          <w:sz w:val="20"/>
          <w:szCs w:val="20"/>
        </w:rPr>
        <w:tab/>
        <w:t>b) Yes, it is a library.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There are boks in it.</w:t>
      </w:r>
      <w:r>
        <w:rPr>
          <w:rFonts w:ascii="Comic Sans MS" w:hAnsi="Comic Sans MS"/>
          <w:sz w:val="20"/>
          <w:szCs w:val="20"/>
        </w:rPr>
        <w:tab/>
        <w:t>d) It is next to the bank.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42A0C" w:rsidRPr="004A4FCC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>2. Cem: What time …………… you go to bed?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   Aylin: …………… nine o’clock.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does / At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does / On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do / At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do / On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42A0C" w:rsidRPr="004A4FCC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>3. Ankara is the …………………… of Turkey.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post office</w:t>
      </w:r>
      <w:r>
        <w:rPr>
          <w:rFonts w:ascii="Comic Sans MS" w:hAnsi="Comic Sans MS"/>
          <w:sz w:val="20"/>
          <w:szCs w:val="20"/>
        </w:rPr>
        <w:tab/>
        <w:t>b) hospital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country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capital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42A0C" w:rsidRPr="004A4FCC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>4. Deniz: ………………………………………………………?</w:t>
      </w:r>
    </w:p>
    <w:p w:rsidR="00242A0C" w:rsidRPr="004A4FCC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    Ferit: Turn left. It’s next to the bank.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How can I go to the post office?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Where is the bank?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What nationality are you?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Where are you from?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noProof/>
          <w:lang w:eastAsia="tr-TR" w:bidi="ar-SA"/>
        </w:rPr>
        <w:pict>
          <v:rect id="_x0000_s1029" style="position:absolute;left:0;text-align:left;margin-left:232.15pt;margin-top:6.55pt;width:275.25pt;height:53.25pt;z-index:251659776">
            <v:textbox>
              <w:txbxContent>
                <w:p w:rsidR="00242A0C" w:rsidRDefault="00242A0C" w:rsidP="003A4F7B">
                  <w:pPr>
                    <w:ind w:left="-284" w:right="-567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 w:rsidRPr="0005736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8D2F49">
                    <w:rPr>
                      <w:rFonts w:ascii="Comic Sans MS" w:hAnsi="Comic Sans MS"/>
                      <w:sz w:val="20"/>
                      <w:szCs w:val="20"/>
                    </w:rPr>
                    <w:t xml:space="preserve"> It’s half past seven.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5736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B.</w:t>
                  </w:r>
                  <w:r w:rsidRPr="008D2F49">
                    <w:rPr>
                      <w:rFonts w:ascii="Comic Sans MS" w:hAnsi="Comic Sans MS"/>
                      <w:sz w:val="20"/>
                      <w:szCs w:val="20"/>
                    </w:rPr>
                    <w:t xml:space="preserve"> It’s quarter to t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en.</w:t>
                  </w:r>
                </w:p>
                <w:p w:rsidR="00242A0C" w:rsidRDefault="00242A0C" w:rsidP="003A4F7B">
                  <w:pPr>
                    <w:ind w:left="-284" w:right="-567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A4F7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</w:t>
                  </w:r>
                  <w:r w:rsidRPr="0005736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8D2F49">
                    <w:rPr>
                      <w:rFonts w:ascii="Comic Sans MS" w:hAnsi="Comic Sans MS"/>
                      <w:sz w:val="20"/>
                      <w:szCs w:val="20"/>
                    </w:rPr>
                    <w:t xml:space="preserve"> It’s eleven o’clock.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5736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D.</w:t>
                  </w:r>
                  <w:r w:rsidRPr="008D2F49">
                    <w:rPr>
                      <w:rFonts w:ascii="Comic Sans MS" w:hAnsi="Comic Sans MS"/>
                      <w:sz w:val="20"/>
                      <w:szCs w:val="20"/>
                    </w:rPr>
                    <w:t xml:space="preserve"> It’s quarter past six.</w:t>
                  </w:r>
                </w:p>
                <w:p w:rsidR="00242A0C" w:rsidRPr="008D2F49" w:rsidRDefault="00242A0C" w:rsidP="003A4F7B">
                  <w:pPr>
                    <w:ind w:left="-284" w:right="-567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</w:t>
                  </w:r>
                  <w:r w:rsidRPr="0005736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8D2F49">
                    <w:rPr>
                      <w:rFonts w:ascii="Comic Sans MS" w:hAnsi="Comic Sans MS"/>
                      <w:sz w:val="20"/>
                      <w:szCs w:val="20"/>
                    </w:rPr>
                    <w:t xml:space="preserve"> It’s twenty past one.</w:t>
                  </w:r>
                </w:p>
                <w:p w:rsidR="00242A0C" w:rsidRDefault="00242A0C" w:rsidP="003A4F7B"/>
              </w:txbxContent>
            </v:textbox>
          </v:rect>
        </w:pict>
      </w:r>
    </w:p>
    <w:p w:rsidR="00242A0C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>5. My best friend is …………………</w:t>
      </w:r>
      <w:r>
        <w:rPr>
          <w:rFonts w:ascii="Comic Sans MS" w:hAnsi="Comic Sans MS"/>
          <w:b/>
          <w:sz w:val="20"/>
          <w:szCs w:val="20"/>
        </w:rPr>
        <w:t xml:space="preserve"> .</w:t>
      </w:r>
    </w:p>
    <w:p w:rsidR="00242A0C" w:rsidRPr="004A4FCC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Pr="004A4FCC">
        <w:rPr>
          <w:rFonts w:ascii="Comic Sans MS" w:hAnsi="Comic Sans MS"/>
          <w:b/>
          <w:sz w:val="20"/>
          <w:szCs w:val="20"/>
        </w:rPr>
        <w:t>She is from ……………………</w:t>
      </w:r>
      <w:r>
        <w:rPr>
          <w:rFonts w:ascii="Comic Sans MS" w:hAnsi="Comic Sans MS"/>
          <w:b/>
          <w:sz w:val="20"/>
          <w:szCs w:val="20"/>
        </w:rPr>
        <w:t xml:space="preserve"> .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French / France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Spain / Spanish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Greece / Greek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Italian / Italian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42A0C" w:rsidRPr="00241053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>6. Elif: Can we play dodge ……………………?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 xml:space="preserve">    Beren: No, I ……………… run fast.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ball / can’t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game / am not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ball / is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game / can</w:t>
      </w:r>
      <w:r>
        <w:rPr>
          <w:rFonts w:ascii="Comic Sans MS" w:hAnsi="Comic Sans MS"/>
          <w:sz w:val="20"/>
          <w:szCs w:val="20"/>
        </w:rPr>
        <w:tab/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42A0C" w:rsidRPr="00241053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>7. Mert: Do you like banana?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 xml:space="preserve">    Ahmet: ……………………………… .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Yes, she does.</w:t>
      </w:r>
      <w:r>
        <w:rPr>
          <w:rFonts w:ascii="Comic Sans MS" w:hAnsi="Comic Sans MS"/>
          <w:sz w:val="20"/>
          <w:szCs w:val="20"/>
        </w:rPr>
        <w:tab/>
        <w:t>b) Yes, I do.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Yes, I am.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Yes, he doesn’t.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>8.  My sister is eight years old. She …………………………</w:t>
      </w:r>
    </w:p>
    <w:p w:rsidR="00242A0C" w:rsidRPr="00241053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>the guitar very well.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studies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b)reads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likes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plays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hyperlink r:id="rId24" w:history="1">
        <w:r w:rsidRPr="00922261">
          <w:rPr>
            <w:rStyle w:val="Hyperlink"/>
            <w:rFonts w:ascii="Comic Sans MS" w:hAnsi="Comic Sans MS" w:cs="Mangal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242A0C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42A0C" w:rsidRDefault="00242A0C" w:rsidP="003A4F7B">
      <w:pPr>
        <w:ind w:left="-142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p w:rsidR="00242A0C" w:rsidRDefault="00242A0C" w:rsidP="003A4F7B">
      <w:pPr>
        <w:ind w:left="-142" w:right="-567"/>
        <w:rPr>
          <w:rFonts w:ascii="Comic Sans MS" w:hAnsi="Comic Sans MS"/>
          <w:b/>
          <w:sz w:val="20"/>
          <w:szCs w:val="20"/>
        </w:rPr>
      </w:pPr>
    </w:p>
    <w:p w:rsidR="00242A0C" w:rsidRDefault="00242A0C" w:rsidP="003A4F7B">
      <w:pPr>
        <w:ind w:left="-142" w:right="-567"/>
        <w:rPr>
          <w:rFonts w:ascii="Comic Sans MS" w:hAnsi="Comic Sans MS"/>
          <w:b/>
          <w:sz w:val="20"/>
          <w:szCs w:val="20"/>
        </w:rPr>
      </w:pPr>
    </w:p>
    <w:p w:rsidR="00242A0C" w:rsidRDefault="00242A0C" w:rsidP="003A4F7B">
      <w:pPr>
        <w:ind w:left="-142" w:right="-567"/>
        <w:rPr>
          <w:rFonts w:ascii="Comic Sans MS" w:hAnsi="Comic Sans MS"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>9</w:t>
      </w:r>
      <w:r>
        <w:rPr>
          <w:rFonts w:ascii="Comic Sans MS" w:hAnsi="Comic Sans MS"/>
          <w:sz w:val="20"/>
          <w:szCs w:val="20"/>
        </w:rPr>
        <w:t xml:space="preserve">. </w:t>
      </w:r>
    </w:p>
    <w:p w:rsidR="00242A0C" w:rsidRDefault="00242A0C" w:rsidP="003A4F7B">
      <w:pPr>
        <w:ind w:left="-142" w:right="-567"/>
        <w:rPr>
          <w:rFonts w:ascii="Comic Sans MS" w:hAnsi="Comic Sans MS"/>
          <w:sz w:val="20"/>
          <w:szCs w:val="20"/>
        </w:rPr>
      </w:pPr>
      <w:r w:rsidRPr="003456E7">
        <w:rPr>
          <w:noProof/>
          <w:lang w:eastAsia="tr-TR" w:bidi="ar-SA"/>
        </w:rPr>
        <w:pict>
          <v:shape id="Resim 73" o:spid="_x0000_i1045" type="#_x0000_t75" alt="https://encrypted-tbn3.gstatic.com/images?q=tbn:ANd9GcTva2aJOl8EAY6NzDexAI3iTHu_bb3l5HeYSLK0dAUly8vs1q7Nlg" style="width:126pt;height:69pt;visibility:visible">
            <v:imagedata r:id="rId25" o:title=""/>
          </v:shape>
        </w:pict>
      </w:r>
    </w:p>
    <w:p w:rsidR="00242A0C" w:rsidRDefault="00242A0C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singing and dancing</w:t>
      </w:r>
      <w:r>
        <w:rPr>
          <w:rFonts w:ascii="Comic Sans MS" w:hAnsi="Comic Sans MS"/>
          <w:sz w:val="20"/>
          <w:szCs w:val="20"/>
        </w:rPr>
        <w:tab/>
        <w:t>b) playing volleyball</w:t>
      </w:r>
    </w:p>
    <w:p w:rsidR="00242A0C" w:rsidRDefault="00242A0C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going camping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fishing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242A0C" w:rsidRDefault="00242A0C" w:rsidP="003A4F7B">
      <w:pPr>
        <w:ind w:left="-142" w:right="-567"/>
        <w:rPr>
          <w:noProof/>
          <w:lang w:eastAsia="tr-TR" w:bidi="ar-SA"/>
        </w:rPr>
      </w:pPr>
      <w:r>
        <w:rPr>
          <w:noProof/>
          <w:lang w:eastAsia="tr-TR" w:bidi="ar-SA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left:0;text-align:left;margin-left:131.65pt;margin-top:4.15pt;width:78.75pt;height:57pt;z-index:251657728" adj="-5774,12164">
            <v:textbox>
              <w:txbxContent>
                <w:p w:rsidR="00242A0C" w:rsidRPr="00D14671" w:rsidRDefault="00242A0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At four </w:t>
                  </w:r>
                  <w:r w:rsidRPr="00D14671">
                    <w:rPr>
                      <w:rFonts w:ascii="Comic Sans MS" w:hAnsi="Comic Sans MS"/>
                      <w:sz w:val="20"/>
                      <w:szCs w:val="20"/>
                    </w:rPr>
                    <w:t>o’clock.</w:t>
                  </w:r>
                </w:p>
              </w:txbxContent>
            </v:textbox>
          </v:shape>
        </w:pict>
      </w:r>
      <w:r>
        <w:rPr>
          <w:noProof/>
          <w:lang w:eastAsia="tr-TR" w:bidi="ar-SA"/>
        </w:rPr>
        <w:pict>
          <v:shape id="_x0000_s1031" type="#_x0000_t63" style="position:absolute;left:0;text-align:left;margin-left:-51.35pt;margin-top:12.65pt;width:95.25pt;height:53.25pt;z-index:251658752" adj="24480,10891">
            <v:textbox>
              <w:txbxContent>
                <w:p w:rsidR="00242A0C" w:rsidRPr="00D14671" w:rsidRDefault="00242A0C" w:rsidP="00D1467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 is the party?</w:t>
                  </w:r>
                </w:p>
              </w:txbxContent>
            </v:textbox>
          </v:shape>
        </w:pict>
      </w:r>
      <w:r w:rsidRPr="00D14671">
        <w:rPr>
          <w:rFonts w:ascii="Comic Sans MS" w:hAnsi="Comic Sans MS"/>
          <w:b/>
          <w:sz w:val="20"/>
          <w:szCs w:val="20"/>
        </w:rPr>
        <w:t>10.</w:t>
      </w:r>
      <w:r>
        <w:rPr>
          <w:rFonts w:ascii="Comic Sans MS" w:hAnsi="Comic Sans MS"/>
          <w:sz w:val="20"/>
          <w:szCs w:val="20"/>
        </w:rPr>
        <w:t xml:space="preserve">                  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</w:t>
      </w:r>
      <w:r w:rsidRPr="003456E7">
        <w:rPr>
          <w:noProof/>
          <w:lang w:eastAsia="tr-TR" w:bidi="ar-SA"/>
        </w:rPr>
        <w:pict>
          <v:shape id="Resim 76" o:spid="_x0000_i1046" type="#_x0000_t75" alt="http://generic.pixmac.com/4/cartoon-happy-girl-and-boy-clipart-82851859.jpg" style="width:73.5pt;height:67.5pt;visibility:visible">
            <v:imagedata r:id="rId26" o:title=""/>
          </v:shape>
        </w:pict>
      </w:r>
    </w:p>
    <w:p w:rsidR="00242A0C" w:rsidRDefault="00242A0C" w:rsidP="003A4F7B">
      <w:pPr>
        <w:ind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What time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Where</w:t>
      </w:r>
    </w:p>
    <w:p w:rsidR="00242A0C" w:rsidRDefault="00242A0C" w:rsidP="003A4F7B">
      <w:pPr>
        <w:ind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How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What</w:t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242A0C" w:rsidRPr="008D2F49" w:rsidRDefault="00242A0C" w:rsidP="00D14671">
      <w:pPr>
        <w:ind w:left="-284" w:right="-567"/>
        <w:rPr>
          <w:rFonts w:ascii="Comic Sans MS" w:hAnsi="Comic Sans MS"/>
        </w:rPr>
      </w:pPr>
      <w:r w:rsidRPr="008D2F49">
        <w:rPr>
          <w:rFonts w:ascii="Comic Sans MS" w:hAnsi="Comic Sans MS"/>
        </w:rPr>
        <w:t>G. Verilen saatlerin aşağıdan İngilizce karşılıklarını bulup harfini boşluklara yazınız.</w:t>
      </w:r>
    </w:p>
    <w:p w:rsidR="00242A0C" w:rsidRPr="008D2F49" w:rsidRDefault="00242A0C" w:rsidP="00D14671">
      <w:pPr>
        <w:ind w:left="-284" w:right="-567"/>
        <w:rPr>
          <w:rFonts w:ascii="Comic Sans MS" w:hAnsi="Comic Sans MS"/>
        </w:rPr>
      </w:pPr>
      <w:r w:rsidRPr="008D2F49">
        <w:rPr>
          <w:rFonts w:ascii="Comic Sans MS" w:hAnsi="Comic Sans MS"/>
        </w:rPr>
        <w:t>(5*2=10pts)</w:t>
      </w:r>
    </w:p>
    <w:p w:rsidR="00242A0C" w:rsidRDefault="00242A0C" w:rsidP="00D14671">
      <w:pPr>
        <w:ind w:left="-284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242A0C" w:rsidRDefault="00242A0C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242A0C" w:rsidRDefault="00242A0C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D2F49">
        <w:rPr>
          <w:rFonts w:ascii="Comic Sans MS" w:hAnsi="Comic Sans MS"/>
          <w:sz w:val="20"/>
          <w:szCs w:val="20"/>
        </w:rPr>
        <w:t xml:space="preserve"> </w:t>
      </w:r>
    </w:p>
    <w:p w:rsidR="00242A0C" w:rsidRDefault="00242A0C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242A0C" w:rsidRDefault="00242A0C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242A0C" w:rsidRPr="008D2F49" w:rsidRDefault="00242A0C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8D2F49">
        <w:rPr>
          <w:rFonts w:ascii="Comic Sans MS" w:hAnsi="Comic Sans MS"/>
          <w:sz w:val="20"/>
          <w:szCs w:val="20"/>
        </w:rPr>
        <w:t>7.30</w:t>
      </w:r>
      <w:r w:rsidRPr="008D2F49">
        <w:rPr>
          <w:rFonts w:ascii="Comic Sans MS" w:hAnsi="Comic Sans MS"/>
          <w:sz w:val="20"/>
          <w:szCs w:val="20"/>
        </w:rPr>
        <w:tab/>
        <w:t>11.00</w:t>
      </w:r>
      <w:r w:rsidRPr="008D2F49">
        <w:rPr>
          <w:rFonts w:ascii="Comic Sans MS" w:hAnsi="Comic Sans MS"/>
          <w:sz w:val="20"/>
          <w:szCs w:val="20"/>
        </w:rPr>
        <w:tab/>
        <w:t xml:space="preserve">   </w:t>
      </w:r>
      <w:r>
        <w:rPr>
          <w:rFonts w:ascii="Comic Sans MS" w:hAnsi="Comic Sans MS"/>
          <w:sz w:val="20"/>
          <w:szCs w:val="20"/>
        </w:rPr>
        <w:t xml:space="preserve"> </w:t>
      </w:r>
      <w:r w:rsidRPr="008D2F49">
        <w:rPr>
          <w:rFonts w:ascii="Comic Sans MS" w:hAnsi="Comic Sans MS"/>
          <w:sz w:val="20"/>
          <w:szCs w:val="20"/>
        </w:rPr>
        <w:t xml:space="preserve">18.15   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8D2F49">
        <w:rPr>
          <w:rFonts w:ascii="Comic Sans MS" w:hAnsi="Comic Sans MS"/>
          <w:sz w:val="20"/>
          <w:szCs w:val="20"/>
        </w:rPr>
        <w:t>21.45</w:t>
      </w:r>
      <w:r w:rsidRPr="008D2F49">
        <w:rPr>
          <w:rFonts w:ascii="Comic Sans MS" w:hAnsi="Comic Sans MS"/>
          <w:sz w:val="20"/>
          <w:szCs w:val="20"/>
        </w:rPr>
        <w:tab/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  <w:r w:rsidRPr="008D2F49">
        <w:rPr>
          <w:rFonts w:ascii="Comic Sans MS" w:hAnsi="Comic Sans MS"/>
          <w:sz w:val="20"/>
          <w:szCs w:val="20"/>
        </w:rPr>
        <w:t>13.20</w:t>
      </w:r>
    </w:p>
    <w:p w:rsidR="00242A0C" w:rsidRPr="008D2F49" w:rsidRDefault="00242A0C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D2F49">
        <w:rPr>
          <w:rFonts w:ascii="Comic Sans MS" w:hAnsi="Comic Sans MS"/>
          <w:sz w:val="20"/>
          <w:szCs w:val="20"/>
        </w:rPr>
        <w:t>……………</w:t>
      </w:r>
      <w:r w:rsidRPr="008D2F49">
        <w:rPr>
          <w:rFonts w:ascii="Comic Sans MS" w:hAnsi="Comic Sans MS"/>
          <w:sz w:val="20"/>
          <w:szCs w:val="20"/>
        </w:rPr>
        <w:tab/>
        <w:t>…………</w:t>
      </w:r>
      <w:r w:rsidRPr="008D2F49">
        <w:rPr>
          <w:rFonts w:ascii="Comic Sans MS" w:hAnsi="Comic Sans MS"/>
          <w:sz w:val="20"/>
          <w:szCs w:val="20"/>
        </w:rPr>
        <w:tab/>
        <w:t xml:space="preserve">   ……………</w:t>
      </w:r>
      <w:r>
        <w:rPr>
          <w:rFonts w:ascii="Comic Sans MS" w:hAnsi="Comic Sans MS"/>
          <w:sz w:val="20"/>
          <w:szCs w:val="20"/>
        </w:rPr>
        <w:t xml:space="preserve">      </w:t>
      </w:r>
      <w:r w:rsidRPr="008D2F49">
        <w:rPr>
          <w:rFonts w:ascii="Comic Sans MS" w:hAnsi="Comic Sans MS"/>
          <w:sz w:val="20"/>
          <w:szCs w:val="20"/>
        </w:rPr>
        <w:t>……………</w:t>
      </w:r>
      <w:r w:rsidRPr="008D2F49">
        <w:rPr>
          <w:rFonts w:ascii="Comic Sans MS" w:hAnsi="Comic Sans MS"/>
          <w:sz w:val="20"/>
          <w:szCs w:val="20"/>
        </w:rPr>
        <w:tab/>
        <w:t xml:space="preserve">  ……………</w:t>
      </w:r>
    </w:p>
    <w:p w:rsidR="00242A0C" w:rsidRPr="008D2F49" w:rsidRDefault="00242A0C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242A0C" w:rsidRDefault="00242A0C" w:rsidP="00057366">
      <w:pPr>
        <w:ind w:left="-284" w:right="-851"/>
        <w:rPr>
          <w:rFonts w:ascii="Comic Sans MS" w:hAnsi="Comic Sans MS"/>
        </w:rPr>
      </w:pPr>
      <w:r w:rsidRPr="00057366">
        <w:rPr>
          <w:rFonts w:ascii="Comic Sans MS" w:hAnsi="Comic Sans MS"/>
        </w:rPr>
        <w:t>H. Verilen s</w:t>
      </w:r>
      <w:r>
        <w:rPr>
          <w:rFonts w:ascii="Comic Sans MS" w:hAnsi="Comic Sans MS"/>
        </w:rPr>
        <w:t>orularla cevapları eşleştiriniz.</w:t>
      </w:r>
    </w:p>
    <w:p w:rsidR="00242A0C" w:rsidRPr="00057366" w:rsidRDefault="00242A0C" w:rsidP="00057366">
      <w:pPr>
        <w:ind w:left="-284" w:right="-851"/>
        <w:rPr>
          <w:rFonts w:ascii="Comic Sans MS" w:hAnsi="Comic Sans MS"/>
        </w:rPr>
      </w:pPr>
      <w:r w:rsidRPr="00057366">
        <w:rPr>
          <w:rFonts w:ascii="Comic Sans MS" w:hAnsi="Comic Sans MS"/>
        </w:rPr>
        <w:t>(5*2=10 pts)</w:t>
      </w:r>
    </w:p>
    <w:p w:rsidR="00242A0C" w:rsidRDefault="00242A0C" w:rsidP="00D14671">
      <w:pPr>
        <w:ind w:left="-284" w:right="-567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 w:bidi="ar-SA"/>
        </w:rPr>
        <w:pict>
          <v:rect id="_x0000_s1032" style="position:absolute;left:0;text-align:left;margin-left:-18.15pt;margin-top:2.1pt;width:252pt;height:51pt;z-index:251660800">
            <v:textbox>
              <w:txbxContent>
                <w:p w:rsidR="00242A0C" w:rsidRDefault="00242A0C" w:rsidP="003A4F7B">
                  <w:pPr>
                    <w:ind w:left="-284" w:right="-567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5736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Yes, I do.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5736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She is Japanese.</w:t>
                  </w:r>
                </w:p>
                <w:p w:rsidR="00242A0C" w:rsidRDefault="00242A0C" w:rsidP="003A4F7B">
                  <w:pPr>
                    <w:ind w:left="-284" w:right="-567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5736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 am from Germany.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05736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It’s half past seven.</w:t>
                  </w:r>
                </w:p>
                <w:p w:rsidR="00242A0C" w:rsidRDefault="00242A0C" w:rsidP="003A4F7B">
                  <w:pPr>
                    <w:ind w:left="-284" w:right="-567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5736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It’s between the park and the school.</w:t>
                  </w:r>
                </w:p>
                <w:p w:rsidR="00242A0C" w:rsidRDefault="00242A0C"/>
              </w:txbxContent>
            </v:textbox>
          </v:rect>
        </w:pict>
      </w:r>
    </w:p>
    <w:p w:rsidR="00242A0C" w:rsidRDefault="00242A0C" w:rsidP="00D14671">
      <w:pPr>
        <w:ind w:left="-284" w:right="-567"/>
        <w:rPr>
          <w:rFonts w:ascii="Comic Sans MS" w:hAnsi="Comic Sans MS"/>
          <w:b/>
          <w:sz w:val="20"/>
          <w:szCs w:val="20"/>
        </w:rPr>
      </w:pPr>
    </w:p>
    <w:p w:rsidR="00242A0C" w:rsidRDefault="00242A0C" w:rsidP="00D14671">
      <w:pPr>
        <w:ind w:left="-284" w:right="-567"/>
        <w:rPr>
          <w:rFonts w:ascii="Comic Sans MS" w:hAnsi="Comic Sans MS"/>
          <w:b/>
          <w:sz w:val="20"/>
          <w:szCs w:val="20"/>
        </w:rPr>
      </w:pPr>
    </w:p>
    <w:p w:rsidR="00242A0C" w:rsidRDefault="00242A0C" w:rsidP="00D14671">
      <w:pPr>
        <w:ind w:left="-284" w:right="-567"/>
        <w:rPr>
          <w:rFonts w:ascii="Comic Sans MS" w:hAnsi="Comic Sans MS"/>
          <w:b/>
          <w:sz w:val="20"/>
          <w:szCs w:val="20"/>
        </w:rPr>
      </w:pPr>
    </w:p>
    <w:p w:rsidR="00242A0C" w:rsidRDefault="00242A0C" w:rsidP="00D14671">
      <w:pPr>
        <w:ind w:left="-284" w:right="-567"/>
        <w:rPr>
          <w:rFonts w:ascii="Comic Sans MS" w:hAnsi="Comic Sans MS"/>
          <w:b/>
          <w:sz w:val="20"/>
          <w:szCs w:val="20"/>
        </w:rPr>
      </w:pPr>
    </w:p>
    <w:p w:rsidR="00242A0C" w:rsidRDefault="00242A0C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057366">
        <w:rPr>
          <w:rFonts w:ascii="Comic Sans MS" w:hAnsi="Comic Sans MS"/>
          <w:b/>
          <w:sz w:val="20"/>
          <w:szCs w:val="20"/>
        </w:rPr>
        <w:t>1.</w:t>
      </w:r>
      <w:r>
        <w:rPr>
          <w:rFonts w:ascii="Comic Sans MS" w:hAnsi="Comic Sans MS"/>
          <w:sz w:val="20"/>
          <w:szCs w:val="20"/>
        </w:rPr>
        <w:t xml:space="preserve"> Where are you from?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………………</w:t>
      </w:r>
    </w:p>
    <w:p w:rsidR="00242A0C" w:rsidRDefault="00242A0C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057366">
        <w:rPr>
          <w:rFonts w:ascii="Comic Sans MS" w:hAnsi="Comic Sans MS"/>
          <w:b/>
          <w:sz w:val="20"/>
          <w:szCs w:val="20"/>
        </w:rPr>
        <w:t>2.</w:t>
      </w:r>
      <w:r>
        <w:rPr>
          <w:rFonts w:ascii="Comic Sans MS" w:hAnsi="Comic Sans MS"/>
          <w:sz w:val="20"/>
          <w:szCs w:val="20"/>
        </w:rPr>
        <w:t xml:space="preserve"> Do you like orange juice?</w:t>
      </w:r>
      <w:r>
        <w:rPr>
          <w:rFonts w:ascii="Comic Sans MS" w:hAnsi="Comic Sans MS"/>
          <w:sz w:val="20"/>
          <w:szCs w:val="20"/>
        </w:rPr>
        <w:tab/>
        <w:t>………………</w:t>
      </w:r>
      <w:r>
        <w:rPr>
          <w:rFonts w:ascii="Comic Sans MS" w:hAnsi="Comic Sans MS"/>
          <w:sz w:val="20"/>
          <w:szCs w:val="20"/>
        </w:rPr>
        <w:tab/>
      </w:r>
    </w:p>
    <w:p w:rsidR="00242A0C" w:rsidRDefault="00242A0C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057366">
        <w:rPr>
          <w:rFonts w:ascii="Comic Sans MS" w:hAnsi="Comic Sans MS"/>
          <w:b/>
          <w:sz w:val="20"/>
          <w:szCs w:val="20"/>
        </w:rPr>
        <w:t>3.</w:t>
      </w:r>
      <w:r>
        <w:rPr>
          <w:rFonts w:ascii="Comic Sans MS" w:hAnsi="Comic Sans MS"/>
          <w:sz w:val="20"/>
          <w:szCs w:val="20"/>
        </w:rPr>
        <w:t xml:space="preserve"> Where is the supermarket?</w:t>
      </w:r>
      <w:r>
        <w:rPr>
          <w:rFonts w:ascii="Comic Sans MS" w:hAnsi="Comic Sans MS"/>
          <w:sz w:val="20"/>
          <w:szCs w:val="20"/>
        </w:rPr>
        <w:tab/>
        <w:t>………………</w:t>
      </w:r>
      <w:r>
        <w:rPr>
          <w:rFonts w:ascii="Comic Sans MS" w:hAnsi="Comic Sans MS"/>
          <w:sz w:val="20"/>
          <w:szCs w:val="20"/>
        </w:rPr>
        <w:tab/>
      </w:r>
    </w:p>
    <w:p w:rsidR="00242A0C" w:rsidRDefault="00242A0C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057366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What nationality is Yuko?</w:t>
      </w:r>
      <w:r>
        <w:rPr>
          <w:rFonts w:ascii="Comic Sans MS" w:hAnsi="Comic Sans MS"/>
          <w:sz w:val="20"/>
          <w:szCs w:val="20"/>
        </w:rPr>
        <w:tab/>
        <w:t>………………</w:t>
      </w:r>
    </w:p>
    <w:p w:rsidR="00242A0C" w:rsidRDefault="00242A0C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057366">
        <w:rPr>
          <w:rFonts w:ascii="Comic Sans MS" w:hAnsi="Comic Sans MS"/>
          <w:b/>
          <w:sz w:val="20"/>
          <w:szCs w:val="20"/>
        </w:rPr>
        <w:t>5.</w:t>
      </w:r>
      <w:r>
        <w:rPr>
          <w:rFonts w:ascii="Comic Sans MS" w:hAnsi="Comic Sans MS"/>
          <w:sz w:val="20"/>
          <w:szCs w:val="20"/>
        </w:rPr>
        <w:t xml:space="preserve"> What time is it?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………………</w:t>
      </w:r>
    </w:p>
    <w:p w:rsidR="00242A0C" w:rsidRDefault="00242A0C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242A0C" w:rsidRDefault="00242A0C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242A0C" w:rsidRDefault="00242A0C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242A0C" w:rsidRDefault="00242A0C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242A0C" w:rsidRPr="008616B7" w:rsidRDefault="00242A0C" w:rsidP="00D14671">
      <w:pPr>
        <w:ind w:left="-284" w:right="-567"/>
        <w:rPr>
          <w:rFonts w:cs="Times New Roman"/>
          <w:sz w:val="40"/>
          <w:szCs w:val="40"/>
        </w:rPr>
      </w:pP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r w:rsidRPr="008616B7">
        <w:rPr>
          <w:rFonts w:ascii="Freestyle Script" w:hAnsi="Freestyle Script"/>
          <w:sz w:val="40"/>
          <w:szCs w:val="40"/>
        </w:rPr>
        <w:t>sinyorladyas</w:t>
      </w:r>
    </w:p>
    <w:p w:rsidR="00242A0C" w:rsidRDefault="00242A0C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:rsidR="00242A0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242A0C" w:rsidRPr="004A4FCC" w:rsidRDefault="00242A0C" w:rsidP="00FD7988">
      <w:pPr>
        <w:ind w:left="-567" w:right="-567"/>
        <w:rPr>
          <w:rFonts w:ascii="Comic Sans MS" w:hAnsi="Comic Sans MS"/>
          <w:sz w:val="20"/>
          <w:szCs w:val="20"/>
        </w:rPr>
      </w:pPr>
    </w:p>
    <w:sectPr w:rsidR="00242A0C" w:rsidRPr="004A4FCC" w:rsidSect="00D14671">
      <w:type w:val="continuous"/>
      <w:pgSz w:w="11906" w:h="16838"/>
      <w:pgMar w:top="0" w:right="849" w:bottom="0" w:left="1417" w:header="708" w:footer="708" w:gutter="0"/>
      <w:cols w:num="2" w:space="8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reestyle Script">
    <w:altName w:val="Pristina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0E24"/>
    <w:rsid w:val="000011DB"/>
    <w:rsid w:val="00006B2A"/>
    <w:rsid w:val="00006C11"/>
    <w:rsid w:val="00010A33"/>
    <w:rsid w:val="00015396"/>
    <w:rsid w:val="00020237"/>
    <w:rsid w:val="00045225"/>
    <w:rsid w:val="00057366"/>
    <w:rsid w:val="000644AE"/>
    <w:rsid w:val="00065123"/>
    <w:rsid w:val="0006628D"/>
    <w:rsid w:val="0008600B"/>
    <w:rsid w:val="000C0D61"/>
    <w:rsid w:val="000C56F4"/>
    <w:rsid w:val="000D2BB3"/>
    <w:rsid w:val="000F059C"/>
    <w:rsid w:val="0010318E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6779E"/>
    <w:rsid w:val="00174CE8"/>
    <w:rsid w:val="0017772D"/>
    <w:rsid w:val="00195B3E"/>
    <w:rsid w:val="001C2DD9"/>
    <w:rsid w:val="001D2CCD"/>
    <w:rsid w:val="001E50F1"/>
    <w:rsid w:val="002123D0"/>
    <w:rsid w:val="00221CE2"/>
    <w:rsid w:val="002400D2"/>
    <w:rsid w:val="00241053"/>
    <w:rsid w:val="00242A0C"/>
    <w:rsid w:val="00263BF7"/>
    <w:rsid w:val="0029257B"/>
    <w:rsid w:val="002A39E4"/>
    <w:rsid w:val="002A7FC4"/>
    <w:rsid w:val="002B6622"/>
    <w:rsid w:val="002D0E24"/>
    <w:rsid w:val="002D34F0"/>
    <w:rsid w:val="002E2FB8"/>
    <w:rsid w:val="002F64DE"/>
    <w:rsid w:val="002F6C8F"/>
    <w:rsid w:val="00303E72"/>
    <w:rsid w:val="00312F81"/>
    <w:rsid w:val="0031457C"/>
    <w:rsid w:val="00327286"/>
    <w:rsid w:val="0033056C"/>
    <w:rsid w:val="00332691"/>
    <w:rsid w:val="0033661E"/>
    <w:rsid w:val="003374AE"/>
    <w:rsid w:val="003456E7"/>
    <w:rsid w:val="00345797"/>
    <w:rsid w:val="00354A97"/>
    <w:rsid w:val="0035772D"/>
    <w:rsid w:val="00365AD6"/>
    <w:rsid w:val="00365B76"/>
    <w:rsid w:val="00380AF4"/>
    <w:rsid w:val="003855C0"/>
    <w:rsid w:val="00396D86"/>
    <w:rsid w:val="003A4F7B"/>
    <w:rsid w:val="003B4388"/>
    <w:rsid w:val="003C6E79"/>
    <w:rsid w:val="003D2DAB"/>
    <w:rsid w:val="003D4D48"/>
    <w:rsid w:val="003E0112"/>
    <w:rsid w:val="00407A35"/>
    <w:rsid w:val="004471B3"/>
    <w:rsid w:val="004628F3"/>
    <w:rsid w:val="0048000A"/>
    <w:rsid w:val="00484EFD"/>
    <w:rsid w:val="004A141C"/>
    <w:rsid w:val="004A4FCC"/>
    <w:rsid w:val="004C2C19"/>
    <w:rsid w:val="004C4027"/>
    <w:rsid w:val="004C48FD"/>
    <w:rsid w:val="004C5C92"/>
    <w:rsid w:val="004E0B84"/>
    <w:rsid w:val="004F5309"/>
    <w:rsid w:val="004F64C1"/>
    <w:rsid w:val="00511784"/>
    <w:rsid w:val="00511CF8"/>
    <w:rsid w:val="00513C08"/>
    <w:rsid w:val="00514395"/>
    <w:rsid w:val="00536ACE"/>
    <w:rsid w:val="005841C6"/>
    <w:rsid w:val="005846E7"/>
    <w:rsid w:val="00595F5D"/>
    <w:rsid w:val="005B1A8E"/>
    <w:rsid w:val="005C4739"/>
    <w:rsid w:val="005D01A6"/>
    <w:rsid w:val="005D5DFB"/>
    <w:rsid w:val="006025FE"/>
    <w:rsid w:val="00614944"/>
    <w:rsid w:val="0061783A"/>
    <w:rsid w:val="00621E20"/>
    <w:rsid w:val="00656D26"/>
    <w:rsid w:val="00673CB9"/>
    <w:rsid w:val="00682C28"/>
    <w:rsid w:val="00690A2B"/>
    <w:rsid w:val="00694ED7"/>
    <w:rsid w:val="006A702E"/>
    <w:rsid w:val="006B675B"/>
    <w:rsid w:val="006C21D7"/>
    <w:rsid w:val="007350F9"/>
    <w:rsid w:val="00753A5D"/>
    <w:rsid w:val="007611C3"/>
    <w:rsid w:val="007810BF"/>
    <w:rsid w:val="00783702"/>
    <w:rsid w:val="00785243"/>
    <w:rsid w:val="007857A0"/>
    <w:rsid w:val="00796003"/>
    <w:rsid w:val="00796136"/>
    <w:rsid w:val="00797F4B"/>
    <w:rsid w:val="007A6B9F"/>
    <w:rsid w:val="007B7A16"/>
    <w:rsid w:val="007C04A5"/>
    <w:rsid w:val="007D1BFD"/>
    <w:rsid w:val="007D2347"/>
    <w:rsid w:val="007D2616"/>
    <w:rsid w:val="007D4F27"/>
    <w:rsid w:val="007E4615"/>
    <w:rsid w:val="007E7444"/>
    <w:rsid w:val="00811AFC"/>
    <w:rsid w:val="0081630B"/>
    <w:rsid w:val="00817E3F"/>
    <w:rsid w:val="008210A0"/>
    <w:rsid w:val="008313F2"/>
    <w:rsid w:val="008401E6"/>
    <w:rsid w:val="008402AF"/>
    <w:rsid w:val="00851D8F"/>
    <w:rsid w:val="008529C4"/>
    <w:rsid w:val="008553FC"/>
    <w:rsid w:val="008571A7"/>
    <w:rsid w:val="008616B7"/>
    <w:rsid w:val="00862E0F"/>
    <w:rsid w:val="00877344"/>
    <w:rsid w:val="00881861"/>
    <w:rsid w:val="00891F32"/>
    <w:rsid w:val="00895EBE"/>
    <w:rsid w:val="008A4B5E"/>
    <w:rsid w:val="008C2067"/>
    <w:rsid w:val="008C365E"/>
    <w:rsid w:val="008C74F4"/>
    <w:rsid w:val="008D2F49"/>
    <w:rsid w:val="008D59FA"/>
    <w:rsid w:val="008F2BF4"/>
    <w:rsid w:val="00922261"/>
    <w:rsid w:val="009306C1"/>
    <w:rsid w:val="00966EB9"/>
    <w:rsid w:val="009B3D8C"/>
    <w:rsid w:val="009C518C"/>
    <w:rsid w:val="009F38D1"/>
    <w:rsid w:val="00A02C6B"/>
    <w:rsid w:val="00A05EC1"/>
    <w:rsid w:val="00A17436"/>
    <w:rsid w:val="00A17F81"/>
    <w:rsid w:val="00A257AA"/>
    <w:rsid w:val="00A377BC"/>
    <w:rsid w:val="00A52190"/>
    <w:rsid w:val="00A61256"/>
    <w:rsid w:val="00A72C14"/>
    <w:rsid w:val="00AB1ADF"/>
    <w:rsid w:val="00AC312A"/>
    <w:rsid w:val="00AD1DB9"/>
    <w:rsid w:val="00AE5256"/>
    <w:rsid w:val="00AE5904"/>
    <w:rsid w:val="00B16901"/>
    <w:rsid w:val="00B47E0E"/>
    <w:rsid w:val="00B5043F"/>
    <w:rsid w:val="00B53392"/>
    <w:rsid w:val="00B64604"/>
    <w:rsid w:val="00B7664E"/>
    <w:rsid w:val="00BC1909"/>
    <w:rsid w:val="00BC2A28"/>
    <w:rsid w:val="00BE3DC9"/>
    <w:rsid w:val="00BF0768"/>
    <w:rsid w:val="00C126C0"/>
    <w:rsid w:val="00C27596"/>
    <w:rsid w:val="00C52CCE"/>
    <w:rsid w:val="00C5367D"/>
    <w:rsid w:val="00C6396C"/>
    <w:rsid w:val="00C66B9F"/>
    <w:rsid w:val="00CA1A46"/>
    <w:rsid w:val="00CB168A"/>
    <w:rsid w:val="00CB6BC2"/>
    <w:rsid w:val="00D03EA3"/>
    <w:rsid w:val="00D14671"/>
    <w:rsid w:val="00D14916"/>
    <w:rsid w:val="00D239B5"/>
    <w:rsid w:val="00D306D3"/>
    <w:rsid w:val="00D35DBD"/>
    <w:rsid w:val="00D5275E"/>
    <w:rsid w:val="00D61FC9"/>
    <w:rsid w:val="00D67F75"/>
    <w:rsid w:val="00D74F88"/>
    <w:rsid w:val="00D86F39"/>
    <w:rsid w:val="00DA75EA"/>
    <w:rsid w:val="00DB746B"/>
    <w:rsid w:val="00DC280A"/>
    <w:rsid w:val="00DC2CFB"/>
    <w:rsid w:val="00DD50A3"/>
    <w:rsid w:val="00DD6B32"/>
    <w:rsid w:val="00DE034E"/>
    <w:rsid w:val="00E05E7B"/>
    <w:rsid w:val="00E232F0"/>
    <w:rsid w:val="00E24D6A"/>
    <w:rsid w:val="00E35A62"/>
    <w:rsid w:val="00E37580"/>
    <w:rsid w:val="00E45167"/>
    <w:rsid w:val="00E71C3A"/>
    <w:rsid w:val="00E72148"/>
    <w:rsid w:val="00E74295"/>
    <w:rsid w:val="00E87041"/>
    <w:rsid w:val="00E93D75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66550"/>
    <w:rsid w:val="00F815B7"/>
    <w:rsid w:val="00F848B9"/>
    <w:rsid w:val="00F96030"/>
    <w:rsid w:val="00FA51C1"/>
    <w:rsid w:val="00FB3C5F"/>
    <w:rsid w:val="00FD7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E24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D0E24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0E24"/>
    <w:rPr>
      <w:rFonts w:ascii="Tahoma" w:eastAsia="SimSun" w:hAnsi="Tahoma" w:cs="Mangal"/>
      <w:kern w:val="1"/>
      <w:sz w:val="14"/>
      <w:szCs w:val="14"/>
      <w:lang w:eastAsia="hi-IN" w:bidi="hi-IN"/>
    </w:rPr>
  </w:style>
  <w:style w:type="character" w:styleId="Hyperlink">
    <w:name w:val="Hyperlink"/>
    <w:basedOn w:val="DefaultParagraphFont"/>
    <w:uiPriority w:val="99"/>
    <w:rsid w:val="009306C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2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1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452</Words>
  <Characters>2583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Win7</dc:creator>
  <cp:keywords>www.sorubak.com</cp:keywords>
  <dc:description/>
  <cp:lastModifiedBy>edanur</cp:lastModifiedBy>
  <cp:revision>3</cp:revision>
  <dcterms:created xsi:type="dcterms:W3CDTF">2014-12-11T15:10:00Z</dcterms:created>
  <dcterms:modified xsi:type="dcterms:W3CDTF">2014-12-11T16:02:00Z</dcterms:modified>
</cp:coreProperties>
</file>