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7E4" w:rsidRDefault="008F17E4" w:rsidP="00DD46BB">
      <w:pPr>
        <w:pStyle w:val="ListParagraph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7" type="#_x0000_t75" alt="http://images.clipartpanda.com/cough-clipart-cough-syrup1332812323826.jpg" style="position:absolute;left:0;text-align:left;margin-left:173.4pt;margin-top:1.1pt;width:81.75pt;height:87.75pt;z-index:-251664896;visibility:visible">
            <v:imagedata r:id="rId7" o:title=""/>
          </v:shape>
        </w:pict>
      </w:r>
      <w:r>
        <w:rPr>
          <w:rFonts w:ascii="Comic Sans MS" w:hAnsi="Comic Sans MS"/>
          <w:sz w:val="20"/>
          <w:szCs w:val="20"/>
        </w:rPr>
        <w:t xml:space="preserve">What is thematterwith Hasan? </w:t>
      </w:r>
    </w:p>
    <w:p w:rsidR="008F17E4" w:rsidRDefault="008F17E4" w:rsidP="00DD46BB">
      <w:pPr>
        <w:pStyle w:val="ListParagraph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He has themeasles.</w:t>
      </w:r>
    </w:p>
    <w:p w:rsidR="008F17E4" w:rsidRDefault="008F17E4" w:rsidP="00DD46BB">
      <w:pPr>
        <w:pStyle w:val="ListParagraph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He has a cold.</w:t>
      </w:r>
    </w:p>
    <w:p w:rsidR="008F17E4" w:rsidRDefault="008F17E4" w:rsidP="00DD46BB">
      <w:pPr>
        <w:pStyle w:val="ListParagraph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He has theflu.</w:t>
      </w:r>
    </w:p>
    <w:p w:rsidR="008F17E4" w:rsidRDefault="008F17E4" w:rsidP="00DD46BB">
      <w:pPr>
        <w:pStyle w:val="ListParagraph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He has a cough.</w:t>
      </w:r>
    </w:p>
    <w:p w:rsidR="008F17E4" w:rsidRDefault="008F17E4" w:rsidP="00DD46BB">
      <w:pPr>
        <w:rPr>
          <w:rFonts w:ascii="Comic Sans MS" w:hAnsi="Comic Sans MS"/>
          <w:sz w:val="20"/>
          <w:szCs w:val="20"/>
        </w:rPr>
      </w:pPr>
    </w:p>
    <w:p w:rsidR="008F17E4" w:rsidRDefault="008F17E4" w:rsidP="00DD46BB">
      <w:pPr>
        <w:pStyle w:val="ListParagraph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t>Mehmet</w:t>
      </w:r>
      <w:r>
        <w:rPr>
          <w:rFonts w:ascii="Comic Sans MS" w:hAnsi="Comic Sans MS"/>
          <w:sz w:val="20"/>
          <w:szCs w:val="20"/>
        </w:rPr>
        <w:t>……………………………threetimes a week.</w:t>
      </w:r>
    </w:p>
    <w:p w:rsidR="008F17E4" w:rsidRDefault="008F17E4" w:rsidP="00DD46BB">
      <w:pPr>
        <w:pStyle w:val="ListParagraph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6" o:spid="_x0000_s1028" type="#_x0000_t75" alt="http://www.brainsprouts.com/images/comma3.26.gif" style="position:absolute;left:0;text-align:left;margin-left:166.15pt;margin-top:.55pt;width:77.15pt;height:76.5pt;z-index:-251663872;visibility:visible">
            <v:imagedata r:id="rId8" o:title=""/>
          </v:shape>
        </w:pict>
      </w:r>
      <w:r>
        <w:rPr>
          <w:rFonts w:ascii="Comic Sans MS" w:hAnsi="Comic Sans MS"/>
          <w:sz w:val="20"/>
          <w:szCs w:val="20"/>
        </w:rPr>
        <w:t>Have a shower</w:t>
      </w:r>
    </w:p>
    <w:p w:rsidR="008F17E4" w:rsidRDefault="008F17E4" w:rsidP="00DD46BB">
      <w:pPr>
        <w:pStyle w:val="ListParagraph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Has a bath</w:t>
      </w:r>
    </w:p>
    <w:p w:rsidR="008F17E4" w:rsidRDefault="008F17E4" w:rsidP="00DD46BB">
      <w:pPr>
        <w:pStyle w:val="ListParagraph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Have a lunch</w:t>
      </w:r>
    </w:p>
    <w:p w:rsidR="008F17E4" w:rsidRDefault="008F17E4" w:rsidP="00DD46BB">
      <w:pPr>
        <w:pStyle w:val="ListParagraph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Has a breakfast</w:t>
      </w:r>
    </w:p>
    <w:p w:rsidR="008F17E4" w:rsidRDefault="008F17E4" w:rsidP="00DD46BB">
      <w:pPr>
        <w:rPr>
          <w:rFonts w:ascii="Comic Sans MS" w:hAnsi="Comic Sans MS"/>
          <w:sz w:val="20"/>
          <w:szCs w:val="20"/>
        </w:rPr>
      </w:pPr>
    </w:p>
    <w:p w:rsidR="008F17E4" w:rsidRDefault="008F17E4" w:rsidP="00DD46BB">
      <w:pPr>
        <w:pStyle w:val="ListParagraph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Cemile has a headache. Whatshould he do?</w:t>
      </w:r>
    </w:p>
    <w:p w:rsidR="008F17E4" w:rsidRDefault="008F17E4" w:rsidP="00DD46BB">
      <w:pPr>
        <w:pStyle w:val="ListParagraph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7" o:spid="_x0000_s1029" type="#_x0000_t75" alt="http://images.clipartpanda.com/headache-clipart-izs017427.jpg" style="position:absolute;left:0;text-align:left;margin-left:204.15pt;margin-top:.8pt;width:62.4pt;height:68.2pt;z-index:-251662848;visibility:visible">
            <v:imagedata r:id="rId9" o:title=""/>
          </v:shape>
        </w:pict>
      </w:r>
      <w:r>
        <w:rPr>
          <w:rFonts w:ascii="Comic Sans MS" w:hAnsi="Comic Sans MS"/>
          <w:sz w:val="20"/>
          <w:szCs w:val="20"/>
        </w:rPr>
        <w:t>Sheshouldhave a rest.</w:t>
      </w:r>
    </w:p>
    <w:p w:rsidR="008F17E4" w:rsidRDefault="008F17E4" w:rsidP="00DD46BB">
      <w:pPr>
        <w:pStyle w:val="ListParagraph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Sheshouldtake a painkiller.</w:t>
      </w:r>
    </w:p>
    <w:p w:rsidR="008F17E4" w:rsidRDefault="008F17E4" w:rsidP="00DD46BB">
      <w:pPr>
        <w:pStyle w:val="ListParagraph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Sheshouldsee a dentist.</w:t>
      </w:r>
    </w:p>
    <w:p w:rsidR="008F17E4" w:rsidRDefault="008F17E4" w:rsidP="00DD46BB">
      <w:pPr>
        <w:pStyle w:val="ListParagraph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Sheshouldtake a coughsyrup.</w:t>
      </w:r>
    </w:p>
    <w:p w:rsidR="008F17E4" w:rsidRDefault="008F17E4" w:rsidP="00DD46BB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8" o:spid="_x0000_s1030" type="#_x0000_t75" alt="http://krazywhiskers.com/1024/critter-clipart-of-a-grooming-cat-between-a-little-boy-and-girl-on-a-white-background-by-alex-bannykh-370.jpg" style="position:absolute;margin-left:201.9pt;margin-top:18.15pt;width:77.25pt;height:104.25pt;z-index:-251661824;visibility:visible">
            <v:imagedata r:id="rId10" o:title=""/>
          </v:shape>
        </w:pict>
      </w:r>
    </w:p>
    <w:p w:rsidR="008F17E4" w:rsidRDefault="008F17E4" w:rsidP="00DD46BB">
      <w:pPr>
        <w:pStyle w:val="ListParagraph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0C6608">
        <w:rPr>
          <w:rFonts w:ascii="Comic Sans MS" w:hAnsi="Comic Sans MS"/>
          <w:sz w:val="20"/>
          <w:szCs w:val="20"/>
        </w:rPr>
        <w:t>Where is thecat?</w:t>
      </w:r>
    </w:p>
    <w:p w:rsidR="008F17E4" w:rsidRDefault="008F17E4" w:rsidP="00DD46BB">
      <w:pPr>
        <w:pStyle w:val="ListParagraph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Thecat is nexttothechildren.</w:t>
      </w:r>
    </w:p>
    <w:p w:rsidR="008F17E4" w:rsidRDefault="008F17E4" w:rsidP="00DD46BB">
      <w:pPr>
        <w:pStyle w:val="ListParagraph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Thecat is behindthechildren.</w:t>
      </w:r>
    </w:p>
    <w:p w:rsidR="008F17E4" w:rsidRDefault="008F17E4" w:rsidP="00DD46BB">
      <w:pPr>
        <w:pStyle w:val="ListParagraph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Thecat is oppositethechildren.</w:t>
      </w:r>
    </w:p>
    <w:p w:rsidR="008F17E4" w:rsidRDefault="008F17E4" w:rsidP="00DD46BB">
      <w:pPr>
        <w:pStyle w:val="ListParagraph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0C6608">
        <w:rPr>
          <w:rFonts w:ascii="Comic Sans MS" w:hAnsi="Comic Sans MS"/>
          <w:sz w:val="20"/>
          <w:szCs w:val="20"/>
        </w:rPr>
        <w:t>Thecat is betweenthechildren.</w:t>
      </w:r>
    </w:p>
    <w:p w:rsidR="008F17E4" w:rsidRDefault="008F17E4" w:rsidP="00DD46BB">
      <w:pPr>
        <w:rPr>
          <w:rFonts w:ascii="Comic Sans MS" w:hAnsi="Comic Sans MS"/>
          <w:sz w:val="20"/>
          <w:szCs w:val="20"/>
        </w:rPr>
      </w:pPr>
    </w:p>
    <w:p w:rsidR="008F17E4" w:rsidRDefault="008F17E4" w:rsidP="00DD46BB">
      <w:pPr>
        <w:pStyle w:val="ListParagraph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9" o:spid="_x0000_s1031" type="#_x0000_t75" alt="http://www.picgifs.com/clip-art/flowers-and-plants/florists/clip-art-florists-553559.jpg" style="position:absolute;left:0;text-align:left;margin-left:161.9pt;margin-top:.65pt;width:120.25pt;height:90pt;z-index:-251660800;visibility:visible">
            <v:imagedata r:id="rId11" o:title=""/>
          </v:shape>
        </w:pict>
      </w:r>
      <w:r>
        <w:rPr>
          <w:rFonts w:ascii="Comic Sans MS" w:hAnsi="Comic Sans MS"/>
          <w:sz w:val="20"/>
          <w:szCs w:val="20"/>
        </w:rPr>
        <w:t>Where is Mehmet in thepicture?</w:t>
      </w:r>
    </w:p>
    <w:p w:rsidR="008F17E4" w:rsidRDefault="008F17E4" w:rsidP="00DD46BB">
      <w:pPr>
        <w:pStyle w:val="ListParagraph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He is at a cafe.</w:t>
      </w:r>
    </w:p>
    <w:p w:rsidR="008F17E4" w:rsidRDefault="008F17E4" w:rsidP="00DD46BB">
      <w:pPr>
        <w:pStyle w:val="ListParagraph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He is at thebookshop.</w:t>
      </w:r>
    </w:p>
    <w:p w:rsidR="008F17E4" w:rsidRDefault="008F17E4" w:rsidP="00DD46BB">
      <w:pPr>
        <w:pStyle w:val="ListParagraph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He is at a florist.</w:t>
      </w:r>
    </w:p>
    <w:p w:rsidR="008F17E4" w:rsidRDefault="008F17E4" w:rsidP="00DD46BB">
      <w:pPr>
        <w:pStyle w:val="ListParagraph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He is at a bakery.</w:t>
      </w:r>
    </w:p>
    <w:p w:rsidR="008F17E4" w:rsidRDefault="008F17E4" w:rsidP="00DD46BB">
      <w:pPr>
        <w:rPr>
          <w:rFonts w:ascii="Comic Sans MS" w:hAnsi="Comic Sans MS"/>
          <w:sz w:val="20"/>
          <w:szCs w:val="20"/>
        </w:rPr>
      </w:pPr>
    </w:p>
    <w:p w:rsidR="008F17E4" w:rsidRDefault="008F17E4" w:rsidP="00DD46BB">
      <w:pPr>
        <w:pStyle w:val="ListParagraph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“I sneeze a lot. I feelcoldandtired. I needtissue.” Diyen bir kişinin hastalığı nedir?</w:t>
      </w:r>
    </w:p>
    <w:p w:rsidR="008F17E4" w:rsidRDefault="008F17E4" w:rsidP="00DD46BB">
      <w:pPr>
        <w:pStyle w:val="ListParagraph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 have a fever.</w:t>
      </w:r>
    </w:p>
    <w:p w:rsidR="008F17E4" w:rsidRDefault="008F17E4" w:rsidP="00DD46BB">
      <w:pPr>
        <w:pStyle w:val="ListParagraph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 havetheflu.</w:t>
      </w:r>
    </w:p>
    <w:p w:rsidR="008F17E4" w:rsidRDefault="008F17E4" w:rsidP="00DD46BB">
      <w:pPr>
        <w:pStyle w:val="ListParagraph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 have a toothache.</w:t>
      </w:r>
    </w:p>
    <w:p w:rsidR="008F17E4" w:rsidRDefault="008F17E4" w:rsidP="00DD46BB">
      <w:pPr>
        <w:pStyle w:val="ListParagraph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 have a sorethroat.</w:t>
      </w:r>
    </w:p>
    <w:p w:rsidR="008F17E4" w:rsidRDefault="008F17E4" w:rsidP="00DD46BB">
      <w:pPr>
        <w:pStyle w:val="ListParagraph"/>
        <w:ind w:left="1080"/>
        <w:rPr>
          <w:rFonts w:ascii="Comic Sans MS" w:hAnsi="Comic Sans MS"/>
          <w:sz w:val="20"/>
          <w:szCs w:val="20"/>
        </w:rPr>
      </w:pPr>
    </w:p>
    <w:p w:rsidR="008F17E4" w:rsidRDefault="008F17E4" w:rsidP="00DD46BB">
      <w:pPr>
        <w:pStyle w:val="ListParagraph"/>
        <w:ind w:left="1080"/>
        <w:rPr>
          <w:rFonts w:ascii="Comic Sans MS" w:hAnsi="Comic Sans MS"/>
          <w:sz w:val="20"/>
          <w:szCs w:val="20"/>
        </w:rPr>
      </w:pPr>
    </w:p>
    <w:p w:rsidR="008F17E4" w:rsidRDefault="008F17E4" w:rsidP="00DD46BB">
      <w:pPr>
        <w:pStyle w:val="ListParagraph"/>
        <w:ind w:left="1080"/>
        <w:rPr>
          <w:rFonts w:ascii="Comic Sans MS" w:hAnsi="Comic Sans MS"/>
          <w:sz w:val="20"/>
          <w:szCs w:val="20"/>
        </w:rPr>
      </w:pPr>
    </w:p>
    <w:p w:rsidR="008F17E4" w:rsidRDefault="008F17E4" w:rsidP="00DD46BB">
      <w:pPr>
        <w:pStyle w:val="ListParagraph"/>
        <w:numPr>
          <w:ilvl w:val="0"/>
          <w:numId w:val="2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 am crazyabout………………................</w:t>
      </w:r>
    </w:p>
    <w:p w:rsidR="008F17E4" w:rsidRDefault="008F17E4" w:rsidP="00BE5ED7">
      <w:pPr>
        <w:pStyle w:val="ListParagraph"/>
        <w:numPr>
          <w:ilvl w:val="0"/>
          <w:numId w:val="9"/>
        </w:numPr>
        <w:jc w:val="both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10" o:spid="_x0000_s1032" type="#_x0000_t75" alt="http://www.picturesof.net/_images_300/a_group_children_playing_hide_and_seek_the_seeker_hiding_his_eyes_royalty_free_080711-299963-627043.jpg" style="position:absolute;left:0;text-align:left;margin-left:146.65pt;margin-top:1.1pt;width:96pt;height:77.25pt;z-index:-251659776;visibility:visible">
            <v:imagedata r:id="rId12" o:title=""/>
          </v:shape>
        </w:pict>
      </w:r>
      <w:r>
        <w:rPr>
          <w:rFonts w:ascii="Comic Sans MS" w:hAnsi="Comic Sans MS"/>
          <w:sz w:val="20"/>
          <w:szCs w:val="20"/>
        </w:rPr>
        <w:t>Blindman’sbuff</w:t>
      </w:r>
    </w:p>
    <w:p w:rsidR="008F17E4" w:rsidRDefault="008F17E4" w:rsidP="00BE5ED7">
      <w:pPr>
        <w:pStyle w:val="ListParagraph"/>
        <w:numPr>
          <w:ilvl w:val="0"/>
          <w:numId w:val="9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Hideandseek</w:t>
      </w:r>
    </w:p>
    <w:p w:rsidR="008F17E4" w:rsidRDefault="008F17E4" w:rsidP="00BE5ED7">
      <w:pPr>
        <w:pStyle w:val="ListParagraph"/>
        <w:numPr>
          <w:ilvl w:val="0"/>
          <w:numId w:val="9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Hopscotch</w:t>
      </w:r>
    </w:p>
    <w:p w:rsidR="008F17E4" w:rsidRDefault="008F17E4" w:rsidP="00BE5ED7">
      <w:pPr>
        <w:pStyle w:val="ListParagraph"/>
        <w:numPr>
          <w:ilvl w:val="0"/>
          <w:numId w:val="9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Seesaw</w:t>
      </w:r>
    </w:p>
    <w:p w:rsidR="008F17E4" w:rsidRDefault="008F17E4" w:rsidP="00BE5ED7">
      <w:pPr>
        <w:pStyle w:val="ListParagraph"/>
        <w:ind w:left="1080"/>
        <w:jc w:val="both"/>
        <w:rPr>
          <w:rFonts w:ascii="Comic Sans MS" w:hAnsi="Comic Sans MS"/>
          <w:sz w:val="20"/>
          <w:szCs w:val="20"/>
        </w:rPr>
      </w:pPr>
    </w:p>
    <w:p w:rsidR="008F17E4" w:rsidRDefault="008F17E4" w:rsidP="00BE5ED7">
      <w:pPr>
        <w:pStyle w:val="ListParagraph"/>
        <w:ind w:left="1080"/>
        <w:jc w:val="both"/>
        <w:rPr>
          <w:rFonts w:ascii="Comic Sans MS" w:hAnsi="Comic Sans MS"/>
          <w:sz w:val="20"/>
          <w:szCs w:val="20"/>
        </w:rPr>
      </w:pPr>
    </w:p>
    <w:p w:rsidR="008F17E4" w:rsidRDefault="008F17E4" w:rsidP="00BE5ED7">
      <w:pPr>
        <w:pStyle w:val="ListParagraph"/>
        <w:numPr>
          <w:ilvl w:val="0"/>
          <w:numId w:val="2"/>
        </w:numPr>
        <w:jc w:val="both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11" o:spid="_x0000_s1033" type="#_x0000_t75" alt="http://images.all-free-download.com/images/graphiclarge/flying_dove_clip_art_22235.jpg" style="position:absolute;left:0;text-align:left;margin-left:143.65pt;margin-top:.85pt;width:65.25pt;height:78.75pt;z-index:-251658752;visibility:visible">
            <v:imagedata r:id="rId13" o:title=""/>
          </v:shape>
        </w:pict>
      </w:r>
      <w:r>
        <w:rPr>
          <w:rFonts w:ascii="Comic Sans MS" w:hAnsi="Comic Sans MS"/>
          <w:sz w:val="20"/>
          <w:szCs w:val="20"/>
        </w:rPr>
        <w:t>A bird……………………fly.</w:t>
      </w:r>
    </w:p>
    <w:p w:rsidR="008F17E4" w:rsidRDefault="008F17E4" w:rsidP="00597AE8">
      <w:pPr>
        <w:pStyle w:val="ListParagraph"/>
        <w:numPr>
          <w:ilvl w:val="0"/>
          <w:numId w:val="10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can</w:t>
      </w:r>
    </w:p>
    <w:p w:rsidR="008F17E4" w:rsidRDefault="008F17E4" w:rsidP="00597AE8">
      <w:pPr>
        <w:pStyle w:val="ListParagraph"/>
        <w:numPr>
          <w:ilvl w:val="0"/>
          <w:numId w:val="10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can’t</w:t>
      </w:r>
    </w:p>
    <w:p w:rsidR="008F17E4" w:rsidRDefault="008F17E4" w:rsidP="00597AE8">
      <w:pPr>
        <w:pStyle w:val="ListParagraph"/>
        <w:numPr>
          <w:ilvl w:val="0"/>
          <w:numId w:val="10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cannot</w:t>
      </w:r>
    </w:p>
    <w:p w:rsidR="008F17E4" w:rsidRDefault="008F17E4" w:rsidP="00597AE8">
      <w:pPr>
        <w:pStyle w:val="ListParagraph"/>
        <w:numPr>
          <w:ilvl w:val="0"/>
          <w:numId w:val="10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could</w:t>
      </w:r>
    </w:p>
    <w:p w:rsidR="008F17E4" w:rsidRDefault="008F17E4" w:rsidP="00597AE8">
      <w:pPr>
        <w:pStyle w:val="ListParagraph"/>
        <w:ind w:left="1080"/>
        <w:jc w:val="both"/>
        <w:rPr>
          <w:rFonts w:ascii="Comic Sans MS" w:hAnsi="Comic Sans MS"/>
          <w:sz w:val="20"/>
          <w:szCs w:val="20"/>
        </w:rPr>
      </w:pPr>
    </w:p>
    <w:p w:rsidR="008F17E4" w:rsidRDefault="008F17E4" w:rsidP="00597AE8">
      <w:pPr>
        <w:pStyle w:val="ListParagraph"/>
        <w:ind w:left="1080"/>
        <w:jc w:val="both"/>
        <w:rPr>
          <w:rFonts w:ascii="Comic Sans MS" w:hAnsi="Comic Sans MS"/>
          <w:sz w:val="20"/>
          <w:szCs w:val="20"/>
        </w:rPr>
      </w:pPr>
    </w:p>
    <w:p w:rsidR="008F17E4" w:rsidRDefault="008F17E4" w:rsidP="00597AE8">
      <w:pPr>
        <w:pStyle w:val="ListParagraph"/>
        <w:numPr>
          <w:ilvl w:val="0"/>
          <w:numId w:val="2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You buy breadfrom a ………………………..</w:t>
      </w:r>
    </w:p>
    <w:p w:rsidR="008F17E4" w:rsidRDefault="008F17E4" w:rsidP="006F6573">
      <w:pPr>
        <w:pStyle w:val="ListParagraph"/>
        <w:numPr>
          <w:ilvl w:val="0"/>
          <w:numId w:val="11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Bank</w:t>
      </w:r>
    </w:p>
    <w:p w:rsidR="008F17E4" w:rsidRDefault="008F17E4" w:rsidP="006F6573">
      <w:pPr>
        <w:pStyle w:val="ListParagraph"/>
        <w:numPr>
          <w:ilvl w:val="0"/>
          <w:numId w:val="11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Bakery</w:t>
      </w:r>
    </w:p>
    <w:p w:rsidR="008F17E4" w:rsidRDefault="008F17E4" w:rsidP="006F6573">
      <w:pPr>
        <w:pStyle w:val="ListParagraph"/>
        <w:numPr>
          <w:ilvl w:val="0"/>
          <w:numId w:val="11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Hospital</w:t>
      </w:r>
    </w:p>
    <w:p w:rsidR="008F17E4" w:rsidRDefault="008F17E4" w:rsidP="006F6573">
      <w:pPr>
        <w:pStyle w:val="ListParagraph"/>
        <w:numPr>
          <w:ilvl w:val="0"/>
          <w:numId w:val="11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Pharmacy</w:t>
      </w:r>
    </w:p>
    <w:p w:rsidR="008F17E4" w:rsidRDefault="008F17E4" w:rsidP="003F24A3">
      <w:pPr>
        <w:pStyle w:val="ListParagraph"/>
        <w:ind w:left="1080"/>
        <w:jc w:val="both"/>
        <w:rPr>
          <w:rFonts w:ascii="Comic Sans MS" w:hAnsi="Comic Sans MS"/>
          <w:sz w:val="20"/>
          <w:szCs w:val="20"/>
        </w:rPr>
      </w:pPr>
    </w:p>
    <w:p w:rsidR="008F17E4" w:rsidRDefault="008F17E4" w:rsidP="003F24A3">
      <w:pPr>
        <w:pStyle w:val="ListParagraph"/>
        <w:ind w:left="1080"/>
        <w:jc w:val="both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12" o:spid="_x0000_s1034" type="#_x0000_t75" alt="http://www.howkapow.com/media/catalog/product/cache/1/image/1500x1500/9df78eab33525d08d6e5fb8d27136e95/t/e/telectric-clock-eggshell-blue-newgate.jpg" style="position:absolute;left:0;text-align:left;margin-left:65.75pt;margin-top:6.35pt;width:105.75pt;height:99.75pt;z-index:-251657728;visibility:visible;mso-position-horizontal:right;mso-position-horizontal-relative:margin">
            <v:imagedata r:id="rId14" o:title=""/>
            <w10:wrap anchorx="margin"/>
          </v:shape>
        </w:pict>
      </w:r>
    </w:p>
    <w:p w:rsidR="008F17E4" w:rsidRDefault="008F17E4" w:rsidP="003F24A3">
      <w:pPr>
        <w:pStyle w:val="ListParagraph"/>
        <w:numPr>
          <w:ilvl w:val="0"/>
          <w:numId w:val="2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What time is it? </w:t>
      </w:r>
    </w:p>
    <w:p w:rsidR="008F17E4" w:rsidRDefault="008F17E4" w:rsidP="008A5185">
      <w:pPr>
        <w:pStyle w:val="ListParagraph"/>
        <w:numPr>
          <w:ilvl w:val="0"/>
          <w:numId w:val="12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It is ten past ten.</w:t>
      </w:r>
    </w:p>
    <w:p w:rsidR="008F17E4" w:rsidRDefault="008F17E4" w:rsidP="008A5185">
      <w:pPr>
        <w:pStyle w:val="ListParagraph"/>
        <w:numPr>
          <w:ilvl w:val="0"/>
          <w:numId w:val="12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It is ten to ten.</w:t>
      </w:r>
    </w:p>
    <w:p w:rsidR="008F17E4" w:rsidRDefault="008F17E4" w:rsidP="008A5185">
      <w:pPr>
        <w:pStyle w:val="ListParagraph"/>
        <w:numPr>
          <w:ilvl w:val="0"/>
          <w:numId w:val="12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It is halfpast ten.</w:t>
      </w:r>
    </w:p>
    <w:p w:rsidR="008F17E4" w:rsidRDefault="008F17E4" w:rsidP="008A5185">
      <w:pPr>
        <w:pStyle w:val="ListParagraph"/>
        <w:numPr>
          <w:ilvl w:val="0"/>
          <w:numId w:val="12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It is quarterpast ten.</w:t>
      </w:r>
    </w:p>
    <w:p w:rsidR="008F17E4" w:rsidRDefault="008F17E4" w:rsidP="008A5185">
      <w:pPr>
        <w:jc w:val="both"/>
        <w:rPr>
          <w:rFonts w:ascii="Comic Sans MS" w:hAnsi="Comic Sans MS"/>
          <w:sz w:val="20"/>
          <w:szCs w:val="20"/>
        </w:rPr>
      </w:pPr>
    </w:p>
    <w:p w:rsidR="008F17E4" w:rsidRDefault="008F17E4" w:rsidP="008A5185">
      <w:pPr>
        <w:pStyle w:val="ListParagraph"/>
        <w:numPr>
          <w:ilvl w:val="0"/>
          <w:numId w:val="2"/>
        </w:numPr>
        <w:jc w:val="both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13" o:spid="_x0000_s1035" type="#_x0000_t75" alt="http://img.over-blog.com/228x300/3/23/10/96/LAURIERS-4/get_dressed.jpg" style="position:absolute;left:0;text-align:left;margin-left:156.4pt;margin-top:14.8pt;width:75.75pt;height:90.75pt;z-index:-251656704;visibility:visible">
            <v:imagedata r:id="rId15" o:title=""/>
          </v:shape>
        </w:pict>
      </w:r>
      <w:r>
        <w:rPr>
          <w:rFonts w:ascii="Comic Sans MS" w:hAnsi="Comic Sans MS"/>
          <w:sz w:val="20"/>
          <w:szCs w:val="20"/>
        </w:rPr>
        <w:t>Murat …………………………………at 07:45 a.m.</w:t>
      </w:r>
    </w:p>
    <w:p w:rsidR="008F17E4" w:rsidRDefault="008F17E4" w:rsidP="00AA6FA3">
      <w:pPr>
        <w:pStyle w:val="ListParagraph"/>
        <w:numPr>
          <w:ilvl w:val="0"/>
          <w:numId w:val="13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Getsup</w:t>
      </w:r>
    </w:p>
    <w:p w:rsidR="008F17E4" w:rsidRDefault="008F17E4" w:rsidP="00AA6FA3">
      <w:pPr>
        <w:pStyle w:val="ListParagraph"/>
        <w:numPr>
          <w:ilvl w:val="0"/>
          <w:numId w:val="13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Gets on thebus</w:t>
      </w:r>
    </w:p>
    <w:p w:rsidR="008F17E4" w:rsidRDefault="008F17E4" w:rsidP="00AA6FA3">
      <w:pPr>
        <w:pStyle w:val="ListParagraph"/>
        <w:numPr>
          <w:ilvl w:val="0"/>
          <w:numId w:val="13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Getsdressed</w:t>
      </w:r>
    </w:p>
    <w:p w:rsidR="008F17E4" w:rsidRDefault="008F17E4" w:rsidP="00AA6FA3">
      <w:pPr>
        <w:pStyle w:val="ListParagraph"/>
        <w:numPr>
          <w:ilvl w:val="0"/>
          <w:numId w:val="13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Getshome</w:t>
      </w:r>
    </w:p>
    <w:p w:rsidR="008F17E4" w:rsidRDefault="008F17E4" w:rsidP="00AA6FA3">
      <w:pPr>
        <w:jc w:val="both"/>
        <w:rPr>
          <w:rFonts w:ascii="Comic Sans MS" w:hAnsi="Comic Sans MS"/>
          <w:sz w:val="20"/>
          <w:szCs w:val="20"/>
        </w:rPr>
      </w:pPr>
    </w:p>
    <w:p w:rsidR="008F17E4" w:rsidRDefault="008F17E4" w:rsidP="00890535">
      <w:pPr>
        <w:pStyle w:val="ListParagraph"/>
        <w:numPr>
          <w:ilvl w:val="0"/>
          <w:numId w:val="2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My favouritelesson is ………………………………..</w:t>
      </w:r>
    </w:p>
    <w:p w:rsidR="008F17E4" w:rsidRDefault="008F17E4" w:rsidP="00890535">
      <w:pPr>
        <w:pStyle w:val="ListParagraph"/>
        <w:numPr>
          <w:ilvl w:val="0"/>
          <w:numId w:val="14"/>
        </w:numPr>
        <w:jc w:val="both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14" o:spid="_x0000_s1036" type="#_x0000_t75" alt="http://glendalechristianschool.com/wp-content/uploads/2013/05/pe-kids-clipart.jpg" style="position:absolute;left:0;text-align:left;margin-left:127.15pt;margin-top:.8pt;width:113.95pt;height:67.95pt;z-index:-251655680;visibility:visible">
            <v:imagedata r:id="rId16" o:title=""/>
          </v:shape>
        </w:pict>
      </w:r>
      <w:r>
        <w:rPr>
          <w:rFonts w:ascii="Comic Sans MS" w:hAnsi="Comic Sans MS"/>
          <w:sz w:val="20"/>
          <w:szCs w:val="20"/>
        </w:rPr>
        <w:t>Mathematics.</w:t>
      </w:r>
    </w:p>
    <w:p w:rsidR="008F17E4" w:rsidRDefault="008F17E4" w:rsidP="00890535">
      <w:pPr>
        <w:pStyle w:val="ListParagraph"/>
        <w:numPr>
          <w:ilvl w:val="0"/>
          <w:numId w:val="14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English.</w:t>
      </w:r>
    </w:p>
    <w:p w:rsidR="008F17E4" w:rsidRDefault="008F17E4" w:rsidP="00890535">
      <w:pPr>
        <w:pStyle w:val="ListParagraph"/>
        <w:numPr>
          <w:ilvl w:val="0"/>
          <w:numId w:val="14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Art.</w:t>
      </w:r>
    </w:p>
    <w:p w:rsidR="008F17E4" w:rsidRDefault="008F17E4" w:rsidP="00890535">
      <w:pPr>
        <w:pStyle w:val="ListParagraph"/>
        <w:numPr>
          <w:ilvl w:val="0"/>
          <w:numId w:val="14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P.E.</w:t>
      </w:r>
    </w:p>
    <w:p w:rsidR="008F17E4" w:rsidRDefault="008F17E4" w:rsidP="00890535">
      <w:pPr>
        <w:pStyle w:val="ListParagraph"/>
        <w:ind w:left="1080"/>
        <w:jc w:val="both"/>
        <w:rPr>
          <w:rFonts w:ascii="Comic Sans MS" w:hAnsi="Comic Sans MS"/>
          <w:sz w:val="20"/>
          <w:szCs w:val="20"/>
        </w:rPr>
      </w:pPr>
    </w:p>
    <w:p w:rsidR="008F17E4" w:rsidRDefault="008F17E4" w:rsidP="00890535">
      <w:pPr>
        <w:pStyle w:val="ListParagraph"/>
        <w:ind w:left="1080"/>
        <w:jc w:val="both"/>
        <w:rPr>
          <w:rFonts w:ascii="Comic Sans MS" w:hAnsi="Comic Sans MS"/>
          <w:sz w:val="20"/>
          <w:szCs w:val="20"/>
        </w:rPr>
      </w:pPr>
    </w:p>
    <w:p w:rsidR="008F17E4" w:rsidRDefault="008F17E4" w:rsidP="00890535">
      <w:pPr>
        <w:pStyle w:val="ListParagraph"/>
        <w:ind w:left="1080"/>
        <w:jc w:val="both"/>
        <w:rPr>
          <w:rFonts w:ascii="Comic Sans MS" w:hAnsi="Comic Sans MS"/>
          <w:sz w:val="20"/>
          <w:szCs w:val="20"/>
        </w:rPr>
      </w:pPr>
    </w:p>
    <w:p w:rsidR="008F17E4" w:rsidRDefault="008F17E4" w:rsidP="00890535">
      <w:pPr>
        <w:pStyle w:val="ListParagraph"/>
        <w:ind w:left="1080"/>
        <w:jc w:val="both"/>
        <w:rPr>
          <w:rFonts w:ascii="Comic Sans MS" w:hAnsi="Comic Sans MS"/>
          <w:sz w:val="20"/>
          <w:szCs w:val="20"/>
        </w:rPr>
      </w:pPr>
    </w:p>
    <w:p w:rsidR="008F17E4" w:rsidRDefault="008F17E4" w:rsidP="00890535">
      <w:pPr>
        <w:pStyle w:val="ListParagraph"/>
        <w:ind w:left="1080"/>
        <w:jc w:val="both"/>
        <w:rPr>
          <w:rFonts w:ascii="Comic Sans MS" w:hAnsi="Comic Sans MS"/>
          <w:sz w:val="20"/>
          <w:szCs w:val="20"/>
        </w:rPr>
      </w:pPr>
    </w:p>
    <w:p w:rsidR="008F17E4" w:rsidRDefault="008F17E4" w:rsidP="00B97B7D">
      <w:pPr>
        <w:pStyle w:val="ListParagraph"/>
        <w:numPr>
          <w:ilvl w:val="0"/>
          <w:numId w:val="2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They’refromthe USA. Theyare……………………..</w:t>
      </w:r>
    </w:p>
    <w:p w:rsidR="008F17E4" w:rsidRDefault="008F17E4" w:rsidP="00B97B7D">
      <w:pPr>
        <w:pStyle w:val="ListParagraph"/>
        <w:numPr>
          <w:ilvl w:val="0"/>
          <w:numId w:val="16"/>
        </w:numPr>
        <w:jc w:val="both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19" o:spid="_x0000_s1037" type="#_x0000_t75" alt="http://images.clipartpanda.com/american-clipart-globe_of_the_americas_waving_the_us_flag_0521-1004-3014-5348_SMU.jpg" style="position:absolute;left:0;text-align:left;margin-left:174.9pt;margin-top:1.25pt;width:72.75pt;height:71.05pt;z-index:-251653632;visibility:visible">
            <v:imagedata r:id="rId17" o:title=""/>
          </v:shape>
        </w:pict>
      </w:r>
      <w:r>
        <w:rPr>
          <w:rFonts w:ascii="Comic Sans MS" w:hAnsi="Comic Sans MS"/>
          <w:sz w:val="20"/>
          <w:szCs w:val="20"/>
        </w:rPr>
        <w:t>Turkish</w:t>
      </w:r>
    </w:p>
    <w:p w:rsidR="008F17E4" w:rsidRDefault="008F17E4" w:rsidP="00B97B7D">
      <w:pPr>
        <w:pStyle w:val="ListParagraph"/>
        <w:numPr>
          <w:ilvl w:val="0"/>
          <w:numId w:val="16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American</w:t>
      </w:r>
    </w:p>
    <w:p w:rsidR="008F17E4" w:rsidRDefault="008F17E4" w:rsidP="00B97B7D">
      <w:pPr>
        <w:pStyle w:val="ListParagraph"/>
        <w:numPr>
          <w:ilvl w:val="0"/>
          <w:numId w:val="16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English</w:t>
      </w:r>
    </w:p>
    <w:p w:rsidR="008F17E4" w:rsidRDefault="008F17E4" w:rsidP="00B97B7D">
      <w:pPr>
        <w:pStyle w:val="ListParagraph"/>
        <w:numPr>
          <w:ilvl w:val="0"/>
          <w:numId w:val="16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French</w:t>
      </w:r>
    </w:p>
    <w:p w:rsidR="008F17E4" w:rsidRDefault="008F17E4" w:rsidP="00B97B7D">
      <w:pPr>
        <w:pStyle w:val="ListParagraph"/>
        <w:ind w:left="1080"/>
        <w:jc w:val="both"/>
        <w:rPr>
          <w:rFonts w:ascii="Comic Sans MS" w:hAnsi="Comic Sans MS"/>
          <w:sz w:val="20"/>
          <w:szCs w:val="20"/>
        </w:rPr>
      </w:pPr>
    </w:p>
    <w:p w:rsidR="008F17E4" w:rsidRDefault="008F17E4" w:rsidP="00B97B7D">
      <w:pPr>
        <w:pStyle w:val="ListParagraph"/>
        <w:ind w:left="1080"/>
        <w:jc w:val="both"/>
        <w:rPr>
          <w:rFonts w:ascii="Comic Sans MS" w:hAnsi="Comic Sans MS"/>
          <w:sz w:val="20"/>
          <w:szCs w:val="20"/>
        </w:rPr>
      </w:pPr>
    </w:p>
    <w:p w:rsidR="008F17E4" w:rsidRDefault="008F17E4" w:rsidP="00B5436D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14. – 15. ve 16. Soruları aşağıdaki parçaya göre cevaplayınız.</w:t>
      </w:r>
    </w:p>
    <w:p w:rsidR="008F17E4" w:rsidRPr="00FD3D3B" w:rsidRDefault="008F17E4" w:rsidP="00B5436D">
      <w:pPr>
        <w:ind w:left="708" w:firstLine="372"/>
        <w:jc w:val="both"/>
        <w:rPr>
          <w:rFonts w:ascii="Comic Sans MS" w:hAnsi="Comic Sans MS"/>
          <w:b/>
          <w:sz w:val="20"/>
          <w:szCs w:val="20"/>
        </w:rPr>
      </w:pPr>
      <w:r w:rsidRPr="00FD3D3B">
        <w:rPr>
          <w:rFonts w:ascii="Comic Sans MS" w:hAnsi="Comic Sans MS"/>
          <w:b/>
          <w:sz w:val="20"/>
          <w:szCs w:val="20"/>
        </w:rPr>
        <w:t>“Hello! My name is Yumatu. I am 11 yearsold. I am from Japan. I am Japanese. I can speak English, JapaneseandChinese. My favouritelessonsareMathsandScience.”</w:t>
      </w:r>
    </w:p>
    <w:p w:rsidR="008F17E4" w:rsidRDefault="008F17E4" w:rsidP="00B5436D">
      <w:pPr>
        <w:ind w:left="708" w:firstLine="372"/>
        <w:jc w:val="both"/>
        <w:rPr>
          <w:rFonts w:ascii="Comic Sans MS" w:hAnsi="Comic Sans MS"/>
          <w:sz w:val="20"/>
          <w:szCs w:val="20"/>
        </w:rPr>
      </w:pPr>
    </w:p>
    <w:p w:rsidR="008F17E4" w:rsidRDefault="008F17E4" w:rsidP="00B5436D">
      <w:pPr>
        <w:pStyle w:val="ListParagraph"/>
        <w:numPr>
          <w:ilvl w:val="0"/>
          <w:numId w:val="2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How old is Yumatu?</w:t>
      </w:r>
    </w:p>
    <w:p w:rsidR="008F17E4" w:rsidRDefault="008F17E4" w:rsidP="00B8231F">
      <w:pPr>
        <w:pStyle w:val="ListParagraph"/>
        <w:numPr>
          <w:ilvl w:val="0"/>
          <w:numId w:val="17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He is from Japan.</w:t>
      </w:r>
    </w:p>
    <w:p w:rsidR="008F17E4" w:rsidRDefault="008F17E4" w:rsidP="00B8231F">
      <w:pPr>
        <w:pStyle w:val="ListParagraph"/>
        <w:numPr>
          <w:ilvl w:val="0"/>
          <w:numId w:val="17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He is Japanese.</w:t>
      </w:r>
    </w:p>
    <w:p w:rsidR="008F17E4" w:rsidRDefault="008F17E4" w:rsidP="00B8231F">
      <w:pPr>
        <w:pStyle w:val="ListParagraph"/>
        <w:numPr>
          <w:ilvl w:val="0"/>
          <w:numId w:val="17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He is Yumatu</w:t>
      </w:r>
    </w:p>
    <w:p w:rsidR="008F17E4" w:rsidRDefault="008F17E4" w:rsidP="00B8231F">
      <w:pPr>
        <w:pStyle w:val="ListParagraph"/>
        <w:numPr>
          <w:ilvl w:val="0"/>
          <w:numId w:val="17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He is 11 yearsold.</w:t>
      </w:r>
    </w:p>
    <w:p w:rsidR="008F17E4" w:rsidRDefault="008F17E4" w:rsidP="00B8231F">
      <w:pPr>
        <w:pStyle w:val="ListParagraph"/>
        <w:ind w:left="1080"/>
        <w:jc w:val="both"/>
        <w:rPr>
          <w:rFonts w:ascii="Comic Sans MS" w:hAnsi="Comic Sans MS"/>
          <w:sz w:val="20"/>
          <w:szCs w:val="20"/>
        </w:rPr>
      </w:pPr>
    </w:p>
    <w:p w:rsidR="008F17E4" w:rsidRDefault="008F17E4" w:rsidP="00B8231F">
      <w:pPr>
        <w:pStyle w:val="ListParagraph"/>
        <w:ind w:left="1080"/>
        <w:jc w:val="both"/>
        <w:rPr>
          <w:rFonts w:ascii="Comic Sans MS" w:hAnsi="Comic Sans MS"/>
          <w:sz w:val="20"/>
          <w:szCs w:val="20"/>
        </w:rPr>
      </w:pPr>
    </w:p>
    <w:p w:rsidR="008F17E4" w:rsidRDefault="008F17E4" w:rsidP="00B8231F">
      <w:pPr>
        <w:pStyle w:val="ListParagraph"/>
        <w:numPr>
          <w:ilvl w:val="0"/>
          <w:numId w:val="2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How manylanguages can Yumatuspeak?</w:t>
      </w:r>
    </w:p>
    <w:p w:rsidR="008F17E4" w:rsidRDefault="008F17E4" w:rsidP="00F30D3E">
      <w:pPr>
        <w:pStyle w:val="ListParagraph"/>
        <w:numPr>
          <w:ilvl w:val="0"/>
          <w:numId w:val="18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</w:t>
      </w:r>
    </w:p>
    <w:p w:rsidR="008F17E4" w:rsidRDefault="008F17E4" w:rsidP="00F30D3E">
      <w:pPr>
        <w:pStyle w:val="ListParagraph"/>
        <w:numPr>
          <w:ilvl w:val="0"/>
          <w:numId w:val="18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</w:t>
      </w:r>
    </w:p>
    <w:p w:rsidR="008F17E4" w:rsidRDefault="008F17E4" w:rsidP="00F30D3E">
      <w:pPr>
        <w:pStyle w:val="ListParagraph"/>
        <w:numPr>
          <w:ilvl w:val="0"/>
          <w:numId w:val="18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</w:t>
      </w:r>
    </w:p>
    <w:p w:rsidR="008F17E4" w:rsidRDefault="008F17E4" w:rsidP="00F30D3E">
      <w:pPr>
        <w:pStyle w:val="ListParagraph"/>
        <w:numPr>
          <w:ilvl w:val="0"/>
          <w:numId w:val="18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11</w:t>
      </w:r>
    </w:p>
    <w:p w:rsidR="008F17E4" w:rsidRDefault="008F17E4" w:rsidP="00F30D3E">
      <w:pPr>
        <w:pStyle w:val="ListParagraph"/>
        <w:numPr>
          <w:ilvl w:val="0"/>
          <w:numId w:val="2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Whatare his favouritelessons?</w:t>
      </w:r>
    </w:p>
    <w:p w:rsidR="008F17E4" w:rsidRDefault="008F17E4" w:rsidP="00465884">
      <w:pPr>
        <w:pStyle w:val="ListParagraph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English / Art</w:t>
      </w:r>
    </w:p>
    <w:p w:rsidR="008F17E4" w:rsidRDefault="008F17E4" w:rsidP="00465884">
      <w:pPr>
        <w:pStyle w:val="ListParagraph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SocialScience / Music</w:t>
      </w:r>
    </w:p>
    <w:p w:rsidR="008F17E4" w:rsidRDefault="008F17E4" w:rsidP="00465884">
      <w:pPr>
        <w:pStyle w:val="ListParagraph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P.E. / Religion</w:t>
      </w:r>
    </w:p>
    <w:p w:rsidR="008F17E4" w:rsidRDefault="008F17E4" w:rsidP="00465884">
      <w:pPr>
        <w:pStyle w:val="ListParagraph"/>
        <w:numPr>
          <w:ilvl w:val="0"/>
          <w:numId w:val="19"/>
        </w:num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Mathematics / Science</w:t>
      </w:r>
    </w:p>
    <w:p w:rsidR="008F17E4" w:rsidRDefault="008F17E4" w:rsidP="00465884">
      <w:pPr>
        <w:jc w:val="both"/>
        <w:rPr>
          <w:rFonts w:ascii="Comic Sans MS" w:hAnsi="Comic Sans MS"/>
          <w:sz w:val="20"/>
          <w:szCs w:val="20"/>
        </w:rPr>
      </w:pPr>
    </w:p>
    <w:p w:rsidR="008F17E4" w:rsidRDefault="008F17E4" w:rsidP="00465884">
      <w:pPr>
        <w:pStyle w:val="ListParagraph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Whichgame is a </w:t>
      </w:r>
      <w:r w:rsidRPr="00F33BF3">
        <w:rPr>
          <w:rFonts w:ascii="Comic Sans MS" w:hAnsi="Comic Sans MS"/>
          <w:b/>
          <w:sz w:val="20"/>
          <w:szCs w:val="20"/>
        </w:rPr>
        <w:t>board game</w:t>
      </w:r>
      <w:r>
        <w:rPr>
          <w:rFonts w:ascii="Comic Sans MS" w:hAnsi="Comic Sans MS"/>
          <w:sz w:val="20"/>
          <w:szCs w:val="20"/>
        </w:rPr>
        <w:t>?</w:t>
      </w:r>
    </w:p>
    <w:p w:rsidR="008F17E4" w:rsidRDefault="008F17E4" w:rsidP="00F33BF3">
      <w:pPr>
        <w:pStyle w:val="ListParagraph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Checkers</w:t>
      </w:r>
    </w:p>
    <w:p w:rsidR="008F17E4" w:rsidRDefault="008F17E4" w:rsidP="00F33BF3">
      <w:pPr>
        <w:pStyle w:val="ListParagraph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Chinesewhisper</w:t>
      </w:r>
    </w:p>
    <w:p w:rsidR="008F17E4" w:rsidRDefault="008F17E4" w:rsidP="00F33BF3">
      <w:pPr>
        <w:pStyle w:val="ListParagraph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Dodge ball</w:t>
      </w:r>
    </w:p>
    <w:p w:rsidR="008F17E4" w:rsidRDefault="008F17E4" w:rsidP="00F33BF3">
      <w:pPr>
        <w:pStyle w:val="ListParagraph"/>
        <w:numPr>
          <w:ilvl w:val="0"/>
          <w:numId w:val="2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Marble</w:t>
      </w:r>
    </w:p>
    <w:p w:rsidR="008F17E4" w:rsidRDefault="008F17E4" w:rsidP="00F54EBC">
      <w:pPr>
        <w:rPr>
          <w:rFonts w:ascii="Comic Sans MS" w:hAnsi="Comic Sans MS"/>
          <w:sz w:val="20"/>
          <w:szCs w:val="20"/>
        </w:rPr>
      </w:pPr>
    </w:p>
    <w:p w:rsidR="008F17E4" w:rsidRDefault="008F17E4" w:rsidP="00F54EBC">
      <w:pPr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p w:rsidR="008F17E4" w:rsidRDefault="008F17E4" w:rsidP="00F54EBC">
      <w:pPr>
        <w:pStyle w:val="ListParagraph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“You……………………..watch TV for a long time.”</w:t>
      </w:r>
    </w:p>
    <w:p w:rsidR="008F17E4" w:rsidRDefault="008F17E4" w:rsidP="00554C43">
      <w:pPr>
        <w:pStyle w:val="ListParagrap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Yukarıdaki cümlede boşluğa gelebilecek en uygun kelime hangisidir?</w:t>
      </w:r>
    </w:p>
    <w:p w:rsidR="008F17E4" w:rsidRDefault="008F17E4" w:rsidP="00533FBC">
      <w:pPr>
        <w:pStyle w:val="ListParagraph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Should</w:t>
      </w:r>
    </w:p>
    <w:p w:rsidR="008F17E4" w:rsidRDefault="008F17E4" w:rsidP="00533FBC">
      <w:pPr>
        <w:pStyle w:val="ListParagraph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Can</w:t>
      </w:r>
    </w:p>
    <w:p w:rsidR="008F17E4" w:rsidRDefault="008F17E4" w:rsidP="00533FBC">
      <w:pPr>
        <w:pStyle w:val="ListParagraph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Can’t</w:t>
      </w:r>
    </w:p>
    <w:p w:rsidR="008F17E4" w:rsidRDefault="008F17E4" w:rsidP="00533FBC">
      <w:pPr>
        <w:pStyle w:val="ListParagraph"/>
        <w:numPr>
          <w:ilvl w:val="0"/>
          <w:numId w:val="2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Shouldn’t</w:t>
      </w:r>
    </w:p>
    <w:p w:rsidR="008F17E4" w:rsidRDefault="008F17E4" w:rsidP="00533FBC">
      <w:pPr>
        <w:rPr>
          <w:rFonts w:ascii="Comic Sans MS" w:hAnsi="Comic Sans MS"/>
          <w:sz w:val="20"/>
          <w:szCs w:val="20"/>
        </w:rPr>
      </w:pPr>
    </w:p>
    <w:p w:rsidR="008F17E4" w:rsidRDefault="008F17E4" w:rsidP="00533FBC">
      <w:pPr>
        <w:pStyle w:val="ListParagraph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Aşağıdaki cümlelerin hangisinde </w:t>
      </w:r>
      <w:r w:rsidRPr="00FD644A">
        <w:rPr>
          <w:rFonts w:ascii="Comic Sans MS" w:hAnsi="Comic Sans MS"/>
          <w:b/>
          <w:sz w:val="20"/>
          <w:szCs w:val="20"/>
        </w:rPr>
        <w:t>faydalı</w:t>
      </w:r>
      <w:r>
        <w:rPr>
          <w:rFonts w:ascii="Comic Sans MS" w:hAnsi="Comic Sans MS"/>
          <w:sz w:val="20"/>
          <w:szCs w:val="20"/>
        </w:rPr>
        <w:t xml:space="preserve"> bir tavsiyede bulunulmuştur?</w:t>
      </w:r>
    </w:p>
    <w:p w:rsidR="008F17E4" w:rsidRDefault="008F17E4" w:rsidP="001A317F">
      <w:pPr>
        <w:pStyle w:val="ListParagraph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18" o:spid="_x0000_s1038" type="#_x0000_t75" alt="http://savinginnovation.files.wordpress.com/2012/02/suggestion_box.jpg" style="position:absolute;left:0;text-align:left;margin-left:525.75pt;margin-top:.5pt;width:67.5pt;height:99.75pt;z-index:-251654656;visibility:visible;mso-position-horizontal-relative:page">
            <v:imagedata r:id="rId18" o:title=""/>
            <w10:wrap anchorx="page"/>
          </v:shape>
        </w:pict>
      </w:r>
    </w:p>
    <w:p w:rsidR="008F17E4" w:rsidRDefault="008F17E4" w:rsidP="001E76B7">
      <w:pPr>
        <w:pStyle w:val="ListParagraph"/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Youshouldn’t do sportseveryday.</w:t>
      </w:r>
    </w:p>
    <w:p w:rsidR="008F17E4" w:rsidRDefault="008F17E4" w:rsidP="001E76B7">
      <w:pPr>
        <w:pStyle w:val="ListParagraph"/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Youshouldn’tbrushyourteeth.</w:t>
      </w:r>
    </w:p>
    <w:p w:rsidR="008F17E4" w:rsidRDefault="008F17E4" w:rsidP="001E76B7">
      <w:pPr>
        <w:pStyle w:val="ListParagraph"/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Youshouldn’teatjunkfood.</w:t>
      </w:r>
    </w:p>
    <w:p w:rsidR="008F17E4" w:rsidRDefault="008F17E4" w:rsidP="001E76B7">
      <w:pPr>
        <w:pStyle w:val="ListParagraph"/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Youshouldn’thavebreakfast.</w:t>
      </w:r>
    </w:p>
    <w:p w:rsidR="008F17E4" w:rsidRDefault="008F17E4" w:rsidP="007C10E4">
      <w:pPr>
        <w:pStyle w:val="ListParagraph"/>
        <w:ind w:left="1080"/>
        <w:rPr>
          <w:rFonts w:ascii="Comic Sans MS" w:hAnsi="Comic Sans MS"/>
          <w:sz w:val="20"/>
          <w:szCs w:val="20"/>
        </w:rPr>
      </w:pPr>
    </w:p>
    <w:p w:rsidR="008F17E4" w:rsidRDefault="008F17E4" w:rsidP="007C10E4">
      <w:pPr>
        <w:pStyle w:val="ListParagraph"/>
        <w:ind w:left="1080"/>
        <w:rPr>
          <w:rFonts w:ascii="Comic Sans MS" w:hAnsi="Comic Sans MS"/>
          <w:sz w:val="20"/>
          <w:szCs w:val="20"/>
        </w:rPr>
      </w:pPr>
    </w:p>
    <w:p w:rsidR="008F17E4" w:rsidRDefault="008F17E4" w:rsidP="007C10E4">
      <w:pPr>
        <w:pStyle w:val="ListParagraph"/>
        <w:ind w:left="1080"/>
        <w:rPr>
          <w:rFonts w:ascii="Comic Sans MS" w:hAnsi="Comic Sans MS"/>
          <w:sz w:val="20"/>
          <w:szCs w:val="20"/>
        </w:rPr>
      </w:pPr>
    </w:p>
    <w:p w:rsidR="008F17E4" w:rsidRDefault="008F17E4" w:rsidP="007C10E4">
      <w:pPr>
        <w:pStyle w:val="ListParagraph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pict>
          <v:shape id="Resim 20" o:spid="_x0000_s1039" type="#_x0000_t75" alt="http://www.englishexercises.org/makeagame/my_documents/my_pictures/2011/nov/1C7_Sore_Throat.jpg" style="position:absolute;left:0;text-align:left;margin-left:176.65pt;margin-top:18.2pt;width:78.15pt;height:123.75pt;z-index:-251652608;visibility:visible">
            <v:imagedata r:id="rId19" o:title=""/>
          </v:shape>
        </w:pict>
      </w:r>
      <w:r>
        <w:rPr>
          <w:rFonts w:ascii="Comic Sans MS" w:hAnsi="Comic Sans MS"/>
          <w:sz w:val="20"/>
          <w:szCs w:val="20"/>
        </w:rPr>
        <w:t>“I have a sorethroat.” Diyen bir kişiye hangi tavsiyede bulunabiliriz?</w:t>
      </w:r>
    </w:p>
    <w:p w:rsidR="008F17E4" w:rsidRDefault="008F17E4" w:rsidP="001A317F">
      <w:pPr>
        <w:pStyle w:val="ListParagraph"/>
        <w:rPr>
          <w:rFonts w:ascii="Comic Sans MS" w:hAnsi="Comic Sans MS"/>
          <w:sz w:val="20"/>
          <w:szCs w:val="20"/>
        </w:rPr>
      </w:pPr>
    </w:p>
    <w:p w:rsidR="008F17E4" w:rsidRDefault="008F17E4" w:rsidP="001A317F">
      <w:pPr>
        <w:pStyle w:val="ListParagraph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Youshoulddrinkcolddrinks.</w:t>
      </w:r>
    </w:p>
    <w:p w:rsidR="008F17E4" w:rsidRDefault="008F17E4" w:rsidP="001A317F">
      <w:pPr>
        <w:pStyle w:val="ListParagraph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Youshouldgotoschool.</w:t>
      </w:r>
    </w:p>
    <w:p w:rsidR="008F17E4" w:rsidRDefault="008F17E4" w:rsidP="001A317F">
      <w:pPr>
        <w:pStyle w:val="ListParagraph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Youshoulddrink hot drinks.</w:t>
      </w:r>
    </w:p>
    <w:p w:rsidR="008F17E4" w:rsidRDefault="008F17E4" w:rsidP="001A317F">
      <w:pPr>
        <w:pStyle w:val="ListParagraph"/>
        <w:numPr>
          <w:ilvl w:val="0"/>
          <w:numId w:val="2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Youshouldsee a dentist.</w:t>
      </w:r>
    </w:p>
    <w:p w:rsidR="008F17E4" w:rsidRDefault="008F17E4" w:rsidP="00DB0F9F">
      <w:pPr>
        <w:pStyle w:val="ListParagraph"/>
        <w:ind w:left="1080"/>
        <w:rPr>
          <w:rFonts w:ascii="Comic Sans MS" w:hAnsi="Comic Sans MS"/>
          <w:sz w:val="20"/>
          <w:szCs w:val="20"/>
        </w:rPr>
      </w:pPr>
    </w:p>
    <w:p w:rsidR="008F17E4" w:rsidRDefault="008F17E4" w:rsidP="00DB0F9F">
      <w:pPr>
        <w:pStyle w:val="ListParagraph"/>
        <w:ind w:left="1080"/>
        <w:rPr>
          <w:rFonts w:ascii="Comic Sans MS" w:hAnsi="Comic Sans MS"/>
          <w:sz w:val="20"/>
          <w:szCs w:val="20"/>
        </w:rPr>
      </w:pPr>
    </w:p>
    <w:p w:rsidR="008F17E4" w:rsidRDefault="008F17E4" w:rsidP="008639EE">
      <w:pPr>
        <w:tabs>
          <w:tab w:val="left" w:pos="990"/>
        </w:tabs>
        <w:rPr>
          <w:rFonts w:ascii="Comic Sans MS" w:hAnsi="Comic Sans MS"/>
          <w:sz w:val="20"/>
          <w:szCs w:val="20"/>
        </w:rPr>
      </w:pPr>
      <w:hyperlink r:id="rId20" w:history="1">
        <w:r w:rsidRPr="000C56AF">
          <w:rPr>
            <w:rStyle w:val="Hyperlink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8F17E4" w:rsidRDefault="008F17E4" w:rsidP="00DB0F9F">
      <w:pPr>
        <w:pStyle w:val="ListParagraph"/>
        <w:ind w:left="1080"/>
        <w:rPr>
          <w:rFonts w:ascii="Comic Sans MS" w:hAnsi="Comic Sans MS"/>
          <w:sz w:val="20"/>
          <w:szCs w:val="20"/>
        </w:rPr>
      </w:pPr>
    </w:p>
    <w:p w:rsidR="008F17E4" w:rsidRDefault="008F17E4" w:rsidP="00DB0F9F">
      <w:pPr>
        <w:pStyle w:val="ListParagraph"/>
        <w:ind w:left="1080"/>
        <w:rPr>
          <w:rFonts w:ascii="Comic Sans MS" w:hAnsi="Comic Sans MS"/>
          <w:sz w:val="20"/>
          <w:szCs w:val="20"/>
        </w:rPr>
      </w:pPr>
    </w:p>
    <w:p w:rsidR="008F17E4" w:rsidRDefault="008F17E4" w:rsidP="00DB0F9F">
      <w:pPr>
        <w:pStyle w:val="ListParagraph"/>
        <w:ind w:left="1080"/>
        <w:rPr>
          <w:rFonts w:ascii="Comic Sans MS" w:hAnsi="Comic Sans MS"/>
          <w:sz w:val="20"/>
          <w:szCs w:val="20"/>
        </w:rPr>
      </w:pPr>
    </w:p>
    <w:p w:rsidR="008F17E4" w:rsidRDefault="008F17E4" w:rsidP="00DB0F9F">
      <w:pPr>
        <w:pStyle w:val="ListParagraph"/>
        <w:ind w:left="1080"/>
        <w:rPr>
          <w:rFonts w:ascii="Comic Sans MS" w:hAnsi="Comic Sans MS"/>
          <w:sz w:val="20"/>
          <w:szCs w:val="20"/>
        </w:rPr>
      </w:pPr>
      <w:r w:rsidRPr="00614BDB">
        <w:rPr>
          <w:noProof/>
          <w:lang w:eastAsia="tr-TR"/>
        </w:rPr>
        <w:pict>
          <v:shape id="Resim 21" o:spid="_x0000_i1025" type="#_x0000_t75" alt="https://encrypted-tbn2.gstatic.com/images?q=tbn:ANd9GcTPCMIZiqpxHDFCq2TMcVOZH7L-iPmHdytuuRZdvLlAoyokLJUN" style="width:177.75pt;height:159.75pt;visibility:visible">
            <v:imagedata r:id="rId21" o:title=""/>
          </v:shape>
        </w:pict>
      </w:r>
    </w:p>
    <w:p w:rsidR="008F17E4" w:rsidRPr="00965253" w:rsidRDefault="008F17E4" w:rsidP="003F16F6">
      <w:pPr>
        <w:pStyle w:val="ListParagraph"/>
        <w:ind w:left="1080"/>
        <w:jc w:val="right"/>
        <w:rPr>
          <w:rFonts w:ascii="Comic Sans MS" w:hAnsi="Comic Sans MS"/>
          <w:b/>
          <w:sz w:val="20"/>
          <w:szCs w:val="20"/>
        </w:rPr>
      </w:pPr>
      <w:r w:rsidRPr="00965253">
        <w:rPr>
          <w:rFonts w:ascii="Comic Sans MS" w:hAnsi="Comic Sans MS"/>
          <w:b/>
          <w:sz w:val="20"/>
          <w:szCs w:val="20"/>
        </w:rPr>
        <w:t>BAHADDİN BİLİCİ</w:t>
      </w:r>
    </w:p>
    <w:p w:rsidR="008F17E4" w:rsidRPr="00965253" w:rsidRDefault="008F17E4" w:rsidP="003F16F6">
      <w:pPr>
        <w:pStyle w:val="ListParagraph"/>
        <w:ind w:left="2496" w:firstLine="336"/>
        <w:jc w:val="center"/>
        <w:rPr>
          <w:rFonts w:ascii="Comic Sans MS" w:hAnsi="Comic Sans MS"/>
          <w:b/>
          <w:sz w:val="20"/>
          <w:szCs w:val="20"/>
        </w:rPr>
      </w:pPr>
      <w:r w:rsidRPr="00965253">
        <w:rPr>
          <w:rFonts w:ascii="Comic Sans MS" w:hAnsi="Comic Sans MS"/>
          <w:b/>
          <w:sz w:val="20"/>
          <w:szCs w:val="20"/>
        </w:rPr>
        <w:t xml:space="preserve">     ELT TEACHER</w:t>
      </w:r>
    </w:p>
    <w:sectPr w:rsidR="008F17E4" w:rsidRPr="00965253" w:rsidSect="00BA2F78">
      <w:headerReference w:type="default" r:id="rId22"/>
      <w:pgSz w:w="11906" w:h="16838"/>
      <w:pgMar w:top="567" w:right="567" w:bottom="567" w:left="567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17E4" w:rsidRDefault="008F17E4" w:rsidP="00380143">
      <w:pPr>
        <w:spacing w:after="0" w:line="240" w:lineRule="auto"/>
      </w:pPr>
      <w:r>
        <w:separator/>
      </w:r>
    </w:p>
  </w:endnote>
  <w:endnote w:type="continuationSeparator" w:id="0">
    <w:p w:rsidR="008F17E4" w:rsidRDefault="008F17E4" w:rsidP="00380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17E4" w:rsidRDefault="008F17E4" w:rsidP="00380143">
      <w:pPr>
        <w:spacing w:after="0" w:line="240" w:lineRule="auto"/>
      </w:pPr>
      <w:r>
        <w:separator/>
      </w:r>
    </w:p>
  </w:footnote>
  <w:footnote w:type="continuationSeparator" w:id="0">
    <w:p w:rsidR="008F17E4" w:rsidRDefault="008F17E4" w:rsidP="00380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7E4" w:rsidRPr="00380143" w:rsidRDefault="008F17E4" w:rsidP="00930DC7">
    <w:pPr>
      <w:pStyle w:val="NoSpacing"/>
      <w:tabs>
        <w:tab w:val="left" w:pos="8505"/>
      </w:tabs>
      <w:rPr>
        <w:rFonts w:ascii="Comic Sans MS" w:hAnsi="Comic Sans MS"/>
        <w:b/>
        <w:sz w:val="20"/>
        <w:szCs w:val="20"/>
      </w:rPr>
    </w:pPr>
    <w:r>
      <w:rPr>
        <w:noProof/>
        <w:lang w:eastAsia="tr-TR"/>
      </w:rPr>
      <w:pict>
        <v:roundrect id="Yuvarlatılmış Dikdörtgen 3" o:spid="_x0000_s2049" style="position:absolute;margin-left:397.55pt;margin-top:-7.35pt;width:176.25pt;height:46.5pt;z-index:251660288;visibility:visible;mso-position-horizontal:right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" strokecolor="#70ad47" strokeweight="1pt">
          <v:stroke joinstyle="miter"/>
          <v:textbox>
            <w:txbxContent>
              <w:p w:rsidR="008F17E4" w:rsidRPr="00380143" w:rsidRDefault="008F17E4" w:rsidP="00380143">
                <w:pPr>
                  <w:pStyle w:val="NoSpacing"/>
                  <w:jc w:val="both"/>
                  <w:rPr>
                    <w:rFonts w:ascii="Comic Sans MS" w:hAnsi="Comic Sans MS"/>
                    <w:b/>
                    <w:sz w:val="16"/>
                    <w:szCs w:val="16"/>
                  </w:rPr>
                </w:pPr>
                <w:r w:rsidRPr="00380143">
                  <w:rPr>
                    <w:rFonts w:ascii="Comic Sans MS" w:hAnsi="Comic Sans MS"/>
                    <w:b/>
                    <w:sz w:val="16"/>
                    <w:szCs w:val="16"/>
                  </w:rPr>
                  <w:t xml:space="preserve">SINAVDA TOPLAM 20 SORU OLUP HER BİR SORU 5 PUANDIR. </w:t>
                </w:r>
              </w:p>
              <w:p w:rsidR="008F17E4" w:rsidRPr="00380143" w:rsidRDefault="008F17E4" w:rsidP="00380143">
                <w:pPr>
                  <w:pStyle w:val="NoSpacing"/>
                  <w:jc w:val="both"/>
                  <w:rPr>
                    <w:rFonts w:ascii="Comic Sans MS" w:hAnsi="Comic Sans MS"/>
                    <w:b/>
                    <w:sz w:val="16"/>
                    <w:szCs w:val="16"/>
                  </w:rPr>
                </w:pPr>
                <w:r w:rsidRPr="00380143">
                  <w:rPr>
                    <w:rFonts w:ascii="Comic Sans MS" w:hAnsi="Comic Sans MS"/>
                    <w:b/>
                    <w:sz w:val="16"/>
                    <w:szCs w:val="16"/>
                  </w:rPr>
                  <w:t>SINAV SÜRESİ 40 DAKİKADIR</w:t>
                </w:r>
                <w:r>
                  <w:rPr>
                    <w:rFonts w:ascii="Comic Sans MS" w:hAnsi="Comic Sans MS"/>
                    <w:b/>
                    <w:sz w:val="16"/>
                    <w:szCs w:val="16"/>
                  </w:rPr>
                  <w:t>.</w:t>
                </w:r>
              </w:p>
            </w:txbxContent>
          </v:textbox>
          <w10:wrap anchorx="margin"/>
        </v:roundrect>
      </w:pict>
    </w:r>
    <w:r w:rsidRPr="00380143">
      <w:rPr>
        <w:rFonts w:ascii="Comic Sans MS" w:hAnsi="Comic Sans MS"/>
        <w:b/>
        <w:sz w:val="20"/>
        <w:szCs w:val="20"/>
      </w:rPr>
      <w:t>Name-Surname:</w:t>
    </w:r>
    <w:r>
      <w:rPr>
        <w:rFonts w:ascii="Comic Sans MS" w:hAnsi="Comic Sans MS"/>
        <w:b/>
        <w:sz w:val="20"/>
        <w:szCs w:val="20"/>
      </w:rPr>
      <w:tab/>
    </w:r>
  </w:p>
  <w:p w:rsidR="008F17E4" w:rsidRPr="00380143" w:rsidRDefault="008F17E4" w:rsidP="00380143">
    <w:pPr>
      <w:pStyle w:val="NoSpacing"/>
      <w:rPr>
        <w:rFonts w:ascii="Comic Sans MS" w:hAnsi="Comic Sans MS"/>
        <w:b/>
        <w:sz w:val="20"/>
        <w:szCs w:val="20"/>
      </w:rPr>
    </w:pPr>
    <w:r>
      <w:rPr>
        <w:rFonts w:ascii="Comic Sans MS" w:hAnsi="Comic Sans MS"/>
        <w:b/>
        <w:sz w:val="20"/>
        <w:szCs w:val="20"/>
      </w:rPr>
      <w:t>Class-Number</w:t>
    </w:r>
    <w:r w:rsidRPr="00380143">
      <w:rPr>
        <w:rFonts w:ascii="Comic Sans MS" w:hAnsi="Comic Sans MS"/>
        <w:b/>
        <w:sz w:val="20"/>
        <w:szCs w:val="20"/>
      </w:rPr>
      <w:t>:</w:t>
    </w:r>
  </w:p>
  <w:p w:rsidR="008F17E4" w:rsidRPr="00380143" w:rsidRDefault="008F17E4" w:rsidP="00380143">
    <w:pPr>
      <w:pStyle w:val="NoSpacing"/>
      <w:rPr>
        <w:rFonts w:ascii="Comic Sans MS" w:hAnsi="Comic Sans MS"/>
        <w:b/>
        <w:sz w:val="20"/>
        <w:szCs w:val="20"/>
      </w:rPr>
    </w:pPr>
  </w:p>
  <w:p w:rsidR="008F17E4" w:rsidRPr="00380143" w:rsidRDefault="008F17E4" w:rsidP="00380143">
    <w:pPr>
      <w:pStyle w:val="NoSpacing"/>
      <w:jc w:val="center"/>
      <w:rPr>
        <w:rFonts w:ascii="Comic Sans MS" w:hAnsi="Comic Sans MS"/>
        <w:b/>
      </w:rPr>
    </w:pPr>
    <w:r w:rsidRPr="00380143">
      <w:rPr>
        <w:rFonts w:ascii="Comic Sans MS" w:hAnsi="Comic Sans MS"/>
        <w:b/>
      </w:rPr>
      <w:t>FATSA İMAM HATİP SECONDARY SCHOOL 5th GRADES 1st TERM 2nd ENGLISH EXAM</w:t>
    </w:r>
  </w:p>
  <w:p w:rsidR="008F17E4" w:rsidRPr="00380143" w:rsidRDefault="008F17E4" w:rsidP="00380143">
    <w:pPr>
      <w:pStyle w:val="NoSpacing"/>
      <w:rPr>
        <w:rFonts w:ascii="Comic Sans MS" w:hAnsi="Comic Sans MS"/>
        <w:b/>
        <w:sz w:val="20"/>
        <w:szCs w:val="20"/>
      </w:rPr>
    </w:pPr>
  </w:p>
  <w:p w:rsidR="008F17E4" w:rsidRPr="00380143" w:rsidRDefault="008F17E4" w:rsidP="00380143">
    <w:pPr>
      <w:pStyle w:val="NoSpacing"/>
      <w:rPr>
        <w:rFonts w:ascii="Comic Sans MS" w:hAnsi="Comic Sans MS"/>
        <w:b/>
        <w:sz w:val="20"/>
        <w:szCs w:val="20"/>
      </w:rPr>
    </w:pPr>
  </w:p>
  <w:p w:rsidR="008F17E4" w:rsidRPr="00380143" w:rsidRDefault="008F17E4">
    <w:pPr>
      <w:pStyle w:val="Header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01F5C"/>
    <w:multiLevelType w:val="hybridMultilevel"/>
    <w:tmpl w:val="E2428718"/>
    <w:lvl w:ilvl="0" w:tplc="BDB44ABE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CEB40C7"/>
    <w:multiLevelType w:val="hybridMultilevel"/>
    <w:tmpl w:val="4B50A2E2"/>
    <w:lvl w:ilvl="0" w:tplc="BD225438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A196C8E"/>
    <w:multiLevelType w:val="hybridMultilevel"/>
    <w:tmpl w:val="6AACD8EE"/>
    <w:lvl w:ilvl="0" w:tplc="256ADE16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5D478F9"/>
    <w:multiLevelType w:val="hybridMultilevel"/>
    <w:tmpl w:val="DADA699E"/>
    <w:lvl w:ilvl="0" w:tplc="7244F50E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5FD25BA"/>
    <w:multiLevelType w:val="hybridMultilevel"/>
    <w:tmpl w:val="EC446DC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8F739F2"/>
    <w:multiLevelType w:val="hybridMultilevel"/>
    <w:tmpl w:val="73B0A442"/>
    <w:lvl w:ilvl="0" w:tplc="BF7EB8A0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AA666AC"/>
    <w:multiLevelType w:val="hybridMultilevel"/>
    <w:tmpl w:val="A1DC10A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F90D1C"/>
    <w:multiLevelType w:val="hybridMultilevel"/>
    <w:tmpl w:val="81E24EB6"/>
    <w:lvl w:ilvl="0" w:tplc="E46CBFE0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3C055725"/>
    <w:multiLevelType w:val="hybridMultilevel"/>
    <w:tmpl w:val="DF6EFD2E"/>
    <w:lvl w:ilvl="0" w:tplc="BCF80116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CAB1A96"/>
    <w:multiLevelType w:val="hybridMultilevel"/>
    <w:tmpl w:val="ED86E326"/>
    <w:lvl w:ilvl="0" w:tplc="7F823FEE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3A41CFB"/>
    <w:multiLevelType w:val="hybridMultilevel"/>
    <w:tmpl w:val="999A15DC"/>
    <w:lvl w:ilvl="0" w:tplc="8EDACF76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47AF55DC"/>
    <w:multiLevelType w:val="hybridMultilevel"/>
    <w:tmpl w:val="7E9EE4D4"/>
    <w:lvl w:ilvl="0" w:tplc="8EA23EB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4AC359A9"/>
    <w:multiLevelType w:val="hybridMultilevel"/>
    <w:tmpl w:val="002848EA"/>
    <w:lvl w:ilvl="0" w:tplc="69D8F05E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4CB63759"/>
    <w:multiLevelType w:val="hybridMultilevel"/>
    <w:tmpl w:val="BFAEFA7A"/>
    <w:lvl w:ilvl="0" w:tplc="5344B3F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571D3684"/>
    <w:multiLevelType w:val="hybridMultilevel"/>
    <w:tmpl w:val="76A8772A"/>
    <w:lvl w:ilvl="0" w:tplc="07F6A52E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5AA7751E"/>
    <w:multiLevelType w:val="hybridMultilevel"/>
    <w:tmpl w:val="F8267FF6"/>
    <w:lvl w:ilvl="0" w:tplc="A768E984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60C35C7A"/>
    <w:multiLevelType w:val="hybridMultilevel"/>
    <w:tmpl w:val="364ED852"/>
    <w:lvl w:ilvl="0" w:tplc="9A7061D8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66157B4C"/>
    <w:multiLevelType w:val="hybridMultilevel"/>
    <w:tmpl w:val="26A2869E"/>
    <w:lvl w:ilvl="0" w:tplc="37F2D04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76B12E6C"/>
    <w:multiLevelType w:val="hybridMultilevel"/>
    <w:tmpl w:val="BBBA73F6"/>
    <w:lvl w:ilvl="0" w:tplc="651C497E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78036A5D"/>
    <w:multiLevelType w:val="hybridMultilevel"/>
    <w:tmpl w:val="51349BE8"/>
    <w:lvl w:ilvl="0" w:tplc="A5D0C488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793E2342"/>
    <w:multiLevelType w:val="hybridMultilevel"/>
    <w:tmpl w:val="B462BBCA"/>
    <w:lvl w:ilvl="0" w:tplc="77A4301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7F47084D"/>
    <w:multiLevelType w:val="hybridMultilevel"/>
    <w:tmpl w:val="43627A2A"/>
    <w:lvl w:ilvl="0" w:tplc="8272C36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7FE53B19"/>
    <w:multiLevelType w:val="hybridMultilevel"/>
    <w:tmpl w:val="2A544D1E"/>
    <w:lvl w:ilvl="0" w:tplc="72CECDC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21"/>
  </w:num>
  <w:num w:numId="4">
    <w:abstractNumId w:val="8"/>
  </w:num>
  <w:num w:numId="5">
    <w:abstractNumId w:val="17"/>
  </w:num>
  <w:num w:numId="6">
    <w:abstractNumId w:val="13"/>
  </w:num>
  <w:num w:numId="7">
    <w:abstractNumId w:val="20"/>
  </w:num>
  <w:num w:numId="8">
    <w:abstractNumId w:val="10"/>
  </w:num>
  <w:num w:numId="9">
    <w:abstractNumId w:val="14"/>
  </w:num>
  <w:num w:numId="10">
    <w:abstractNumId w:val="7"/>
  </w:num>
  <w:num w:numId="11">
    <w:abstractNumId w:val="5"/>
  </w:num>
  <w:num w:numId="12">
    <w:abstractNumId w:val="3"/>
  </w:num>
  <w:num w:numId="13">
    <w:abstractNumId w:val="22"/>
  </w:num>
  <w:num w:numId="14">
    <w:abstractNumId w:val="11"/>
  </w:num>
  <w:num w:numId="15">
    <w:abstractNumId w:val="12"/>
  </w:num>
  <w:num w:numId="16">
    <w:abstractNumId w:val="16"/>
  </w:num>
  <w:num w:numId="17">
    <w:abstractNumId w:val="1"/>
  </w:num>
  <w:num w:numId="18">
    <w:abstractNumId w:val="9"/>
  </w:num>
  <w:num w:numId="19">
    <w:abstractNumId w:val="19"/>
  </w:num>
  <w:num w:numId="20">
    <w:abstractNumId w:val="0"/>
  </w:num>
  <w:num w:numId="21">
    <w:abstractNumId w:val="15"/>
  </w:num>
  <w:num w:numId="22">
    <w:abstractNumId w:val="2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0143"/>
    <w:rsid w:val="00005F67"/>
    <w:rsid w:val="0002090C"/>
    <w:rsid w:val="000A26F8"/>
    <w:rsid w:val="000B5489"/>
    <w:rsid w:val="000C56AF"/>
    <w:rsid w:val="000C6608"/>
    <w:rsid w:val="001A317F"/>
    <w:rsid w:val="001E76B7"/>
    <w:rsid w:val="001F04D5"/>
    <w:rsid w:val="00380143"/>
    <w:rsid w:val="003F16F6"/>
    <w:rsid w:val="003F24A3"/>
    <w:rsid w:val="003F5859"/>
    <w:rsid w:val="00465884"/>
    <w:rsid w:val="00533FBC"/>
    <w:rsid w:val="00554C43"/>
    <w:rsid w:val="00597AE8"/>
    <w:rsid w:val="005E43E4"/>
    <w:rsid w:val="00614BDB"/>
    <w:rsid w:val="006F6573"/>
    <w:rsid w:val="007625FE"/>
    <w:rsid w:val="007808D0"/>
    <w:rsid w:val="007A2F38"/>
    <w:rsid w:val="007B25B4"/>
    <w:rsid w:val="007C10E4"/>
    <w:rsid w:val="008639EE"/>
    <w:rsid w:val="00890535"/>
    <w:rsid w:val="008A5185"/>
    <w:rsid w:val="008F17E4"/>
    <w:rsid w:val="00930DC7"/>
    <w:rsid w:val="00965253"/>
    <w:rsid w:val="00AA6FA3"/>
    <w:rsid w:val="00B5436D"/>
    <w:rsid w:val="00B60EC9"/>
    <w:rsid w:val="00B8231F"/>
    <w:rsid w:val="00B97B7D"/>
    <w:rsid w:val="00BA2F78"/>
    <w:rsid w:val="00BE5ED7"/>
    <w:rsid w:val="00CD451A"/>
    <w:rsid w:val="00CE54D5"/>
    <w:rsid w:val="00D00133"/>
    <w:rsid w:val="00D4046F"/>
    <w:rsid w:val="00DB0F9F"/>
    <w:rsid w:val="00DD46BB"/>
    <w:rsid w:val="00DF6A56"/>
    <w:rsid w:val="00E05361"/>
    <w:rsid w:val="00F04066"/>
    <w:rsid w:val="00F30D3E"/>
    <w:rsid w:val="00F33BF3"/>
    <w:rsid w:val="00F346C1"/>
    <w:rsid w:val="00F54EBC"/>
    <w:rsid w:val="00F83575"/>
    <w:rsid w:val="00F92298"/>
    <w:rsid w:val="00FA5455"/>
    <w:rsid w:val="00FD3D3B"/>
    <w:rsid w:val="00FD6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5B4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80143"/>
    <w:rPr>
      <w:lang w:eastAsia="en-US"/>
    </w:rPr>
  </w:style>
  <w:style w:type="paragraph" w:styleId="Header">
    <w:name w:val="header"/>
    <w:basedOn w:val="Normal"/>
    <w:link w:val="HeaderChar"/>
    <w:uiPriority w:val="99"/>
    <w:rsid w:val="00380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014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0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0143"/>
    <w:rPr>
      <w:rFonts w:cs="Times New Roman"/>
    </w:rPr>
  </w:style>
  <w:style w:type="paragraph" w:styleId="ListParagraph">
    <w:name w:val="List Paragraph"/>
    <w:basedOn w:val="Normal"/>
    <w:uiPriority w:val="99"/>
    <w:qFormat/>
    <w:rsid w:val="00380143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8639E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355</Words>
  <Characters>2029</Characters>
  <Application>Microsoft Office Outlook</Application>
  <DocSecurity>0</DocSecurity>
  <Lines>0</Lines>
  <Paragraphs>0</Paragraphs>
  <ScaleCrop>false</ScaleCrop>
  <Company>SilentAll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Bahaddin BİLİCİ</dc:creator>
  <cp:keywords>www.sorubak.com</cp:keywords>
  <dc:description>www.sorubak.com</dc:description>
  <cp:lastModifiedBy>edanur</cp:lastModifiedBy>
  <cp:revision>3</cp:revision>
  <dcterms:created xsi:type="dcterms:W3CDTF">2015-01-02T20:05:00Z</dcterms:created>
  <dcterms:modified xsi:type="dcterms:W3CDTF">2015-01-03T14:39:00Z</dcterms:modified>
  <cp:category>www.sorubak.com</cp:category>
</cp:coreProperties>
</file>