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3FF" w:rsidRPr="00E33BE3" w:rsidRDefault="003F53FF" w:rsidP="003F2562">
      <w:pPr>
        <w:spacing w:after="0" w:line="240" w:lineRule="auto"/>
        <w:rPr>
          <w:b/>
          <w:noProof/>
          <w:lang w:val="en-US"/>
        </w:rPr>
      </w:pPr>
      <w:r w:rsidRPr="00E33BE3">
        <w:rPr>
          <w:b/>
          <w:noProof/>
          <w:lang w:val="en-US"/>
        </w:rPr>
        <w:t>Name &amp;Surname:</w:t>
      </w:r>
    </w:p>
    <w:p w:rsidR="003F53FF" w:rsidRPr="00E33BE3" w:rsidRDefault="003F53FF" w:rsidP="003F2562">
      <w:pPr>
        <w:spacing w:after="0" w:line="240" w:lineRule="auto"/>
        <w:rPr>
          <w:b/>
          <w:noProof/>
          <w:lang w:val="en-US"/>
        </w:rPr>
      </w:pPr>
      <w:r w:rsidRPr="00E33BE3">
        <w:rPr>
          <w:b/>
          <w:noProof/>
          <w:lang w:val="en-US"/>
        </w:rPr>
        <w:t>Class &amp;Number:</w:t>
      </w:r>
    </w:p>
    <w:p w:rsidR="003F53FF" w:rsidRPr="00E33BE3" w:rsidRDefault="003F53FF" w:rsidP="003F2562">
      <w:pPr>
        <w:spacing w:after="0" w:line="240" w:lineRule="auto"/>
        <w:rPr>
          <w:b/>
          <w:noProof/>
          <w:lang w:val="en-US"/>
        </w:rPr>
      </w:pPr>
    </w:p>
    <w:p w:rsidR="003F53FF" w:rsidRPr="00435260" w:rsidRDefault="003F53FF" w:rsidP="003F2562">
      <w:pPr>
        <w:spacing w:after="0" w:line="240" w:lineRule="auto"/>
        <w:jc w:val="center"/>
        <w:rPr>
          <w:rFonts w:ascii="Arial Narrow" w:hAnsi="Arial Narrow"/>
          <w:b/>
          <w:noProof/>
          <w:lang w:val="en-US"/>
        </w:rPr>
      </w:pPr>
      <w:r w:rsidRPr="00435260">
        <w:rPr>
          <w:rFonts w:ascii="Arial Narrow" w:hAnsi="Arial Narrow"/>
          <w:b/>
          <w:noProof/>
          <w:lang w:val="en-US"/>
        </w:rPr>
        <w:t xml:space="preserve">2014-2015 </w:t>
      </w:r>
      <w:smartTag w:uri="urn:schemas-microsoft-com:office:smarttags" w:element="place">
        <w:smartTag w:uri="urn:schemas-microsoft-com:office:smarttags" w:element="PlaceName">
          <w:r w:rsidRPr="00435260">
            <w:rPr>
              <w:rFonts w:ascii="Arial Narrow" w:hAnsi="Arial Narrow"/>
              <w:b/>
              <w:noProof/>
              <w:lang w:val="en-US"/>
            </w:rPr>
            <w:t>ACADEMIC</w:t>
          </w:r>
        </w:smartTag>
        <w:r w:rsidRPr="00435260">
          <w:rPr>
            <w:rFonts w:ascii="Arial Narrow" w:hAnsi="Arial Narrow"/>
            <w:b/>
            <w:noProof/>
            <w:lang w:val="en-US"/>
          </w:rPr>
          <w:t xml:space="preserve"> </w:t>
        </w:r>
        <w:smartTag w:uri="urn:schemas-microsoft-com:office:smarttags" w:element="PlaceName">
          <w:r w:rsidRPr="00435260">
            <w:rPr>
              <w:rFonts w:ascii="Arial Narrow" w:hAnsi="Arial Narrow"/>
              <w:b/>
              <w:noProof/>
              <w:lang w:val="en-US"/>
            </w:rPr>
            <w:t>YEAR</w:t>
          </w:r>
        </w:smartTag>
        <w:r w:rsidRPr="00435260">
          <w:rPr>
            <w:rFonts w:ascii="Arial Narrow" w:hAnsi="Arial Narrow"/>
            <w:b/>
            <w:noProof/>
            <w:lang w:val="en-US"/>
          </w:rPr>
          <w:t xml:space="preserve"> </w:t>
        </w:r>
        <w:smartTag w:uri="urn:schemas-microsoft-com:office:smarttags" w:element="PlaceName">
          <w:r w:rsidRPr="00435260">
            <w:rPr>
              <w:rFonts w:ascii="Arial Narrow" w:hAnsi="Arial Narrow"/>
              <w:b/>
              <w:noProof/>
              <w:lang w:val="en-US"/>
            </w:rPr>
            <w:t>TEVFİK</w:t>
          </w:r>
        </w:smartTag>
        <w:r w:rsidRPr="00435260">
          <w:rPr>
            <w:rFonts w:ascii="Arial Narrow" w:hAnsi="Arial Narrow"/>
            <w:b/>
            <w:noProof/>
            <w:lang w:val="en-US"/>
          </w:rPr>
          <w:t xml:space="preserve"> </w:t>
        </w:r>
        <w:smartTag w:uri="urn:schemas-microsoft-com:office:smarttags" w:element="PlaceName">
          <w:r w:rsidRPr="00435260">
            <w:rPr>
              <w:rFonts w:ascii="Arial Narrow" w:hAnsi="Arial Narrow"/>
              <w:b/>
              <w:noProof/>
              <w:lang w:val="en-US"/>
            </w:rPr>
            <w:t>KUT</w:t>
          </w:r>
        </w:smartTag>
        <w:r w:rsidRPr="00435260">
          <w:rPr>
            <w:rFonts w:ascii="Arial Narrow" w:hAnsi="Arial Narrow"/>
            <w:b/>
            <w:noProof/>
            <w:lang w:val="en-US"/>
          </w:rPr>
          <w:t xml:space="preserve"> </w:t>
        </w:r>
        <w:smartTag w:uri="urn:schemas-microsoft-com:office:smarttags" w:element="PlaceType">
          <w:r w:rsidRPr="00435260">
            <w:rPr>
              <w:rFonts w:ascii="Arial Narrow" w:hAnsi="Arial Narrow"/>
              <w:b/>
              <w:noProof/>
              <w:lang w:val="en-US"/>
            </w:rPr>
            <w:t>SECONDARY SCHOOL</w:t>
          </w:r>
        </w:smartTag>
      </w:smartTag>
      <w:r w:rsidRPr="00435260">
        <w:rPr>
          <w:rFonts w:ascii="Arial Narrow" w:hAnsi="Arial Narrow"/>
          <w:b/>
          <w:noProof/>
          <w:lang w:val="en-US"/>
        </w:rPr>
        <w:t xml:space="preserve">  5TH GRADES 1ST SEMESTER</w:t>
      </w:r>
    </w:p>
    <w:p w:rsidR="003F53FF" w:rsidRPr="00435260" w:rsidRDefault="003F53FF" w:rsidP="003F2562">
      <w:pPr>
        <w:spacing w:after="0" w:line="240" w:lineRule="auto"/>
        <w:jc w:val="center"/>
        <w:rPr>
          <w:rFonts w:ascii="Arial Narrow" w:hAnsi="Arial Narrow"/>
          <w:b/>
          <w:noProof/>
          <w:lang w:val="en-US"/>
        </w:rPr>
      </w:pPr>
      <w:r w:rsidRPr="00435260">
        <w:rPr>
          <w:rFonts w:ascii="Arial Narrow" w:hAnsi="Arial Narrow"/>
          <w:b/>
          <w:noProof/>
          <w:lang w:val="en-US"/>
        </w:rPr>
        <w:t xml:space="preserve"> 2ND WRITTEN ENGLISH EXAM</w:t>
      </w:r>
    </w:p>
    <w:p w:rsidR="003F53FF" w:rsidRDefault="003F53FF" w:rsidP="003F2562">
      <w:pPr>
        <w:spacing w:after="0"/>
        <w:rPr>
          <w:noProof/>
          <w:lang w:val="en-US"/>
        </w:rPr>
        <w:sectPr w:rsidR="003F53FF" w:rsidSect="00515E27">
          <w:pgSz w:w="11906" w:h="16838"/>
          <w:pgMar w:top="1021" w:right="1021" w:bottom="1021" w:left="1021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3F53FF" w:rsidRDefault="003F53FF" w:rsidP="003F2562">
      <w:pPr>
        <w:spacing w:after="0"/>
        <w:rPr>
          <w:b/>
          <w:noProof/>
          <w:lang w:val="en-US"/>
        </w:rPr>
      </w:pPr>
    </w:p>
    <w:p w:rsidR="003F53FF" w:rsidRPr="00E33BE3" w:rsidRDefault="003F53FF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242.65pt;margin-top:4.5pt;width:267pt;height:276pt;z-index:-251659264">
            <v:shadow on="t" offset="3pt" offset2="2pt"/>
          </v:shape>
        </w:pict>
      </w:r>
      <w:r w:rsidRPr="00E33BE3">
        <w:rPr>
          <w:b/>
          <w:noProof/>
          <w:lang w:val="en-US"/>
        </w:rPr>
        <w:t xml:space="preserve">1.What time is it ?  </w:t>
      </w:r>
    </w:p>
    <w:p w:rsidR="003F53FF" w:rsidRPr="00E33BE3" w:rsidRDefault="003F53FF" w:rsidP="003F2562">
      <w:pPr>
        <w:spacing w:after="0"/>
        <w:rPr>
          <w:b/>
          <w:noProof/>
          <w:sz w:val="52"/>
          <w:szCs w:val="52"/>
          <w:lang w:val="en-US"/>
        </w:rPr>
      </w:pPr>
      <w:r>
        <w:rPr>
          <w:noProof/>
        </w:rPr>
        <w:pict>
          <v:roundrect id="_x0000_s1027" style="position:absolute;margin-left:113.65pt;margin-top:2.4pt;width:78.75pt;height:24.75pt;z-index:-251666432" arcsize="10923f"/>
        </w:pict>
      </w:r>
      <w:r w:rsidRPr="00E33BE3">
        <w:rPr>
          <w:noProof/>
          <w:lang w:val="en-US"/>
        </w:rPr>
        <w:t>A.it is half past seven</w:t>
      </w:r>
      <w:r w:rsidRPr="00E33BE3">
        <w:rPr>
          <w:b/>
          <w:noProof/>
          <w:sz w:val="52"/>
          <w:szCs w:val="52"/>
          <w:lang w:val="en-US"/>
        </w:rPr>
        <w:t xml:space="preserve">     08:00</w:t>
      </w:r>
    </w:p>
    <w:p w:rsidR="003F53FF" w:rsidRPr="00E33BE3" w:rsidRDefault="003F53FF" w:rsidP="003F2562">
      <w:pPr>
        <w:spacing w:after="0"/>
        <w:rPr>
          <w:b/>
          <w:noProof/>
          <w:sz w:val="52"/>
          <w:szCs w:val="52"/>
          <w:lang w:val="en-US"/>
        </w:rPr>
      </w:pPr>
      <w:r w:rsidRPr="00E33BE3">
        <w:rPr>
          <w:noProof/>
          <w:lang w:val="en-US"/>
        </w:rPr>
        <w:t xml:space="preserve">B.It is three o’clock </w:t>
      </w:r>
    </w:p>
    <w:p w:rsidR="003F53FF" w:rsidRPr="00E33BE3" w:rsidRDefault="003F53FF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C.It is five o’clock</w:t>
      </w:r>
    </w:p>
    <w:p w:rsidR="003F53FF" w:rsidRDefault="003F53FF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D.It is eight o’clock</w:t>
      </w:r>
    </w:p>
    <w:p w:rsidR="003F53FF" w:rsidRDefault="003F53FF" w:rsidP="003F2562">
      <w:pPr>
        <w:spacing w:after="0"/>
        <w:rPr>
          <w:b/>
          <w:noProof/>
          <w:lang w:val="en-US"/>
        </w:rPr>
      </w:pPr>
    </w:p>
    <w:p w:rsidR="003F53FF" w:rsidRPr="00435260" w:rsidRDefault="003F53FF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s1028" type="#_x0000_t75" style="position:absolute;margin-left:109.9pt;margin-top:5.65pt;width:84pt;height:46.5pt;z-index:-251657216;visibility:visible">
            <v:imagedata r:id="rId4" o:title="" croptop="42212f" cropbottom="18745f" cropleft="16775f" cropright="43395f"/>
          </v:shape>
        </w:pict>
      </w:r>
      <w:r w:rsidRPr="00435260">
        <w:rPr>
          <w:b/>
          <w:noProof/>
          <w:lang w:val="en-US"/>
        </w:rPr>
        <w:t>2.What time is it?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A.It is half past eight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 xml:space="preserve">B.It is half past six         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C.It is half past four</w:t>
      </w:r>
    </w:p>
    <w:p w:rsidR="003F53FF" w:rsidRPr="000D2486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D.It is half past nine</w:t>
      </w:r>
    </w:p>
    <w:p w:rsidR="003F53FF" w:rsidRDefault="003F53FF" w:rsidP="003F2562">
      <w:pPr>
        <w:spacing w:after="0"/>
        <w:rPr>
          <w:b/>
          <w:noProof/>
          <w:lang w:val="en-US"/>
        </w:rPr>
      </w:pPr>
    </w:p>
    <w:p w:rsidR="003F53FF" w:rsidRPr="002C563A" w:rsidRDefault="003F53FF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 id="Resim 1" o:spid="_x0000_s1029" type="#_x0000_t75" style="position:absolute;margin-left:96.4pt;margin-top:.6pt;width:102.75pt;height:81.75pt;z-index:-251667456;visibility:visible">
            <v:imagedata r:id="rId5" o:title="" cropbottom="6008f"/>
          </v:shape>
        </w:pict>
      </w:r>
      <w:r>
        <w:rPr>
          <w:b/>
          <w:noProof/>
          <w:lang w:val="en-US"/>
        </w:rPr>
        <w:t>3</w:t>
      </w:r>
      <w:r w:rsidRPr="00E33BE3">
        <w:rPr>
          <w:b/>
          <w:noProof/>
          <w:lang w:val="en-US"/>
        </w:rPr>
        <w:t>.What does he do?</w:t>
      </w:r>
    </w:p>
    <w:p w:rsidR="003F53FF" w:rsidRPr="00E33BE3" w:rsidRDefault="003F53FF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A.Do homework</w:t>
      </w:r>
    </w:p>
    <w:p w:rsidR="003F53FF" w:rsidRPr="00E33BE3" w:rsidRDefault="003F53FF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B.Have breakfast</w:t>
      </w:r>
    </w:p>
    <w:p w:rsidR="003F53FF" w:rsidRPr="00E33BE3" w:rsidRDefault="003F53FF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C.Go to school</w:t>
      </w:r>
    </w:p>
    <w:p w:rsidR="003F53FF" w:rsidRPr="00E33BE3" w:rsidRDefault="003F53FF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D.Play volleyball</w:t>
      </w:r>
    </w:p>
    <w:p w:rsidR="003F53FF" w:rsidRPr="002C563A" w:rsidRDefault="003F53FF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 id="_x0000_s1030" type="#_x0000_t75" style="position:absolute;margin-left:96.7pt;margin-top:8.9pt;width:90.95pt;height:87pt;z-index:-251665408;visibility:visible">
            <v:imagedata r:id="rId6" o:title="" croptop="8410f" cropright="4996f"/>
          </v:shape>
        </w:pict>
      </w:r>
      <w:r>
        <w:rPr>
          <w:b/>
          <w:noProof/>
          <w:lang w:val="en-US"/>
        </w:rPr>
        <w:t>4.Where are  they</w:t>
      </w:r>
      <w:r w:rsidRPr="00E33BE3">
        <w:rPr>
          <w:b/>
          <w:noProof/>
          <w:lang w:val="en-US"/>
        </w:rPr>
        <w:t>?</w:t>
      </w:r>
    </w:p>
    <w:p w:rsidR="003F53FF" w:rsidRPr="00E33BE3" w:rsidRDefault="003F53FF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A.Bakery</w:t>
      </w:r>
    </w:p>
    <w:p w:rsidR="003F53FF" w:rsidRPr="00E33BE3" w:rsidRDefault="003F53FF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B.Police station</w:t>
      </w:r>
    </w:p>
    <w:p w:rsidR="003F53FF" w:rsidRPr="00E33BE3" w:rsidRDefault="003F53FF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C.Hospital</w:t>
      </w:r>
    </w:p>
    <w:p w:rsidR="003F53FF" w:rsidRPr="00E33BE3" w:rsidRDefault="003F53FF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D.Post office</w:t>
      </w:r>
    </w:p>
    <w:p w:rsidR="003F53FF" w:rsidRPr="00E33BE3" w:rsidRDefault="003F53FF" w:rsidP="003F2562">
      <w:pPr>
        <w:spacing w:after="0"/>
        <w:rPr>
          <w:noProof/>
          <w:lang w:val="en-US"/>
        </w:rPr>
      </w:pPr>
    </w:p>
    <w:p w:rsidR="003F53FF" w:rsidRPr="002C563A" w:rsidRDefault="003F53FF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 id="Resim 2" o:spid="_x0000_s1031" type="#_x0000_t75" style="position:absolute;margin-left:110.2pt;margin-top:3.25pt;width:95.25pt;height:93pt;z-index:-251664384;visibility:visible">
            <v:imagedata r:id="rId7" o:title=""/>
          </v:shape>
        </w:pict>
      </w:r>
      <w:r>
        <w:rPr>
          <w:b/>
          <w:noProof/>
          <w:lang w:val="en-US"/>
        </w:rPr>
        <w:t>5</w:t>
      </w:r>
      <w:r w:rsidRPr="002C563A">
        <w:rPr>
          <w:b/>
          <w:noProof/>
          <w:lang w:val="en-US"/>
        </w:rPr>
        <w:t xml:space="preserve">.Which lesson is it? 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A.Turkish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B.Maths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C.P.E.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D.Art</w:t>
      </w:r>
    </w:p>
    <w:p w:rsidR="003F53FF" w:rsidRDefault="003F53FF" w:rsidP="003F2562">
      <w:pPr>
        <w:spacing w:after="0"/>
        <w:rPr>
          <w:b/>
          <w:noProof/>
          <w:lang w:val="en-US"/>
        </w:rPr>
      </w:pPr>
    </w:p>
    <w:p w:rsidR="003F53FF" w:rsidRPr="002C563A" w:rsidRDefault="003F53FF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 id="Resim 3" o:spid="_x0000_s1032" type="#_x0000_t75" style="position:absolute;margin-left:96.7pt;margin-top:9.6pt;width:96pt;height:84.75pt;z-index:251653120;visibility:visible">
            <v:imagedata r:id="rId8" o:title=""/>
          </v:shape>
        </w:pict>
      </w:r>
      <w:r>
        <w:rPr>
          <w:b/>
          <w:noProof/>
          <w:lang w:val="en-US"/>
        </w:rPr>
        <w:t>6</w:t>
      </w:r>
      <w:r w:rsidRPr="002C563A">
        <w:rPr>
          <w:b/>
          <w:noProof/>
          <w:lang w:val="en-US"/>
        </w:rPr>
        <w:t>.Which lesson is it?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A.English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B.Science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C.Art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D.Turkish</w:t>
      </w:r>
    </w:p>
    <w:p w:rsidR="003F53FF" w:rsidRDefault="003F53FF" w:rsidP="003F2562">
      <w:pPr>
        <w:spacing w:after="0"/>
        <w:rPr>
          <w:noProof/>
          <w:lang w:val="en-US"/>
        </w:rPr>
      </w:pP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</w:rPr>
        <w:pict>
          <v:shape id="Resim 4" o:spid="_x0000_s1033" type="#_x0000_t75" style="position:absolute;margin-left:127.15pt;margin-top:10.2pt;width:113.25pt;height:80.25pt;z-index:-251662336;visibility:visible">
            <v:imagedata r:id="rId9" o:title=""/>
          </v:shape>
        </w:pict>
      </w:r>
    </w:p>
    <w:p w:rsidR="003F53FF" w:rsidRPr="000D2486" w:rsidRDefault="003F53FF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7</w:t>
      </w:r>
      <w:r w:rsidRPr="002C563A">
        <w:rPr>
          <w:b/>
          <w:noProof/>
          <w:lang w:val="en-US"/>
        </w:rPr>
        <w:t>.Which lesson is it?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A.Physical Education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B.Turkish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C.Maths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D.Science</w:t>
      </w:r>
    </w:p>
    <w:p w:rsidR="003F53FF" w:rsidRDefault="003F53FF" w:rsidP="003F2562">
      <w:pPr>
        <w:spacing w:after="0"/>
        <w:rPr>
          <w:noProof/>
          <w:lang w:val="en-US"/>
        </w:rPr>
      </w:pPr>
    </w:p>
    <w:p w:rsidR="003F53FF" w:rsidRDefault="003F53FF" w:rsidP="003F2562">
      <w:pPr>
        <w:spacing w:after="0"/>
        <w:rPr>
          <w:noProof/>
          <w:lang w:val="en-US"/>
        </w:rPr>
      </w:pPr>
    </w:p>
    <w:p w:rsidR="003F53FF" w:rsidRPr="002C563A" w:rsidRDefault="003F53FF" w:rsidP="003F2562">
      <w:pPr>
        <w:spacing w:after="0"/>
        <w:rPr>
          <w:b/>
          <w:noProof/>
          <w:lang w:val="en-US"/>
        </w:rPr>
      </w:pPr>
      <w:r w:rsidRPr="002C563A">
        <w:rPr>
          <w:b/>
          <w:noProof/>
          <w:lang w:val="en-US"/>
        </w:rPr>
        <w:t>(SORULARA</w:t>
      </w:r>
      <w:r>
        <w:rPr>
          <w:b/>
          <w:noProof/>
          <w:lang w:val="en-US"/>
        </w:rPr>
        <w:t xml:space="preserve"> EN </w:t>
      </w:r>
      <w:r w:rsidRPr="002C563A">
        <w:rPr>
          <w:b/>
          <w:noProof/>
          <w:lang w:val="en-US"/>
        </w:rPr>
        <w:t xml:space="preserve"> UYGUN CEVAPLARI BULUN)</w:t>
      </w:r>
    </w:p>
    <w:p w:rsidR="003F53FF" w:rsidRPr="00B50F37" w:rsidRDefault="003F53FF" w:rsidP="003F2562">
      <w:pPr>
        <w:spacing w:after="0"/>
        <w:rPr>
          <w:rFonts w:ascii="Arial Narrow" w:hAnsi="Arial Narrow"/>
          <w:b/>
          <w:noProof/>
          <w:lang w:val="en-US"/>
        </w:rPr>
      </w:pPr>
      <w:r>
        <w:rPr>
          <w:rFonts w:ascii="Arial Narrow" w:hAnsi="Arial Narrow"/>
          <w:b/>
          <w:noProof/>
          <w:lang w:val="en-US"/>
        </w:rPr>
        <w:t>8</w:t>
      </w:r>
      <w:r w:rsidRPr="00B50F37">
        <w:rPr>
          <w:rFonts w:ascii="Arial Narrow" w:hAnsi="Arial Narrow"/>
          <w:b/>
          <w:noProof/>
          <w:lang w:val="en-US"/>
        </w:rPr>
        <w:t>.Where are you from?</w:t>
      </w:r>
    </w:p>
    <w:p w:rsidR="003F53FF" w:rsidRPr="00B50F37" w:rsidRDefault="003F53FF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A.I am 12 years old</w:t>
      </w:r>
    </w:p>
    <w:p w:rsidR="003F53FF" w:rsidRPr="00B50F37" w:rsidRDefault="003F53FF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B. My name is Selin</w:t>
      </w:r>
    </w:p>
    <w:p w:rsidR="003F53FF" w:rsidRPr="00B50F37" w:rsidRDefault="003F53FF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C.I am from Turkey</w:t>
      </w:r>
    </w:p>
    <w:p w:rsidR="003F53FF" w:rsidRPr="00B50F37" w:rsidRDefault="003F53FF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D.My favourite lesson is Science</w:t>
      </w:r>
    </w:p>
    <w:p w:rsidR="003F53FF" w:rsidRPr="00B50F37" w:rsidRDefault="003F53FF" w:rsidP="003F2562">
      <w:pPr>
        <w:spacing w:after="0"/>
        <w:rPr>
          <w:rFonts w:ascii="Arial Narrow" w:hAnsi="Arial Narrow"/>
          <w:b/>
          <w:noProof/>
          <w:lang w:val="en-US"/>
        </w:rPr>
      </w:pPr>
    </w:p>
    <w:p w:rsidR="003F53FF" w:rsidRPr="00B50F37" w:rsidRDefault="003F53FF" w:rsidP="003F2562">
      <w:pPr>
        <w:spacing w:after="0"/>
        <w:rPr>
          <w:rFonts w:ascii="Arial Narrow" w:hAnsi="Arial Narrow"/>
          <w:b/>
          <w:noProof/>
          <w:lang w:val="en-US"/>
        </w:rPr>
      </w:pPr>
      <w:r>
        <w:rPr>
          <w:rFonts w:ascii="Arial Narrow" w:hAnsi="Arial Narrow"/>
          <w:b/>
          <w:noProof/>
          <w:lang w:val="en-US"/>
        </w:rPr>
        <w:t>9</w:t>
      </w:r>
      <w:r w:rsidRPr="00B50F37">
        <w:rPr>
          <w:rFonts w:ascii="Arial Narrow" w:hAnsi="Arial Narrow"/>
          <w:b/>
          <w:noProof/>
          <w:lang w:val="en-US"/>
        </w:rPr>
        <w:t>.How old are you?</w:t>
      </w:r>
    </w:p>
    <w:p w:rsidR="003F53FF" w:rsidRPr="00B50F37" w:rsidRDefault="003F53FF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A.I am 15 years old</w:t>
      </w:r>
    </w:p>
    <w:p w:rsidR="003F53FF" w:rsidRPr="00B50F37" w:rsidRDefault="003F53FF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B.I like chess</w:t>
      </w:r>
    </w:p>
    <w:p w:rsidR="003F53FF" w:rsidRPr="00B50F37" w:rsidRDefault="003F53FF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C.My name is Canan</w:t>
      </w:r>
    </w:p>
    <w:p w:rsidR="003F53FF" w:rsidRPr="00B50F37" w:rsidRDefault="003F53FF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D.I am from İzmir</w:t>
      </w:r>
    </w:p>
    <w:p w:rsidR="003F53FF" w:rsidRPr="00B50F37" w:rsidRDefault="003F53FF" w:rsidP="003F2562">
      <w:pPr>
        <w:spacing w:after="0"/>
        <w:rPr>
          <w:rFonts w:ascii="Arial Narrow" w:hAnsi="Arial Narrow"/>
          <w:noProof/>
          <w:lang w:val="en-US"/>
        </w:rPr>
      </w:pPr>
    </w:p>
    <w:p w:rsidR="003F53FF" w:rsidRPr="00B50F37" w:rsidRDefault="003F53FF" w:rsidP="003F2562">
      <w:pPr>
        <w:spacing w:after="0"/>
        <w:rPr>
          <w:rFonts w:ascii="Arial Narrow" w:hAnsi="Arial Narrow"/>
          <w:b/>
          <w:noProof/>
          <w:lang w:val="en-US"/>
        </w:rPr>
      </w:pPr>
      <w:r>
        <w:rPr>
          <w:rFonts w:ascii="Arial Narrow" w:hAnsi="Arial Narrow"/>
          <w:b/>
          <w:noProof/>
          <w:lang w:val="en-US"/>
        </w:rPr>
        <w:t>10</w:t>
      </w:r>
      <w:r w:rsidRPr="00B50F37">
        <w:rPr>
          <w:rFonts w:ascii="Arial Narrow" w:hAnsi="Arial Narrow"/>
          <w:b/>
          <w:noProof/>
          <w:lang w:val="en-US"/>
        </w:rPr>
        <w:t>.What are you favourite lessons?</w:t>
      </w:r>
    </w:p>
    <w:p w:rsidR="003F53FF" w:rsidRPr="00B50F37" w:rsidRDefault="003F53FF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A.My favourite lessons are Turkish and Maths</w:t>
      </w:r>
    </w:p>
    <w:p w:rsidR="003F53FF" w:rsidRPr="00B50F37" w:rsidRDefault="003F53FF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B.I am from France</w:t>
      </w:r>
    </w:p>
    <w:p w:rsidR="003F53FF" w:rsidRPr="00B50F37" w:rsidRDefault="003F53FF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C.I am 10 years old</w:t>
      </w:r>
    </w:p>
    <w:p w:rsidR="003F53FF" w:rsidRPr="00B50F37" w:rsidRDefault="003F53FF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D. I don’t like chess</w:t>
      </w:r>
    </w:p>
    <w:p w:rsidR="003F53FF" w:rsidRPr="00B50F37" w:rsidRDefault="003F53FF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 id="Resim 5" o:spid="_x0000_s1034" type="#_x0000_t75" style="position:absolute;margin-left:102pt;margin-top:.6pt;width:109.5pt;height:101.25pt;z-index:-251661312;visibility:visible">
            <v:imagedata r:id="rId10" o:title=""/>
          </v:shape>
        </w:pict>
      </w:r>
    </w:p>
    <w:p w:rsidR="003F53FF" w:rsidRPr="00B50F37" w:rsidRDefault="003F53FF" w:rsidP="003F2562">
      <w:pPr>
        <w:spacing w:after="0"/>
        <w:rPr>
          <w:rFonts w:ascii="Times New Roman" w:hAnsi="Times New Roman"/>
          <w:b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  <w:r>
        <w:rPr>
          <w:b/>
          <w:noProof/>
          <w:lang w:val="en-US"/>
        </w:rPr>
        <w:t>11.What does he like</w:t>
      </w:r>
      <w:r w:rsidRPr="00B50F37">
        <w:rPr>
          <w:b/>
          <w:noProof/>
          <w:lang w:val="en-US"/>
        </w:rPr>
        <w:t>?</w:t>
      </w:r>
      <w:r w:rsidRPr="00B50F37">
        <w:rPr>
          <w:rFonts w:ascii="Times New Roman" w:hAnsi="Times New Roman"/>
          <w:b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A.Blind man’s buff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B.Hide and seek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C.Origami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D.Chess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</w:rPr>
        <w:pict>
          <v:shape id="Resim 6" o:spid="_x0000_s1035" type="#_x0000_t75" style="position:absolute;margin-left:101.65pt;margin-top:13.7pt;width:115.1pt;height:87.75pt;z-index:251656192;visibility:visible">
            <v:imagedata r:id="rId11" o:title=""/>
          </v:shape>
        </w:pict>
      </w:r>
    </w:p>
    <w:p w:rsidR="003F53FF" w:rsidRPr="00B50F37" w:rsidRDefault="003F53FF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12.What do they like</w:t>
      </w:r>
      <w:r w:rsidRPr="00B50F37">
        <w:rPr>
          <w:b/>
          <w:noProof/>
          <w:lang w:val="en-US"/>
        </w:rPr>
        <w:t>?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A.Chess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B.Hide and seek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C.Volleybal</w:t>
      </w:r>
    </w:p>
    <w:p w:rsidR="003F53FF" w:rsidRPr="00515E27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D.Origami</w:t>
      </w:r>
    </w:p>
    <w:p w:rsidR="003F53FF" w:rsidRDefault="003F53FF" w:rsidP="003F2562">
      <w:pPr>
        <w:spacing w:after="0"/>
        <w:rPr>
          <w:b/>
          <w:noProof/>
          <w:lang w:val="en-US"/>
        </w:rPr>
      </w:pPr>
    </w:p>
    <w:p w:rsidR="003F53FF" w:rsidRDefault="003F53FF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 id="Resim 13" o:spid="_x0000_s1036" type="#_x0000_t75" style="position:absolute;margin-left:91.9pt;margin-top:13.3pt;width:119.25pt;height:71.55pt;z-index:-251654144;visibility:visible">
            <v:imagedata r:id="rId12" o:title=""/>
          </v:shape>
        </w:pict>
      </w:r>
      <w:r>
        <w:rPr>
          <w:b/>
          <w:noProof/>
          <w:lang w:val="en-US"/>
        </w:rPr>
        <w:t>13.Which body part is it?</w:t>
      </w:r>
    </w:p>
    <w:p w:rsidR="003F53FF" w:rsidRPr="00515E27" w:rsidRDefault="003F53FF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A.Hand</w:t>
      </w:r>
    </w:p>
    <w:p w:rsidR="003F53FF" w:rsidRPr="00515E27" w:rsidRDefault="003F53FF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B.Leg</w:t>
      </w:r>
    </w:p>
    <w:p w:rsidR="003F53FF" w:rsidRPr="00515E27" w:rsidRDefault="003F53FF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C.Eye</w:t>
      </w:r>
    </w:p>
    <w:p w:rsidR="003F53FF" w:rsidRPr="00515E27" w:rsidRDefault="003F53FF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D.Hair</w:t>
      </w:r>
    </w:p>
    <w:p w:rsidR="003F53FF" w:rsidRDefault="003F53FF" w:rsidP="003F2562">
      <w:pPr>
        <w:spacing w:after="0"/>
        <w:rPr>
          <w:b/>
          <w:noProof/>
          <w:lang w:val="en-US"/>
        </w:rPr>
      </w:pPr>
    </w:p>
    <w:p w:rsidR="003F53FF" w:rsidRDefault="003F53FF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 id="Resim 14" o:spid="_x0000_s1037" type="#_x0000_t75" style="position:absolute;margin-left:91.9pt;margin-top:13.2pt;width:129pt;height:87.4pt;z-index:-251653120;visibility:visible">
            <v:imagedata r:id="rId13" o:title=""/>
          </v:shape>
        </w:pict>
      </w:r>
      <w:r>
        <w:rPr>
          <w:b/>
          <w:noProof/>
          <w:lang w:val="en-US"/>
        </w:rPr>
        <w:t>14.Which body part is it?</w:t>
      </w:r>
    </w:p>
    <w:p w:rsidR="003F53FF" w:rsidRPr="00515E27" w:rsidRDefault="003F53FF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A.Hand</w:t>
      </w:r>
    </w:p>
    <w:p w:rsidR="003F53FF" w:rsidRPr="00515E27" w:rsidRDefault="003F53FF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B.Mouth</w:t>
      </w:r>
    </w:p>
    <w:p w:rsidR="003F53FF" w:rsidRPr="00515E27" w:rsidRDefault="003F53FF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C.Shoulder</w:t>
      </w:r>
    </w:p>
    <w:p w:rsidR="003F53FF" w:rsidRPr="00515E27" w:rsidRDefault="003F53FF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D.Knee</w:t>
      </w:r>
    </w:p>
    <w:p w:rsidR="003F53FF" w:rsidRDefault="003F53FF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 id="Resim 15" o:spid="_x0000_s1038" type="#_x0000_t75" style="position:absolute;margin-left:126.7pt;margin-top:-1.55pt;width:103.5pt;height:108.75pt;z-index:251664384;visibility:visible">
            <v:imagedata r:id="rId14" o:title=""/>
          </v:shape>
        </w:pict>
      </w:r>
      <w:r>
        <w:rPr>
          <w:b/>
          <w:noProof/>
          <w:lang w:val="en-US"/>
        </w:rPr>
        <w:t>15.Which body part is it?</w:t>
      </w:r>
    </w:p>
    <w:p w:rsidR="003F53FF" w:rsidRPr="0094609E" w:rsidRDefault="003F53FF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A.Hair</w:t>
      </w:r>
    </w:p>
    <w:p w:rsidR="003F53FF" w:rsidRPr="0094609E" w:rsidRDefault="003F53FF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B.Foot</w:t>
      </w:r>
    </w:p>
    <w:p w:rsidR="003F53FF" w:rsidRPr="0094609E" w:rsidRDefault="003F53FF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C.Finger</w:t>
      </w:r>
    </w:p>
    <w:p w:rsidR="003F53FF" w:rsidRPr="0094609E" w:rsidRDefault="003F53FF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D.Stomach</w:t>
      </w:r>
    </w:p>
    <w:p w:rsidR="003F53FF" w:rsidRDefault="003F53FF" w:rsidP="003F2562">
      <w:pPr>
        <w:spacing w:after="0"/>
        <w:rPr>
          <w:b/>
          <w:noProof/>
          <w:lang w:val="en-US"/>
        </w:rPr>
      </w:pPr>
    </w:p>
    <w:p w:rsidR="003F53FF" w:rsidRDefault="003F53FF" w:rsidP="003F2562">
      <w:pPr>
        <w:spacing w:after="0"/>
        <w:rPr>
          <w:b/>
          <w:noProof/>
          <w:lang w:val="en-US"/>
        </w:rPr>
      </w:pPr>
    </w:p>
    <w:p w:rsidR="003F53FF" w:rsidRDefault="003F53FF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 id="Resim 16" o:spid="_x0000_s1039" type="#_x0000_t75" style="position:absolute;margin-left:116.95pt;margin-top:7.35pt;width:88.25pt;height:90.75pt;z-index:-251651072;visibility:visible">
            <v:imagedata r:id="rId15" o:title=""/>
          </v:shape>
        </w:pict>
      </w:r>
      <w:r>
        <w:rPr>
          <w:b/>
          <w:noProof/>
          <w:lang w:val="en-US"/>
        </w:rPr>
        <w:t>16.Which body part is it?</w:t>
      </w:r>
    </w:p>
    <w:p w:rsidR="003F53FF" w:rsidRPr="00BD479C" w:rsidRDefault="003F53FF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A.Leg</w:t>
      </w:r>
    </w:p>
    <w:p w:rsidR="003F53FF" w:rsidRPr="00BD479C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B.Stomach</w:t>
      </w:r>
    </w:p>
    <w:p w:rsidR="003F53FF" w:rsidRPr="00BD479C" w:rsidRDefault="003F53FF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C.Knee</w:t>
      </w:r>
    </w:p>
    <w:p w:rsidR="003F53FF" w:rsidRPr="00BD479C" w:rsidRDefault="003F53FF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D.Nose</w:t>
      </w:r>
    </w:p>
    <w:p w:rsidR="003F53FF" w:rsidRDefault="003F53FF" w:rsidP="003F2562">
      <w:pPr>
        <w:spacing w:after="0"/>
        <w:rPr>
          <w:b/>
          <w:noProof/>
          <w:lang w:val="en-US"/>
        </w:rPr>
      </w:pPr>
    </w:p>
    <w:p w:rsidR="003F53FF" w:rsidRDefault="003F53FF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 id="Resim 7" o:spid="_x0000_s1040" type="#_x0000_t75" style="position:absolute;margin-left:149.95pt;margin-top:13.7pt;width:80.25pt;height:120pt;z-index:-251658240;visibility:visible">
            <v:imagedata r:id="rId16" o:title=""/>
          </v:shape>
        </w:pict>
      </w:r>
    </w:p>
    <w:p w:rsidR="003F53FF" w:rsidRDefault="003F53FF" w:rsidP="003F2562">
      <w:pPr>
        <w:spacing w:after="0"/>
        <w:rPr>
          <w:b/>
          <w:noProof/>
          <w:lang w:val="en-US"/>
        </w:rPr>
      </w:pPr>
    </w:p>
    <w:p w:rsidR="003F53FF" w:rsidRPr="00435260" w:rsidRDefault="003F53FF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17</w:t>
      </w:r>
      <w:r w:rsidRPr="00435260">
        <w:rPr>
          <w:b/>
          <w:noProof/>
          <w:lang w:val="en-US"/>
        </w:rPr>
        <w:t>.What is the matter with her?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A.Earache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B.Backache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C.Sore throat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D.Runny nose</w:t>
      </w:r>
    </w:p>
    <w:p w:rsidR="003F53FF" w:rsidRDefault="003F53FF" w:rsidP="003F2562">
      <w:pPr>
        <w:spacing w:after="0"/>
        <w:rPr>
          <w:b/>
          <w:noProof/>
          <w:lang w:val="en-US"/>
        </w:rPr>
      </w:pPr>
    </w:p>
    <w:p w:rsidR="003F53FF" w:rsidRDefault="003F53FF" w:rsidP="003F2562">
      <w:pPr>
        <w:spacing w:after="0"/>
        <w:rPr>
          <w:b/>
          <w:noProof/>
          <w:lang w:val="en-US"/>
        </w:rPr>
      </w:pPr>
    </w:p>
    <w:p w:rsidR="003F53FF" w:rsidRPr="000D2486" w:rsidRDefault="003F53FF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18</w:t>
      </w:r>
      <w:r w:rsidRPr="000D2486">
        <w:rPr>
          <w:b/>
          <w:noProof/>
          <w:lang w:val="en-US"/>
        </w:rPr>
        <w:t>.What is the matter with her?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</w:rPr>
        <w:pict>
          <v:shape id="Resim 11" o:spid="_x0000_s1041" type="#_x0000_t75" style="position:absolute;margin-left:92.95pt;margin-top:1.05pt;width:151.5pt;height:84.45pt;z-index:-251656192;visibility:visible">
            <v:imagedata r:id="rId17" o:title=""/>
          </v:shape>
        </w:pict>
      </w:r>
      <w:r>
        <w:rPr>
          <w:noProof/>
          <w:lang w:val="en-US"/>
        </w:rPr>
        <w:t>A.Flu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B.Backache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C.Earache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D.Fever</w:t>
      </w:r>
    </w:p>
    <w:p w:rsidR="003F53FF" w:rsidRDefault="003F53FF" w:rsidP="003F2562">
      <w:pPr>
        <w:spacing w:after="0"/>
        <w:rPr>
          <w:noProof/>
          <w:lang w:val="en-US"/>
        </w:rPr>
      </w:pPr>
    </w:p>
    <w:p w:rsidR="003F53FF" w:rsidRDefault="003F53FF" w:rsidP="003F2562">
      <w:pPr>
        <w:spacing w:after="0"/>
        <w:rPr>
          <w:noProof/>
          <w:lang w:val="en-US"/>
        </w:rPr>
      </w:pPr>
    </w:p>
    <w:p w:rsidR="003F53FF" w:rsidRPr="000D2486" w:rsidRDefault="003F53FF" w:rsidP="003F2562">
      <w:pPr>
        <w:spacing w:after="0"/>
        <w:rPr>
          <w:b/>
          <w:noProof/>
          <w:lang w:val="en-US"/>
        </w:rPr>
      </w:pPr>
      <w:r>
        <w:rPr>
          <w:noProof/>
        </w:rPr>
        <w:pict>
          <v:shape id="Resim 12" o:spid="_x0000_s1042" type="#_x0000_t75" style="position:absolute;margin-left:107.2pt;margin-top:12.65pt;width:146.25pt;height:97.5pt;z-index:-251655168;visibility:visible">
            <v:imagedata r:id="rId18" o:title=""/>
          </v:shape>
        </w:pict>
      </w:r>
      <w:r>
        <w:rPr>
          <w:b/>
          <w:noProof/>
          <w:lang w:val="en-US"/>
        </w:rPr>
        <w:t>19</w:t>
      </w:r>
      <w:r w:rsidRPr="000D2486">
        <w:rPr>
          <w:b/>
          <w:noProof/>
          <w:lang w:val="en-US"/>
        </w:rPr>
        <w:t>.What is the matter with her?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A.Toothache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B.Flu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C.Cough</w:t>
      </w:r>
    </w:p>
    <w:p w:rsidR="003F53FF" w:rsidRDefault="003F53FF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D.Headache</w:t>
      </w:r>
    </w:p>
    <w:p w:rsidR="003F53FF" w:rsidRDefault="003F53FF" w:rsidP="003F2562">
      <w:pPr>
        <w:spacing w:after="0"/>
        <w:rPr>
          <w:noProof/>
          <w:lang w:val="en-US"/>
        </w:rPr>
      </w:pPr>
    </w:p>
    <w:p w:rsidR="003F53FF" w:rsidRDefault="003F53FF" w:rsidP="003F2562">
      <w:pPr>
        <w:spacing w:after="0"/>
        <w:rPr>
          <w:noProof/>
          <w:lang w:val="en-US"/>
        </w:rPr>
      </w:pPr>
    </w:p>
    <w:p w:rsidR="003F53FF" w:rsidRDefault="003F53FF" w:rsidP="003F2562">
      <w:pPr>
        <w:spacing w:after="0"/>
        <w:rPr>
          <w:noProof/>
          <w:lang w:val="en-US"/>
        </w:rPr>
      </w:pPr>
    </w:p>
    <w:p w:rsidR="003F53FF" w:rsidRDefault="003F53FF" w:rsidP="003F2562">
      <w:pPr>
        <w:spacing w:after="0"/>
        <w:rPr>
          <w:b/>
          <w:noProof/>
          <w:lang w:val="en-US"/>
        </w:rPr>
      </w:pPr>
      <w:r w:rsidRPr="00BD479C">
        <w:rPr>
          <w:b/>
          <w:noProof/>
          <w:lang w:val="en-US"/>
        </w:rPr>
        <w:t>20.What is the matter with him?</w:t>
      </w:r>
    </w:p>
    <w:p w:rsidR="003F53FF" w:rsidRPr="00BD479C" w:rsidRDefault="003F53FF" w:rsidP="003F2562">
      <w:pPr>
        <w:spacing w:after="0"/>
        <w:rPr>
          <w:noProof/>
          <w:lang w:val="en-US"/>
        </w:rPr>
      </w:pPr>
      <w:r>
        <w:rPr>
          <w:noProof/>
        </w:rPr>
        <w:pict>
          <v:shape id="Resim 17" o:spid="_x0000_s1043" type="#_x0000_t75" style="position:absolute;margin-left:91.45pt;margin-top:7.15pt;width:153pt;height:107.2pt;z-index:-251650048;visibility:visible">
            <v:imagedata r:id="rId19" o:title=""/>
          </v:shape>
        </w:pict>
      </w:r>
      <w:r w:rsidRPr="00BD479C">
        <w:rPr>
          <w:noProof/>
          <w:lang w:val="en-US"/>
        </w:rPr>
        <w:t>A.Stomachache</w:t>
      </w:r>
    </w:p>
    <w:p w:rsidR="003F53FF" w:rsidRPr="00BD479C" w:rsidRDefault="003F53FF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B.Backache</w:t>
      </w:r>
    </w:p>
    <w:p w:rsidR="003F53FF" w:rsidRPr="00BD479C" w:rsidRDefault="003F53FF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C.Cough</w:t>
      </w:r>
    </w:p>
    <w:p w:rsidR="003F53FF" w:rsidRDefault="003F53FF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D.Headache</w:t>
      </w:r>
    </w:p>
    <w:p w:rsidR="003F53FF" w:rsidRDefault="003F53FF" w:rsidP="003F2562">
      <w:pPr>
        <w:spacing w:after="0"/>
        <w:rPr>
          <w:noProof/>
          <w:lang w:val="en-US"/>
        </w:rPr>
      </w:pPr>
    </w:p>
    <w:p w:rsidR="003F53FF" w:rsidRDefault="003F53FF" w:rsidP="003F2562">
      <w:pPr>
        <w:spacing w:after="0"/>
        <w:rPr>
          <w:noProof/>
          <w:lang w:val="en-US"/>
        </w:rPr>
      </w:pPr>
    </w:p>
    <w:p w:rsidR="003F53FF" w:rsidRDefault="003F53FF" w:rsidP="003F2562">
      <w:pPr>
        <w:spacing w:after="0"/>
        <w:rPr>
          <w:noProof/>
          <w:lang w:val="en-US"/>
        </w:rPr>
      </w:pPr>
    </w:p>
    <w:p w:rsidR="003F53FF" w:rsidRDefault="003F53FF" w:rsidP="003F2562">
      <w:pPr>
        <w:spacing w:after="0"/>
        <w:rPr>
          <w:noProof/>
          <w:lang w:val="en-US"/>
        </w:rPr>
      </w:pPr>
    </w:p>
    <w:p w:rsidR="003F53FF" w:rsidRDefault="003F53FF" w:rsidP="00FD0AEB">
      <w:pPr>
        <w:ind w:right="-496"/>
      </w:pPr>
      <w:hyperlink r:id="rId20" w:history="1">
        <w:r w:rsidRPr="00050207">
          <w:rPr>
            <w:rStyle w:val="Hyperlink"/>
          </w:rPr>
          <w:t>www.sorubak.com</w:t>
        </w:r>
      </w:hyperlink>
      <w:r>
        <w:t xml:space="preserve"> </w:t>
      </w:r>
    </w:p>
    <w:p w:rsidR="003F53FF" w:rsidRDefault="003F53FF" w:rsidP="003F2562">
      <w:pPr>
        <w:spacing w:after="0"/>
        <w:rPr>
          <w:noProof/>
          <w:lang w:val="en-US"/>
        </w:rPr>
      </w:pPr>
    </w:p>
    <w:p w:rsidR="003F53FF" w:rsidRDefault="003F53FF" w:rsidP="003F2562">
      <w:pPr>
        <w:spacing w:after="0"/>
        <w:rPr>
          <w:noProof/>
          <w:lang w:val="en-US"/>
        </w:rPr>
      </w:pPr>
    </w:p>
    <w:tbl>
      <w:tblPr>
        <w:tblW w:w="0" w:type="auto"/>
        <w:tblInd w:w="152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0A0"/>
      </w:tblPr>
      <w:tblGrid>
        <w:gridCol w:w="638"/>
        <w:gridCol w:w="638"/>
        <w:gridCol w:w="639"/>
        <w:gridCol w:w="638"/>
        <w:gridCol w:w="639"/>
      </w:tblGrid>
      <w:tr w:rsidR="003F53FF" w:rsidRPr="00DB67AC" w:rsidTr="00DB67AC">
        <w:trPr>
          <w:trHeight w:val="287"/>
        </w:trPr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jc w:val="center"/>
              <w:rPr>
                <w:rFonts w:ascii="Arial Black" w:hAnsi="Arial Black"/>
                <w:noProof/>
                <w:lang w:val="en-US"/>
              </w:rPr>
            </w:pPr>
            <w:r w:rsidRPr="00DB67AC">
              <w:rPr>
                <w:rFonts w:ascii="Arial Black" w:hAnsi="Arial Black"/>
                <w:noProof/>
                <w:lang w:val="en-US"/>
              </w:rPr>
              <w:t>A</w:t>
            </w: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jc w:val="center"/>
              <w:rPr>
                <w:rFonts w:ascii="Arial Black" w:hAnsi="Arial Black"/>
                <w:noProof/>
                <w:lang w:val="en-US"/>
              </w:rPr>
            </w:pPr>
            <w:r w:rsidRPr="00DB67AC">
              <w:rPr>
                <w:rFonts w:ascii="Arial Black" w:hAnsi="Arial Black"/>
                <w:noProof/>
                <w:lang w:val="en-US"/>
              </w:rPr>
              <w:t>B</w:t>
            </w: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jc w:val="center"/>
              <w:rPr>
                <w:rFonts w:ascii="Arial Black" w:hAnsi="Arial Black"/>
                <w:noProof/>
                <w:lang w:val="en-US"/>
              </w:rPr>
            </w:pPr>
            <w:r w:rsidRPr="00DB67AC">
              <w:rPr>
                <w:rFonts w:ascii="Arial Black" w:hAnsi="Arial Black"/>
                <w:noProof/>
                <w:lang w:val="en-US"/>
              </w:rPr>
              <w:t>C</w:t>
            </w: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jc w:val="center"/>
              <w:rPr>
                <w:rFonts w:ascii="Arial Black" w:hAnsi="Arial Black"/>
                <w:noProof/>
                <w:lang w:val="en-US"/>
              </w:rPr>
            </w:pPr>
            <w:r w:rsidRPr="00DB67AC">
              <w:rPr>
                <w:rFonts w:ascii="Arial Black" w:hAnsi="Arial Black"/>
                <w:noProof/>
                <w:lang w:val="en-US"/>
              </w:rPr>
              <w:t>D</w:t>
            </w:r>
          </w:p>
        </w:tc>
      </w:tr>
      <w:tr w:rsidR="003F53FF" w:rsidRPr="00DB67AC" w:rsidTr="00DB67AC">
        <w:trPr>
          <w:trHeight w:val="287"/>
        </w:trPr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DB67AC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1</w:t>
            </w: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3F53FF" w:rsidRPr="00DB67AC" w:rsidTr="00DB67AC">
        <w:trPr>
          <w:trHeight w:val="287"/>
        </w:trPr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DB67AC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2</w:t>
            </w: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3F53FF" w:rsidRPr="00DB67AC" w:rsidTr="00DB67AC">
        <w:trPr>
          <w:trHeight w:val="287"/>
        </w:trPr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DB67AC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3</w:t>
            </w: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3F53FF" w:rsidRPr="00DB67AC" w:rsidTr="00DB67AC">
        <w:trPr>
          <w:trHeight w:val="287"/>
        </w:trPr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DB67AC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4</w:t>
            </w: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3F53FF" w:rsidRPr="00DB67AC" w:rsidTr="00DB67AC">
        <w:trPr>
          <w:trHeight w:val="287"/>
        </w:trPr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DB67AC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5</w:t>
            </w: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3F53FF" w:rsidRPr="00DB67AC" w:rsidTr="00DB67AC">
        <w:trPr>
          <w:trHeight w:val="287"/>
        </w:trPr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DB67AC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6</w:t>
            </w: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3F53FF" w:rsidRPr="00DB67AC" w:rsidTr="00DB67AC">
        <w:trPr>
          <w:trHeight w:val="287"/>
        </w:trPr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DB67AC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7</w:t>
            </w: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3F53FF" w:rsidRPr="00DB67AC" w:rsidTr="00DB67AC">
        <w:trPr>
          <w:trHeight w:val="287"/>
        </w:trPr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DB67AC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8</w:t>
            </w: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3F53FF" w:rsidRPr="00DB67AC" w:rsidTr="00DB67AC">
        <w:trPr>
          <w:trHeight w:val="287"/>
        </w:trPr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DB67AC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9</w:t>
            </w: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3F53FF" w:rsidRPr="00DB67AC" w:rsidTr="00DB67AC">
        <w:trPr>
          <w:trHeight w:val="287"/>
        </w:trPr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DB67AC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10</w:t>
            </w: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3F53FF" w:rsidRPr="00DB67AC" w:rsidTr="00DB67AC">
        <w:trPr>
          <w:trHeight w:val="287"/>
        </w:trPr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DB67AC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11</w:t>
            </w: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3F53FF" w:rsidRPr="00DB67AC" w:rsidTr="00DB67AC">
        <w:trPr>
          <w:trHeight w:val="287"/>
        </w:trPr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DB67AC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12</w:t>
            </w: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3F53FF" w:rsidRPr="00DB67AC" w:rsidTr="00DB67AC">
        <w:trPr>
          <w:trHeight w:val="287"/>
        </w:trPr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DB67AC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13</w:t>
            </w: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3F53FF" w:rsidRPr="00DB67AC" w:rsidTr="00DB67AC">
        <w:trPr>
          <w:trHeight w:val="287"/>
        </w:trPr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DB67AC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14</w:t>
            </w: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3F53FF" w:rsidRPr="00DB67AC" w:rsidTr="00DB67AC">
        <w:trPr>
          <w:trHeight w:val="287"/>
        </w:trPr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DB67AC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15</w:t>
            </w: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3F53FF" w:rsidRPr="00DB67AC" w:rsidTr="00DB67AC">
        <w:trPr>
          <w:trHeight w:val="287"/>
        </w:trPr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DB67AC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16</w:t>
            </w: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3F53FF" w:rsidRPr="00DB67AC" w:rsidTr="00DB67AC">
        <w:trPr>
          <w:trHeight w:val="287"/>
        </w:trPr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DB67AC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17</w:t>
            </w: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3F53FF" w:rsidRPr="00DB67AC" w:rsidTr="00DB67AC">
        <w:trPr>
          <w:trHeight w:val="287"/>
        </w:trPr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DB67AC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18</w:t>
            </w: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3F53FF" w:rsidRPr="00DB67AC" w:rsidTr="00DB67AC">
        <w:trPr>
          <w:trHeight w:val="287"/>
        </w:trPr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DB67AC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19</w:t>
            </w: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3F53FF" w:rsidRPr="00DB67AC" w:rsidTr="00DB67AC">
        <w:trPr>
          <w:trHeight w:val="287"/>
        </w:trPr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jc w:val="center"/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</w:pPr>
            <w:r w:rsidRPr="00DB67AC">
              <w:rPr>
                <w:rFonts w:cs="Aharoni"/>
                <w:b/>
                <w:noProof/>
                <w:sz w:val="24"/>
                <w:szCs w:val="24"/>
                <w:lang w:val="en-US" w:bidi="he-IL"/>
              </w:rPr>
              <w:t>20</w:t>
            </w: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3F53FF" w:rsidRPr="00DB67AC" w:rsidRDefault="003F53FF" w:rsidP="00DB67AC">
            <w:pPr>
              <w:spacing w:after="0" w:line="240" w:lineRule="auto"/>
              <w:rPr>
                <w:noProof/>
                <w:lang w:val="en-US"/>
              </w:rPr>
            </w:pPr>
          </w:p>
        </w:tc>
      </w:tr>
    </w:tbl>
    <w:p w:rsidR="003F53FF" w:rsidRPr="00BD479C" w:rsidRDefault="003F53FF" w:rsidP="003F2562">
      <w:pPr>
        <w:spacing w:after="0"/>
        <w:rPr>
          <w:noProof/>
          <w:lang w:val="en-US"/>
        </w:rPr>
      </w:pPr>
    </w:p>
    <w:p w:rsidR="003F53FF" w:rsidRDefault="003F53FF" w:rsidP="003F2562">
      <w:pPr>
        <w:spacing w:after="0"/>
        <w:rPr>
          <w:noProof/>
          <w:lang w:val="en-US"/>
        </w:rPr>
      </w:pPr>
    </w:p>
    <w:p w:rsidR="003F53FF" w:rsidRDefault="003F53FF" w:rsidP="003F2562">
      <w:pPr>
        <w:spacing w:after="0"/>
        <w:rPr>
          <w:noProof/>
          <w:lang w:val="en-US"/>
        </w:rPr>
      </w:pPr>
    </w:p>
    <w:p w:rsidR="003F53FF" w:rsidRDefault="003F53FF" w:rsidP="003F2562">
      <w:pPr>
        <w:spacing w:after="0"/>
        <w:rPr>
          <w:noProof/>
          <w:lang w:val="en-US"/>
        </w:rPr>
      </w:pPr>
    </w:p>
    <w:p w:rsidR="003F53FF" w:rsidRPr="000D2486" w:rsidRDefault="003F53FF" w:rsidP="003F2562">
      <w:pPr>
        <w:spacing w:after="0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>1</w:t>
      </w:r>
    </w:p>
    <w:sectPr w:rsidR="003F53FF" w:rsidRPr="000D2486" w:rsidSect="00515E27">
      <w:type w:val="continuous"/>
      <w:pgSz w:w="11906" w:h="16838"/>
      <w:pgMar w:top="1021" w:right="1021" w:bottom="1021" w:left="102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2562"/>
    <w:rsid w:val="00050207"/>
    <w:rsid w:val="000D2486"/>
    <w:rsid w:val="002C563A"/>
    <w:rsid w:val="003F2562"/>
    <w:rsid w:val="003F53FF"/>
    <w:rsid w:val="00435260"/>
    <w:rsid w:val="005031AA"/>
    <w:rsid w:val="00515E27"/>
    <w:rsid w:val="00655AE9"/>
    <w:rsid w:val="0094609E"/>
    <w:rsid w:val="0097336B"/>
    <w:rsid w:val="00B0327F"/>
    <w:rsid w:val="00B50F37"/>
    <w:rsid w:val="00BD479C"/>
    <w:rsid w:val="00CF695A"/>
    <w:rsid w:val="00D52F14"/>
    <w:rsid w:val="00D7141C"/>
    <w:rsid w:val="00DB67AC"/>
    <w:rsid w:val="00E33BE3"/>
    <w:rsid w:val="00FD0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36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F2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256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D479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D0AE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113</TotalTime>
  <Pages>2</Pages>
  <Words>303</Words>
  <Characters>1730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pacartbel</dc:creator>
  <cp:keywords>www.sorubak.com</cp:keywords>
  <dc:description/>
  <cp:lastModifiedBy>edanur</cp:lastModifiedBy>
  <cp:revision>4</cp:revision>
  <dcterms:created xsi:type="dcterms:W3CDTF">2014-12-21T19:51:00Z</dcterms:created>
  <dcterms:modified xsi:type="dcterms:W3CDTF">2015-01-01T22:58:00Z</dcterms:modified>
</cp:coreProperties>
</file>