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AS</w:t>
      </w:r>
      <w:r w:rsidRPr="00107D8F">
        <w:rPr>
          <w:b/>
          <w:sz w:val="20"/>
          <w:szCs w:val="20"/>
        </w:rPr>
        <w:t xml:space="preserve"> SECONDARY SCHOOL 2014-2015 ACADEMIC YEAR 5th GRADES </w:t>
      </w:r>
      <w:r>
        <w:rPr>
          <w:b/>
          <w:sz w:val="20"/>
          <w:szCs w:val="20"/>
        </w:rPr>
        <w:t xml:space="preserve">1 st </w:t>
      </w:r>
      <w:r w:rsidRPr="00107D8F">
        <w:rPr>
          <w:b/>
          <w:sz w:val="20"/>
          <w:szCs w:val="20"/>
        </w:rPr>
        <w:t xml:space="preserve">TERM </w:t>
      </w:r>
      <w:r>
        <w:rPr>
          <w:b/>
          <w:sz w:val="20"/>
          <w:szCs w:val="20"/>
        </w:rPr>
        <w:t xml:space="preserve">2nd </w:t>
      </w:r>
      <w:r w:rsidRPr="00107D8F">
        <w:rPr>
          <w:b/>
          <w:sz w:val="20"/>
          <w:szCs w:val="20"/>
        </w:rPr>
        <w:t xml:space="preserve"> WRITTEN EXAM </w:t>
      </w: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NAME – SURNAME</w:t>
      </w:r>
      <w:r w:rsidRPr="00107D8F">
        <w:rPr>
          <w:b/>
          <w:bCs/>
          <w:iCs/>
          <w:sz w:val="20"/>
          <w:szCs w:val="20"/>
        </w:rPr>
        <w:tab/>
        <w:t>:</w:t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  <w:t>MARK: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NUMBER – CLASS</w:t>
      </w:r>
      <w:r w:rsidRPr="00107D8F">
        <w:rPr>
          <w:b/>
          <w:bCs/>
          <w:iCs/>
          <w:sz w:val="20"/>
          <w:szCs w:val="20"/>
        </w:rPr>
        <w:tab/>
        <w:t xml:space="preserve">: </w:t>
      </w:r>
      <w:r>
        <w:rPr>
          <w:b/>
          <w:bCs/>
          <w:iCs/>
          <w:sz w:val="20"/>
          <w:szCs w:val="20"/>
        </w:rPr>
        <w:t>...................... -5/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097F94" w:rsidRPr="00107D8F" w:rsidRDefault="00097F94" w:rsidP="002D3998">
      <w:pPr>
        <w:rPr>
          <w:b/>
          <w:sz w:val="20"/>
          <w:szCs w:val="20"/>
        </w:rPr>
      </w:pPr>
    </w:p>
    <w:p w:rsidR="00097F94" w:rsidRPr="00107D8F" w:rsidRDefault="00097F94" w:rsidP="002D3998">
      <w:pPr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Pr="00107D8F">
        <w:rPr>
          <w:b/>
          <w:sz w:val="20"/>
          <w:szCs w:val="20"/>
        </w:rPr>
        <w:t>) FILL IN THE BLANKS WITH THE FOLLOWING.(6x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12</w:t>
      </w:r>
      <w:r w:rsidRPr="00107D8F">
        <w:rPr>
          <w:b/>
          <w:sz w:val="20"/>
          <w:szCs w:val="20"/>
        </w:rPr>
        <w:t>)</w:t>
      </w:r>
    </w:p>
    <w:p w:rsidR="00097F94" w:rsidRPr="00107D8F" w:rsidRDefault="00097F94" w:rsidP="002D3998">
      <w:pPr>
        <w:rPr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.95pt;margin-top:6.15pt;width:464.3pt;height:155.85pt;z-index:251644928">
            <v:textbox style="mso-fit-shape-to-text:t">
              <w:txbxContent>
                <w:p w:rsidR="00097F94" w:rsidRPr="00107D8F" w:rsidRDefault="00097F94">
                  <w:pPr>
                    <w:rPr>
                      <w:b/>
                      <w:sz w:val="22"/>
                      <w:szCs w:val="22"/>
                    </w:rPr>
                  </w:pPr>
                  <w:r w:rsidRPr="00107D8F">
                    <w:rPr>
                      <w:b/>
                      <w:sz w:val="22"/>
                      <w:szCs w:val="22"/>
                    </w:rPr>
                    <w:t xml:space="preserve">mosque            chemist’s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hospital        </w:t>
                  </w:r>
                  <w:r>
                    <w:rPr>
                      <w:b/>
                      <w:sz w:val="22"/>
                      <w:szCs w:val="22"/>
                    </w:rPr>
                    <w:t>firestation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        bakery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street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097F94" w:rsidRPr="00107D8F" w:rsidRDefault="00097F94" w:rsidP="002D3998">
      <w:pPr>
        <w:rPr>
          <w:sz w:val="20"/>
          <w:szCs w:val="20"/>
        </w:rPr>
      </w:pPr>
      <w:r>
        <w:rPr>
          <w:noProof/>
        </w:rPr>
        <w:pict>
          <v:rect id="_x0000_s1027" style="position:absolute;margin-left:2.05pt;margin-top:22.6pt;width:63.75pt;height:49.85pt;z-index:251645952">
            <v:fill r:id="rId7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Pr="00107D8F">
        <w:rPr>
          <w:b/>
          <w:sz w:val="20"/>
          <w:szCs w:val="20"/>
        </w:rPr>
        <w:t xml:space="preserve">          </w:t>
      </w:r>
    </w:p>
    <w:p w:rsidR="00097F94" w:rsidRPr="00107D8F" w:rsidRDefault="00097F94" w:rsidP="002D3998">
      <w:pPr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http://www.upislam.com/images/98105380113441002895.jpg" style="position:absolute;margin-left:76.3pt;margin-top:5.85pt;width:63pt;height:56.8pt;z-index:251642880;visibility:visible" filled="t">
            <v:fill r:id="rId8" o:title="" recolor="t" rotate="t" type="frame"/>
            <v:imagedata r:id="rId9" o:title=""/>
            <w10:wrap type="square"/>
          </v:shape>
        </w:pict>
      </w:r>
      <w:r>
        <w:rPr>
          <w:noProof/>
        </w:rPr>
        <w:pict>
          <v:rect id="_x0000_s1029" style="position:absolute;margin-left:426.55pt;margin-top:8.7pt;width:78.75pt;height:60.5pt;z-index:251653120">
            <v:fill r:id="rId8" o:title="" recolor="t" rotate="t" type="frame"/>
          </v:rect>
        </w:pict>
      </w:r>
      <w:r>
        <w:rPr>
          <w:noProof/>
        </w:rPr>
        <w:pict>
          <v:rect id="_x0000_s1030" style="position:absolute;margin-left:326.8pt;margin-top:9.3pt;width:92.25pt;height:56.2pt;z-index:251654144">
            <v:fill r:id="rId10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>
        <w:rPr>
          <w:noProof/>
          <w:sz w:val="20"/>
          <w:szCs w:val="20"/>
        </w:rPr>
        <w:t xml:space="preserve">                                                                       </w:t>
      </w:r>
    </w:p>
    <w:p w:rsidR="00097F94" w:rsidRPr="00107D8F" w:rsidRDefault="00097F94" w:rsidP="002D3998">
      <w:pPr>
        <w:rPr>
          <w:sz w:val="20"/>
          <w:szCs w:val="20"/>
        </w:rPr>
      </w:pPr>
      <w:r>
        <w:rPr>
          <w:noProof/>
        </w:rPr>
        <w:pict>
          <v:rect id="_x0000_s1031" style="position:absolute;margin-left:150.7pt;margin-top:1.3pt;width:1in;height:49.85pt;z-index:251656192">
            <v:fill r:id="rId11" o:title="" recolor="t" rotate="t" type="frame"/>
          </v:rect>
        </w:pict>
      </w:r>
      <w:r>
        <w:rPr>
          <w:noProof/>
        </w:rPr>
        <w:pict>
          <v:rect id="_x0000_s1032" style="position:absolute;margin-left:240.4pt;margin-top:-.4pt;width:77.25pt;height:49.85pt;z-index:251655168">
            <v:fill r:id="rId12" o:title="" recolor="t" rotate="t" type="frame"/>
          </v:rect>
        </w:pict>
      </w:r>
      <w:r w:rsidRPr="00107D8F">
        <w:rPr>
          <w:sz w:val="20"/>
          <w:szCs w:val="20"/>
        </w:rPr>
        <w:t xml:space="preserve">  </w:t>
      </w:r>
    </w:p>
    <w:p w:rsidR="00097F94" w:rsidRPr="00107D8F" w:rsidRDefault="00097F94" w:rsidP="002D3998">
      <w:pPr>
        <w:rPr>
          <w:sz w:val="20"/>
          <w:szCs w:val="20"/>
        </w:rPr>
      </w:pPr>
      <w:r>
        <w:rPr>
          <w:sz w:val="20"/>
          <w:szCs w:val="20"/>
        </w:rPr>
        <w:t>………………             ……………</w:t>
      </w:r>
      <w:r w:rsidRPr="00107D8F">
        <w:rPr>
          <w:sz w:val="20"/>
          <w:szCs w:val="20"/>
        </w:rPr>
        <w:t xml:space="preserve">…         </w:t>
      </w:r>
      <w:r>
        <w:rPr>
          <w:sz w:val="20"/>
          <w:szCs w:val="20"/>
        </w:rPr>
        <w:t xml:space="preserve">      …………………       …………………    ……………………  </w:t>
      </w:r>
      <w:r w:rsidRPr="00107D8F">
        <w:rPr>
          <w:sz w:val="20"/>
          <w:szCs w:val="20"/>
        </w:rPr>
        <w:t>…………………</w:t>
      </w:r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                     </w:t>
      </w:r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</w:t>
      </w:r>
    </w:p>
    <w:p w:rsidR="00097F94" w:rsidRPr="00107D8F" w:rsidRDefault="00097F94" w:rsidP="002C4064">
      <w:pPr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B</w:t>
      </w:r>
      <w:r w:rsidRPr="00107D8F">
        <w:rPr>
          <w:b/>
          <w:bCs/>
          <w:iCs/>
          <w:sz w:val="20"/>
          <w:szCs w:val="20"/>
        </w:rPr>
        <w:t xml:space="preserve">) </w:t>
      </w:r>
      <w:r w:rsidRPr="00107D8F">
        <w:rPr>
          <w:b/>
          <w:bCs/>
          <w:iCs/>
          <w:caps/>
          <w:sz w:val="20"/>
          <w:szCs w:val="20"/>
        </w:rPr>
        <w:t xml:space="preserve">Look at the PLAN AND </w:t>
      </w:r>
      <w:r>
        <w:rPr>
          <w:b/>
          <w:bCs/>
          <w:iCs/>
          <w:caps/>
          <w:sz w:val="20"/>
          <w:szCs w:val="20"/>
        </w:rPr>
        <w:t>tell the way to the  post offıce at the four step</w:t>
      </w:r>
      <w:r w:rsidRPr="00107D8F">
        <w:rPr>
          <w:b/>
          <w:bCs/>
          <w:iCs/>
          <w:caps/>
          <w:sz w:val="20"/>
          <w:szCs w:val="20"/>
        </w:rPr>
        <w:t>.</w:t>
      </w:r>
      <w:r w:rsidRPr="00107D8F">
        <w:rPr>
          <w:b/>
          <w:caps/>
          <w:sz w:val="20"/>
          <w:szCs w:val="20"/>
        </w:rPr>
        <w:t>(</w:t>
      </w:r>
      <w:r>
        <w:rPr>
          <w:b/>
          <w:sz w:val="20"/>
          <w:szCs w:val="20"/>
        </w:rPr>
        <w:t>4</w:t>
      </w:r>
      <w:r w:rsidRPr="00107D8F">
        <w:rPr>
          <w:b/>
          <w:sz w:val="20"/>
          <w:szCs w:val="20"/>
        </w:rPr>
        <w:t>x2</w:t>
      </w:r>
      <w:r w:rsidRPr="00107D8F">
        <w:rPr>
          <w:b/>
          <w:caps/>
          <w:sz w:val="20"/>
          <w:szCs w:val="20"/>
        </w:rPr>
        <w:t>=</w:t>
      </w:r>
      <w:r>
        <w:rPr>
          <w:b/>
          <w:caps/>
          <w:sz w:val="20"/>
          <w:szCs w:val="20"/>
        </w:rPr>
        <w:t>8</w:t>
      </w:r>
      <w:r w:rsidRPr="00107D8F">
        <w:rPr>
          <w:b/>
          <w:caps/>
          <w:sz w:val="20"/>
          <w:szCs w:val="20"/>
        </w:rPr>
        <w:t>)</w:t>
      </w:r>
    </w:p>
    <w:p w:rsidR="00097F94" w:rsidRPr="00107D8F" w:rsidRDefault="00097F94" w:rsidP="002C4064">
      <w:pPr>
        <w:rPr>
          <w:b/>
          <w:bCs/>
          <w:iCs/>
          <w:sz w:val="20"/>
          <w:szCs w:val="20"/>
        </w:rPr>
      </w:pPr>
      <w:r>
        <w:rPr>
          <w:noProof/>
        </w:rPr>
        <w:pict>
          <v:shape id="_x0000_s1033" type="#_x0000_t202" style="position:absolute;margin-left:247.85pt;margin-top:6.6pt;width:271.7pt;height:131.05pt;z-index:251643904">
            <v:textbox>
              <w:txbxContent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7F94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A:Excuse me! How  can I go to the post office ?</w:t>
                  </w:r>
                </w:p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B:</w:t>
                  </w:r>
                  <w:r w:rsidRPr="009135E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………………………………………………………………………… (1)</w:t>
                  </w:r>
                </w:p>
                <w:p w:rsidR="00097F94" w:rsidRDefault="00097F94" w:rsidP="00FC1A03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................................................................................................. (2)                                                                                                          ................................................................................................</w:t>
                  </w:r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(3)</w:t>
                  </w:r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................................................................................................. (4)                    A:Thankyou                                                                                B: You are welcome</w:t>
                  </w: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75" alt="harita" style="position:absolute;margin-left:2.05pt;margin-top:.6pt;width:234pt;height:236.5pt;z-index:-251643904;visibility:visible">
            <v:imagedata r:id="rId13" o:title="" grayscale="t"/>
          </v:shape>
        </w:pict>
      </w: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spacing w:line="360" w:lineRule="auto"/>
        <w:ind w:left="284" w:right="142"/>
        <w:rPr>
          <w:sz w:val="20"/>
          <w:szCs w:val="20"/>
        </w:rPr>
      </w:pPr>
      <w:r>
        <w:rPr>
          <w:noProof/>
        </w:rPr>
        <w:pict>
          <v:rect id="_x0000_s1035" style="position:absolute;left:0;text-align:left;margin-left:247.85pt;margin-top:6.5pt;width:242.25pt;height:120.65pt;z-index:251666432">
            <v:textbox>
              <w:txbxContent>
                <w:p w:rsidR="00097F94" w:rsidRPr="00107D8F" w:rsidRDefault="00097F94" w:rsidP="00441FC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C</w:t>
                  </w:r>
                  <w:r w:rsidRPr="00107D8F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READ THE DEFINITIONS AND WRITE THE names of places</w:t>
                  </w:r>
                  <w:r w:rsidRPr="00107D8F"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.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107D8F">
                    <w:rPr>
                      <w:b/>
                      <w:sz w:val="20"/>
                      <w:szCs w:val="20"/>
                    </w:rPr>
                    <w:t>x2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=</w:t>
                  </w:r>
                  <w:r>
                    <w:rPr>
                      <w:b/>
                      <w:caps/>
                      <w:sz w:val="20"/>
                      <w:szCs w:val="20"/>
                    </w:rPr>
                    <w:t>10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)</w:t>
                  </w:r>
                </w:p>
                <w:p w:rsidR="00097F94" w:rsidRPr="00107D8F" w:rsidRDefault="00097F94" w:rsidP="00441FC0">
                  <w:pPr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:rsidR="00097F94" w:rsidRPr="00772ACB" w:rsidRDefault="00097F94" w:rsidP="00441FC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We buy medicine</w:t>
                  </w:r>
                  <w:r>
                    <w:t>___________</w:t>
                  </w:r>
                </w:p>
                <w:p w:rsidR="00097F94" w:rsidRPr="0088080F" w:rsidRDefault="00097F94" w:rsidP="00441FC0">
                  <w:pPr>
                    <w:pStyle w:val="ListParagraph"/>
                    <w:spacing w:line="276" w:lineRule="auto"/>
                    <w:ind w:left="0"/>
                    <w:jc w:val="both"/>
                    <w:rPr>
                      <w:b/>
                      <w:bCs/>
                      <w:i/>
                      <w:iCs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Cs w:val="24"/>
                    </w:rPr>
                    <w:t>We buy meat_____________</w:t>
                  </w:r>
                  <w:r w:rsidRPr="0088080F">
                    <w:rPr>
                      <w:b/>
                      <w:bCs/>
                      <w:i/>
                      <w:iCs/>
                      <w:szCs w:val="24"/>
                    </w:rPr>
                    <w:t xml:space="preserve"> </w:t>
                  </w:r>
                </w:p>
                <w:p w:rsidR="00097F94" w:rsidRPr="00655241" w:rsidRDefault="00097F94" w:rsidP="00441FC0">
                  <w:pPr>
                    <w:pStyle w:val="ListParagraph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We borrow books_________</w:t>
                  </w:r>
                </w:p>
                <w:p w:rsidR="00097F94" w:rsidRPr="002A168C" w:rsidRDefault="00097F94" w:rsidP="00441FC0">
                  <w:pPr>
                    <w:pStyle w:val="ListParagraph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We learn lots of things___________</w:t>
                  </w:r>
                </w:p>
                <w:p w:rsidR="00097F94" w:rsidRDefault="00097F94" w:rsidP="00441FC0">
                  <w:pPr>
                    <w:pStyle w:val="ListParagraph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 xml:space="preserve">Policemen work there____________ </w:t>
                  </w:r>
                </w:p>
                <w:p w:rsidR="00097F94" w:rsidRDefault="00097F94"/>
              </w:txbxContent>
            </v:textbox>
          </v:rect>
        </w:pict>
      </w:r>
    </w:p>
    <w:p w:rsidR="00097F94" w:rsidRPr="00107D8F" w:rsidRDefault="00097F94" w:rsidP="002C4064">
      <w:pPr>
        <w:spacing w:line="360" w:lineRule="auto"/>
        <w:ind w:left="284" w:right="142"/>
        <w:rPr>
          <w:sz w:val="20"/>
          <w:szCs w:val="20"/>
        </w:rPr>
      </w:pPr>
    </w:p>
    <w:p w:rsidR="00097F94" w:rsidRPr="00107D8F" w:rsidRDefault="00097F94" w:rsidP="002C406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7C3D87" w:rsidRDefault="00097F94" w:rsidP="007C3D87">
      <w:pPr>
        <w:pStyle w:val="ListParagraph"/>
        <w:spacing w:line="276" w:lineRule="auto"/>
        <w:ind w:left="0"/>
        <w:jc w:val="both"/>
        <w:rPr>
          <w:b/>
          <w:bCs/>
          <w:szCs w:val="24"/>
        </w:rPr>
      </w:pPr>
      <w:r>
        <w:rPr>
          <w:b/>
          <w:bCs/>
          <w:iCs/>
          <w:caps/>
          <w:sz w:val="20"/>
        </w:rPr>
        <w:t xml:space="preserve">D)match the regıons of Turkey </w:t>
      </w:r>
      <w:r w:rsidRPr="00640B9E"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52525"/>
          <w:sz w:val="21"/>
          <w:szCs w:val="21"/>
        </w:rPr>
        <w:t>(5*2)</w:t>
      </w:r>
    </w:p>
    <w:p w:rsidR="00097F94" w:rsidRDefault="00097F94" w:rsidP="00640B9E">
      <w:pPr>
        <w:shd w:val="clear" w:color="auto" w:fill="FFFFFF"/>
        <w:spacing w:before="100" w:beforeAutospacing="1" w:after="24" w:line="336" w:lineRule="atLeast"/>
        <w:ind w:left="360"/>
        <w:rPr>
          <w:rFonts w:ascii="Arial" w:hAnsi="Arial" w:cs="Arial"/>
          <w:color w:val="252525"/>
          <w:sz w:val="21"/>
          <w:szCs w:val="21"/>
        </w:rPr>
      </w:pPr>
      <w:r>
        <w:rPr>
          <w:noProof/>
        </w:rPr>
        <w:pict>
          <v:oval id="_x0000_s1036" style="position:absolute;left:0;text-align:left;margin-left:1.75pt;margin-top:19.55pt;width:24pt;height:24pt;z-index:251658240">
            <v:textbox>
              <w:txbxContent>
                <w:p w:rsidR="00097F94" w:rsidRDefault="00097F94">
                  <w: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rect id="_x0000_s1037" style="position:absolute;left:0;text-align:left;margin-left:335.05pt;margin-top:19.55pt;width:192pt;height:200.25pt;z-index:251657216">
            <v:textbox>
              <w:txbxContent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>1.</w:t>
                  </w:r>
                  <w:hyperlink r:id="rId14" w:tooltip="Southeastern Anatolia Region" w:history="1">
                    <w:r w:rsidRPr="00640B9E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Southeastern Anatolia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2.</w:t>
                  </w:r>
                  <w:hyperlink r:id="rId15" w:tooltip="Aegean Region" w:history="1">
                    <w:r w:rsidRPr="00640B9E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Aegean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                                         3.</w:t>
                  </w:r>
                  <w:r w:rsidRPr="00640B9E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hyperlink r:id="rId16" w:tooltip="Central Anatolian Region, Turkey" w:history="1">
                    <w:r w:rsidRPr="00640B9E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>Central Anatolia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Region                   4.</w:t>
                  </w:r>
                  <w:r w:rsidRPr="007C3D8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 xml:space="preserve"> </w:t>
                  </w:r>
                  <w:hyperlink r:id="rId17" w:tooltip="Eastern Anatolia Region" w:history="1">
                    <w:r w:rsidRPr="00C57627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Eastern Anatolia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5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hyperlink r:id="rId18" w:tooltip="Marmara Region" w:history="1">
                    <w:r w:rsidRPr="00C57627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Marmara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            6.</w:t>
                  </w:r>
                  <w:hyperlink r:id="rId19" w:tooltip="Mediterranean Region, Turkey" w:history="1">
                    <w:r w:rsidRPr="00C57627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Mediterranean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            7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r w:rsidRPr="00C5762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u w:val="single"/>
                    </w:rPr>
                    <w:t xml:space="preserve"> </w:t>
                  </w:r>
                  <w:hyperlink r:id="rId20" w:tooltip="Black Sea Region" w:history="1">
                    <w:r w:rsidRPr="00C57627">
                      <w:rPr>
                        <w:rStyle w:val="Hyperlink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Black Sea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/>
              </w:txbxContent>
            </v:textbox>
          </v:rect>
        </w:pict>
      </w:r>
      <w:r>
        <w:rPr>
          <w:noProof/>
        </w:rPr>
        <w:pict>
          <v:rect id="_x0000_s1038" style="position:absolute;left:0;text-align:left;margin-left:-6.2pt;margin-top:9.8pt;width:333pt;height:165.75pt;z-index:251646976">
            <v:fill r:id="rId21" o:title="" recolor="t" rotate="t" type="frame"/>
          </v:rect>
        </w:pict>
      </w:r>
    </w:p>
    <w:p w:rsidR="00097F94" w:rsidRPr="00107D8F" w:rsidRDefault="00097F94" w:rsidP="00640B9E">
      <w:pPr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oval id="_x0000_s1039" style="position:absolute;margin-left:128.95pt;margin-top:-.65pt;width:21.75pt;height:25.5pt;z-index:251661312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oval id="_x0000_s1040" style="position:absolute;margin-left:229.3pt;margin-top:1.35pt;width:30pt;height:26.25pt;z-index:251660288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oval id="_x0000_s1041" style="position:absolute;margin-left:33.55pt;margin-top:1.85pt;width:22.5pt;height:20.25pt;z-index:251662336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oval id="_x0000_s1042" style="position:absolute;margin-left:150.7pt;margin-top:1.85pt;width:18.75pt;height:22.15pt;z-index:251663360"/>
        </w:pict>
      </w:r>
      <w:r>
        <w:rPr>
          <w:noProof/>
        </w:rPr>
        <w:pict>
          <v:oval id="_x0000_s1043" style="position:absolute;margin-left:229.3pt;margin-top:1.85pt;width:30pt;height:22.5pt;z-index:251664384">
            <v:textbox>
              <w:txbxContent>
                <w:p w:rsidR="00097F94" w:rsidRDefault="00097F94">
                  <w:r>
                    <w:t>1</w:t>
                  </w:r>
                </w:p>
              </w:txbxContent>
            </v:textbox>
          </v:oval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oval id="_x0000_s1044" style="position:absolute;margin-left:97.3pt;margin-top:1pt;width:24pt;height:24pt;z-index:251659264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E.READ THE PASSSAGE THEN ANSWER THE QUESTIONS(5x2)</w: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rect id="_x0000_s1045" style="position:absolute;margin-left:3.55pt;margin-top:10.4pt;width:510.75pt;height:96pt;z-index:251648000">
            <v:textbox>
              <w:txbxContent>
                <w:p w:rsidR="00097F94" w:rsidRDefault="00097F94">
                  <w:r>
                    <w:t xml:space="preserve">           Hi !My name is Lisa. I 'm from England. I'm English .I live in London.I'm a student at Greentree Secondary School .</w:t>
                  </w:r>
                </w:p>
                <w:p w:rsidR="00097F94" w:rsidRDefault="00097F94">
                  <w:r>
                    <w:t xml:space="preserve">            I wake up at seven o'clock.I wash my face .After on, I have breakfast with my family.I usually eat a toast  and drink a glassof milk for breakfast.I brush my teeth and I get dressed my school uniform I leave home at nine o'clock.I go to school by school bus .My first lesson starts at 930........</w:t>
                  </w:r>
                </w:p>
              </w:txbxContent>
            </v:textbox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rect id="_x0000_s1046" style="position:absolute;margin-left:3.55pt;margin-top:-9.6pt;width:236.25pt;height:157.5pt;z-index:251651072">
            <v:textbox>
              <w:txbxContent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Yukarıdaki paragrafa göre sorulara yanıt  verin. (2*5)                                                           </w:t>
                  </w: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1.Where is Lisa from?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2.What time does she get up?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3.What does she eat for breakfast 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4.What does she do after breakfast?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5.How does she go to school 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47" style="position:absolute;margin-left:267.55pt;margin-top:1.65pt;width:4in;height:782.25pt;z-index:251650048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6.What time is it , please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It is ten past twelve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 is five  past twelve.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 is five to twelve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It is twelve to five   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7.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Lucy goes to school .......the afternoons  </w:t>
                  </w:r>
                </w:p>
                <w:p w:rsidR="00097F94" w:rsidRPr="00E350CE" w:rsidRDefault="00097F94" w:rsidP="009A315B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in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on</w:t>
                  </w:r>
                </w:p>
                <w:p w:rsidR="00097F94" w:rsidRDefault="00097F94" w:rsidP="009A315B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at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to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8.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A:........Mary watch tv after dinner?</w:t>
                  </w: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 xml:space="preserve">   B:No,she........ </w:t>
                  </w:r>
                </w:p>
                <w:p w:rsidR="00097F94" w:rsidRPr="00E350CE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don't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does/ doesn't</w:t>
                  </w:r>
                </w:p>
                <w:p w:rsidR="00097F94" w:rsidRDefault="00097F94" w:rsidP="006664E1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doesn't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does/does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t>9.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Which one is different ?(Hangisi farklıdır)</w:t>
                  </w:r>
                </w:p>
                <w:p w:rsidR="00097F94" w:rsidRPr="00E350CE" w:rsidRDefault="00097F94" w:rsidP="004468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chemist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drug store</w:t>
                  </w:r>
                </w:p>
                <w:p w:rsidR="00097F94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pharmacy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butcher </w:t>
                  </w:r>
                </w:p>
                <w:p w:rsidR="00097F94" w:rsidRDefault="00097F94" w:rsidP="00FF494C"/>
                <w:p w:rsidR="00097F94" w:rsidRDefault="00097F94" w:rsidP="00FF494C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10.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are Tokyo,Madrid and Washigton DC 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countries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 w:rsidRPr="00F43E3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capital cities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cities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We are regions                                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11.</w:t>
                  </w:r>
                  <w:r w:rsidRPr="00260546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 does Elif  live?</w:t>
                  </w:r>
                </w:p>
                <w:p w:rsidR="00097F94" w:rsidRPr="0044680C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B: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he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lives in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  <w:u w:val="single"/>
                    </w:rPr>
                    <w:t>Istanbul.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When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Where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What time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What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12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Jack ............Mathematics ......Mondays.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study/ on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studys/at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studies/on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studyes/in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097F94" w:rsidRPr="0044680C" w:rsidRDefault="00097F94" w:rsidP="00427F5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13.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 brush my teeth ......breakfast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before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after</w:t>
                  </w:r>
                </w:p>
                <w:p w:rsidR="00097F94" w:rsidRPr="0044680C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44680C" w:rsidRDefault="00097F94" w:rsidP="00D74E38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 like basketball but I.........like voleyball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don't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haven't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doesn't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hasn't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A6B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15.</w:t>
                  </w:r>
                  <w:r w:rsidRPr="00FA6B0C">
                    <w:t xml:space="preserve"> </w:t>
                  </w:r>
                  <w:r>
                    <w:t>A:.......................................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E350CE" w:rsidRDefault="00097F94" w:rsidP="00FA6B0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B:I'm Turkish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 are you from?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What nationality is he?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nationality is she?</w:t>
                  </w:r>
                </w:p>
                <w:p w:rsidR="00097F94" w:rsidRDefault="00097F94" w:rsidP="00FA6B0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nationality are you?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</w:t>
                  </w:r>
                  <w:hyperlink r:id="rId22" w:history="1">
                    <w:r w:rsidRPr="005A1AA1">
                      <w:rPr>
                        <w:rStyle w:val="Hyperlink"/>
                        <w:rFonts w:ascii="Comic Sans MS" w:hAnsi="Comic Sans MS" w:cs="Kartika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rect id="_x0000_s1048" style="position:absolute;margin-left:446.2pt;margin-top:4.25pt;width:81.75pt;height:73.65pt;z-index:251665408">
            <v:fill r:id="rId23" o:title="" recolor="t" rotate="t" type="frame"/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640B9E">
      <w:pPr>
        <w:rPr>
          <w:sz w:val="20"/>
          <w:szCs w:val="20"/>
          <w:lang w:val="en-US"/>
        </w:rPr>
      </w:pPr>
      <w:r w:rsidRPr="00107D8F">
        <w:rPr>
          <w:b/>
          <w:sz w:val="20"/>
          <w:szCs w:val="20"/>
        </w:rPr>
        <w:t>F) CHOOSE THE CORRECT ANSWER.(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>15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30</w:t>
      </w:r>
      <w:r w:rsidRPr="00107D8F">
        <w:rPr>
          <w:b/>
          <w:sz w:val="20"/>
          <w:szCs w:val="20"/>
        </w:rPr>
        <w:t>)</w: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roundrect id="_x0000_s1049" style="position:absolute;margin-left:-23.45pt;margin-top:5.15pt;width:274.5pt;height:455.5pt;z-index:251649024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1.The library is ...........the post office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next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near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behind</w:t>
                  </w:r>
                </w:p>
                <w:p w:rsidR="00097F94" w:rsidRPr="00D01B1A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Kartika" w:hAnsi="Kartika" w:cs="Kartika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in front of</w:t>
                  </w:r>
                </w:p>
                <w:p w:rsidR="00097F94" w:rsidRDefault="00097F94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2.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 are they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 are  at home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at home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at work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We are  at school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3.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Rize is  famous .............tea.</w:t>
                  </w:r>
                </w:p>
                <w:p w:rsidR="00097F94" w:rsidRPr="00E350CE" w:rsidRDefault="00097F94" w:rsidP="004B2933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to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</w:p>
                <w:p w:rsidR="00097F94" w:rsidRDefault="00097F94" w:rsidP="004B2933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r w:rsidRPr="004B293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 is the capital city of France.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Ankara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Paris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Rome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Berlin</w:t>
                  </w:r>
                </w:p>
                <w:p w:rsidR="00097F94" w:rsidRDefault="00097F94" w:rsidP="00FF494C"/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 xml:space="preserve">  5.A: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 is  Jack from  ?</w:t>
                  </w: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B:He is from......... .He is ..........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France/ French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USA /</w:t>
                  </w:r>
                  <w:r w:rsidRPr="005117D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American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Germany /German</w:t>
                  </w:r>
                </w:p>
                <w:p w:rsidR="00097F94" w:rsidRDefault="00097F94" w:rsidP="00FF494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England /English</w:t>
                  </w:r>
                </w:p>
                <w:p w:rsidR="00097F94" w:rsidRDefault="00097F94" w:rsidP="00FF494C"/>
              </w:txbxContent>
            </v:textbox>
          </v:round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noProof/>
        </w:rPr>
        <w:pict>
          <v:rect id="_x0000_s1050" style="position:absolute;margin-left:129.55pt;margin-top:85.15pt;width:95.25pt;height:69pt;z-index:251668480">
            <v:fill r:id="rId24" o:title="" recolor="t" rotate="t" type="frame"/>
          </v:rect>
        </w:pict>
      </w:r>
      <w:r>
        <w:rPr>
          <w:noProof/>
        </w:rPr>
        <w:pict>
          <v:rect id="_x0000_s1051" style="position:absolute;margin-left:125.8pt;margin-top:16.9pt;width:95.25pt;height:51.5pt;z-index:251652096">
            <v:fill r:id="rId25" o:title="" recolor="t" rotate="t" type="frame"/>
          </v:rect>
        </w:pict>
      </w:r>
      <w:r w:rsidRPr="0086675F">
        <w:rPr>
          <w:b/>
          <w:sz w:val="20"/>
          <w:szCs w:val="20"/>
        </w:rPr>
        <w:pict>
          <v:shape id="_x0000_i1025" type="#_x0000_t75" style="width:147.75pt;height:191.25pt">
            <v:imagedata r:id="rId25" o:title=""/>
          </v:shape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A74957">
      <w:pPr>
        <w:spacing w:line="360" w:lineRule="auto"/>
        <w:ind w:right="142"/>
        <w:rPr>
          <w:b/>
          <w:sz w:val="20"/>
          <w:szCs w:val="20"/>
        </w:rPr>
      </w:pPr>
      <w:r>
        <w:rPr>
          <w:noProof/>
        </w:rPr>
        <w:pict>
          <v:rect id="_x0000_s1052" style="position:absolute;margin-left:152.05pt;margin-top:277.35pt;width:108.75pt;height:90pt;z-index:251671552" stroked="f">
            <v:textbox>
              <w:txbxContent>
                <w:p w:rsidR="00097F94" w:rsidRDefault="00097F94" w:rsidP="00972763">
                  <w:r>
                    <w:t>at cafe( ....)</w:t>
                  </w:r>
                </w:p>
                <w:p w:rsidR="00097F94" w:rsidRDefault="00097F94">
                  <w:r>
                    <w:t>toast( ....)</w:t>
                  </w:r>
                </w:p>
                <w:p w:rsidR="00097F94" w:rsidRDefault="00097F94">
                  <w:r>
                    <w:t>by school bus( ....)</w:t>
                  </w:r>
                </w:p>
                <w:p w:rsidR="00097F94" w:rsidRDefault="00097F94" w:rsidP="00972763">
                  <w:r>
                    <w:t>at ten oc'lock( ....)</w:t>
                  </w:r>
                </w:p>
                <w:p w:rsidR="00097F94" w:rsidRDefault="00097F94" w:rsidP="00972763">
                  <w:r>
                    <w:t>in the evenings(...)</w:t>
                  </w:r>
                </w:p>
                <w:p w:rsidR="00097F94" w:rsidRDefault="00097F94"/>
              </w:txbxContent>
            </v:textbox>
          </v:rect>
        </w:pict>
      </w:r>
      <w:r>
        <w:rPr>
          <w:noProof/>
        </w:rPr>
        <w:pict>
          <v:rect id="_x0000_s1053" style="position:absolute;margin-left:-21.2pt;margin-top:216.6pt;width:288.75pt;height:159.75pt;z-index:251667456">
            <v:textbox>
              <w:txbxContent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Soruları cevaplarla eşleştirin ve parantez içine numaraları yazın.2*5</w:t>
                  </w: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1.W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>hat time do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es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he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go to bed?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2.When do you play computer games?                                                   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3.What do you eat for lunch?</w:t>
                  </w: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4.How does she go to school?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 5.Where do we drink coffee?</w:t>
                  </w: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2445"/>
                    </w:tabs>
                    <w:spacing w:after="200" w:line="360" w:lineRule="auto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Paragraph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E959CB">
                  <w:pPr>
                    <w:pStyle w:val="ListParagraph"/>
                    <w:tabs>
                      <w:tab w:val="left" w:pos="2445"/>
                    </w:tabs>
                    <w:spacing w:line="360" w:lineRule="auto"/>
                    <w:ind w:left="405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/>
              </w:txbxContent>
            </v:textbox>
          </v:rect>
        </w:pict>
      </w:r>
      <w:r>
        <w:rPr>
          <w:noProof/>
        </w:rPr>
        <w:pict>
          <v:rect id="_x0000_s1054" style="position:absolute;margin-left:152.05pt;margin-top:14.85pt;width:87.75pt;height:65.25pt;z-index:251669504">
            <v:fill r:id="rId26" o:title="" recolor="t" rotate="t" type="frame"/>
          </v:rect>
        </w:pict>
      </w:r>
      <w:r>
        <w:rPr>
          <w:noProof/>
        </w:rPr>
        <w:pict>
          <v:rect id="_x0000_s1055" style="position:absolute;margin-left:152.05pt;margin-top:113.85pt;width:79.5pt;height:73.5pt;z-index:251670528">
            <v:fill r:id="rId27" o:title="" recolor="t" rotate="t" type="frame"/>
          </v:rect>
        </w:pict>
      </w:r>
    </w:p>
    <w:sectPr w:rsidR="00097F94" w:rsidRPr="00107D8F" w:rsidSect="008060F4">
      <w:headerReference w:type="default" r:id="rId28"/>
      <w:pgSz w:w="11906" w:h="16838"/>
      <w:pgMar w:top="426" w:right="849" w:bottom="709" w:left="709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F94" w:rsidRDefault="00097F94" w:rsidP="008060F4">
      <w:r>
        <w:separator/>
      </w:r>
    </w:p>
  </w:endnote>
  <w:endnote w:type="continuationSeparator" w:id="0">
    <w:p w:rsidR="00097F94" w:rsidRDefault="00097F94" w:rsidP="0080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F94" w:rsidRDefault="00097F94" w:rsidP="008060F4">
      <w:r>
        <w:separator/>
      </w:r>
    </w:p>
  </w:footnote>
  <w:footnote w:type="continuationSeparator" w:id="0">
    <w:p w:rsidR="00097F94" w:rsidRDefault="00097F94" w:rsidP="00806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F94" w:rsidRPr="00BA7A2D" w:rsidRDefault="00097F94" w:rsidP="008B30B3">
    <w:pPr>
      <w:pStyle w:val="Header"/>
      <w:tabs>
        <w:tab w:val="clear" w:pos="4703"/>
        <w:tab w:val="clear" w:pos="9406"/>
        <w:tab w:val="left" w:pos="9315"/>
      </w:tabs>
    </w:pPr>
    <w:r>
      <w:tab/>
    </w:r>
  </w:p>
  <w:p w:rsidR="00097F94" w:rsidRDefault="00097F94" w:rsidP="00376B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2C7E0888"/>
    <w:multiLevelType w:val="multilevel"/>
    <w:tmpl w:val="EE10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390D77D9"/>
    <w:multiLevelType w:val="multilevel"/>
    <w:tmpl w:val="29F88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786BB4"/>
    <w:multiLevelType w:val="multilevel"/>
    <w:tmpl w:val="2C14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0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1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2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3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5A884FB4"/>
    <w:multiLevelType w:val="multilevel"/>
    <w:tmpl w:val="EA2A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B42487A"/>
    <w:multiLevelType w:val="multilevel"/>
    <w:tmpl w:val="474E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7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8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9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0">
    <w:nsid w:val="6EBD0D0F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64C0777"/>
    <w:multiLevelType w:val="multilevel"/>
    <w:tmpl w:val="FD78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3D4BCC"/>
    <w:multiLevelType w:val="hybridMultilevel"/>
    <w:tmpl w:val="32B82ABA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6"/>
  </w:num>
  <w:num w:numId="6">
    <w:abstractNumId w:val="18"/>
  </w:num>
  <w:num w:numId="7">
    <w:abstractNumId w:val="4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19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4"/>
  </w:num>
  <w:num w:numId="17">
    <w:abstractNumId w:val="8"/>
  </w:num>
  <w:num w:numId="18">
    <w:abstractNumId w:val="7"/>
  </w:num>
  <w:num w:numId="19">
    <w:abstractNumId w:val="5"/>
  </w:num>
  <w:num w:numId="20">
    <w:abstractNumId w:val="15"/>
  </w:num>
  <w:num w:numId="21">
    <w:abstractNumId w:val="21"/>
  </w:num>
  <w:num w:numId="22">
    <w:abstractNumId w:val="23"/>
  </w:num>
  <w:num w:numId="23">
    <w:abstractNumId w:val="2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EC5"/>
    <w:rsid w:val="0003593B"/>
    <w:rsid w:val="000513F5"/>
    <w:rsid w:val="00091ADF"/>
    <w:rsid w:val="00095782"/>
    <w:rsid w:val="00097F94"/>
    <w:rsid w:val="000A3D7B"/>
    <w:rsid w:val="000A6AB7"/>
    <w:rsid w:val="000D6967"/>
    <w:rsid w:val="000D7FBE"/>
    <w:rsid w:val="0010285C"/>
    <w:rsid w:val="00102FA1"/>
    <w:rsid w:val="00107D8F"/>
    <w:rsid w:val="00111F9A"/>
    <w:rsid w:val="001309E3"/>
    <w:rsid w:val="001318F8"/>
    <w:rsid w:val="00137915"/>
    <w:rsid w:val="00144EAD"/>
    <w:rsid w:val="00154F5F"/>
    <w:rsid w:val="00162231"/>
    <w:rsid w:val="0018286A"/>
    <w:rsid w:val="001A4B3E"/>
    <w:rsid w:val="001B222A"/>
    <w:rsid w:val="001B762D"/>
    <w:rsid w:val="001C55C6"/>
    <w:rsid w:val="001E6768"/>
    <w:rsid w:val="001E751A"/>
    <w:rsid w:val="001F12AF"/>
    <w:rsid w:val="00222847"/>
    <w:rsid w:val="002539B8"/>
    <w:rsid w:val="00256966"/>
    <w:rsid w:val="00260546"/>
    <w:rsid w:val="0026589D"/>
    <w:rsid w:val="002834F3"/>
    <w:rsid w:val="00292963"/>
    <w:rsid w:val="00295E69"/>
    <w:rsid w:val="0029676E"/>
    <w:rsid w:val="002A168C"/>
    <w:rsid w:val="002A55B4"/>
    <w:rsid w:val="002B0155"/>
    <w:rsid w:val="002C4064"/>
    <w:rsid w:val="002D3998"/>
    <w:rsid w:val="002E2D70"/>
    <w:rsid w:val="002F5AE2"/>
    <w:rsid w:val="002F7C05"/>
    <w:rsid w:val="0031448D"/>
    <w:rsid w:val="00327393"/>
    <w:rsid w:val="00332A68"/>
    <w:rsid w:val="003535D5"/>
    <w:rsid w:val="00353A60"/>
    <w:rsid w:val="00365F9D"/>
    <w:rsid w:val="00366218"/>
    <w:rsid w:val="00376B2C"/>
    <w:rsid w:val="00390805"/>
    <w:rsid w:val="00390F19"/>
    <w:rsid w:val="003A30CF"/>
    <w:rsid w:val="003C6885"/>
    <w:rsid w:val="003E0628"/>
    <w:rsid w:val="003F558F"/>
    <w:rsid w:val="00405523"/>
    <w:rsid w:val="00427F56"/>
    <w:rsid w:val="00431EA5"/>
    <w:rsid w:val="00441FC0"/>
    <w:rsid w:val="00445763"/>
    <w:rsid w:val="0044680C"/>
    <w:rsid w:val="00451973"/>
    <w:rsid w:val="00454112"/>
    <w:rsid w:val="00454AEC"/>
    <w:rsid w:val="004700FE"/>
    <w:rsid w:val="00475344"/>
    <w:rsid w:val="00486855"/>
    <w:rsid w:val="00487D8B"/>
    <w:rsid w:val="00487F00"/>
    <w:rsid w:val="00495FA1"/>
    <w:rsid w:val="004B2933"/>
    <w:rsid w:val="004E37FD"/>
    <w:rsid w:val="004F407E"/>
    <w:rsid w:val="005075B8"/>
    <w:rsid w:val="005117DE"/>
    <w:rsid w:val="0053177E"/>
    <w:rsid w:val="005641A6"/>
    <w:rsid w:val="005A1AA1"/>
    <w:rsid w:val="005A332A"/>
    <w:rsid w:val="005A6D9A"/>
    <w:rsid w:val="005E063F"/>
    <w:rsid w:val="005F3147"/>
    <w:rsid w:val="0060025C"/>
    <w:rsid w:val="00613536"/>
    <w:rsid w:val="006160E8"/>
    <w:rsid w:val="006265BF"/>
    <w:rsid w:val="00634366"/>
    <w:rsid w:val="00634A75"/>
    <w:rsid w:val="00634EB0"/>
    <w:rsid w:val="00640B9E"/>
    <w:rsid w:val="00655241"/>
    <w:rsid w:val="00661A33"/>
    <w:rsid w:val="006664E1"/>
    <w:rsid w:val="006933CA"/>
    <w:rsid w:val="006A07A3"/>
    <w:rsid w:val="006A40AD"/>
    <w:rsid w:val="006A5731"/>
    <w:rsid w:val="006A5B29"/>
    <w:rsid w:val="006B5744"/>
    <w:rsid w:val="006D6BFC"/>
    <w:rsid w:val="006F3A67"/>
    <w:rsid w:val="006F70A9"/>
    <w:rsid w:val="00704BDF"/>
    <w:rsid w:val="00725A4F"/>
    <w:rsid w:val="00740FC8"/>
    <w:rsid w:val="00741539"/>
    <w:rsid w:val="00742C7E"/>
    <w:rsid w:val="00760103"/>
    <w:rsid w:val="00764F5F"/>
    <w:rsid w:val="00772ACB"/>
    <w:rsid w:val="00774894"/>
    <w:rsid w:val="00790398"/>
    <w:rsid w:val="007C3D87"/>
    <w:rsid w:val="007C68C8"/>
    <w:rsid w:val="007D1E72"/>
    <w:rsid w:val="007D4ED9"/>
    <w:rsid w:val="007E1CB9"/>
    <w:rsid w:val="007E6EC5"/>
    <w:rsid w:val="008060F4"/>
    <w:rsid w:val="00815780"/>
    <w:rsid w:val="008334D4"/>
    <w:rsid w:val="008336CC"/>
    <w:rsid w:val="00841ADE"/>
    <w:rsid w:val="008425D7"/>
    <w:rsid w:val="00842C40"/>
    <w:rsid w:val="0084482C"/>
    <w:rsid w:val="008513FF"/>
    <w:rsid w:val="0086675F"/>
    <w:rsid w:val="0088080F"/>
    <w:rsid w:val="0089576E"/>
    <w:rsid w:val="008B30B3"/>
    <w:rsid w:val="008C1F36"/>
    <w:rsid w:val="008C3441"/>
    <w:rsid w:val="008E03D6"/>
    <w:rsid w:val="008E6DB3"/>
    <w:rsid w:val="008F1930"/>
    <w:rsid w:val="009135E3"/>
    <w:rsid w:val="009266D8"/>
    <w:rsid w:val="00933AD2"/>
    <w:rsid w:val="009352B6"/>
    <w:rsid w:val="00942817"/>
    <w:rsid w:val="00972763"/>
    <w:rsid w:val="00986362"/>
    <w:rsid w:val="009A315B"/>
    <w:rsid w:val="009C4CD3"/>
    <w:rsid w:val="009D0D0D"/>
    <w:rsid w:val="009E6397"/>
    <w:rsid w:val="009F214E"/>
    <w:rsid w:val="00A07518"/>
    <w:rsid w:val="00A369A8"/>
    <w:rsid w:val="00A65A59"/>
    <w:rsid w:val="00A74957"/>
    <w:rsid w:val="00A80FEC"/>
    <w:rsid w:val="00A82580"/>
    <w:rsid w:val="00AA02F7"/>
    <w:rsid w:val="00AA3197"/>
    <w:rsid w:val="00AB7D26"/>
    <w:rsid w:val="00AF746B"/>
    <w:rsid w:val="00B934E5"/>
    <w:rsid w:val="00BA2C10"/>
    <w:rsid w:val="00BA47E5"/>
    <w:rsid w:val="00BA7A2D"/>
    <w:rsid w:val="00BB615E"/>
    <w:rsid w:val="00BE3760"/>
    <w:rsid w:val="00BE54FF"/>
    <w:rsid w:val="00C20ED0"/>
    <w:rsid w:val="00C50B31"/>
    <w:rsid w:val="00C54066"/>
    <w:rsid w:val="00C57627"/>
    <w:rsid w:val="00C65A39"/>
    <w:rsid w:val="00C71E17"/>
    <w:rsid w:val="00C7296D"/>
    <w:rsid w:val="00C75E3B"/>
    <w:rsid w:val="00C775D2"/>
    <w:rsid w:val="00C85D7B"/>
    <w:rsid w:val="00CA0980"/>
    <w:rsid w:val="00CA244E"/>
    <w:rsid w:val="00CB1D08"/>
    <w:rsid w:val="00CB3360"/>
    <w:rsid w:val="00CD6AFA"/>
    <w:rsid w:val="00CE31C5"/>
    <w:rsid w:val="00CE7982"/>
    <w:rsid w:val="00CF328D"/>
    <w:rsid w:val="00D01B1A"/>
    <w:rsid w:val="00D03233"/>
    <w:rsid w:val="00D25715"/>
    <w:rsid w:val="00D701F6"/>
    <w:rsid w:val="00D74E38"/>
    <w:rsid w:val="00D74F29"/>
    <w:rsid w:val="00D8328A"/>
    <w:rsid w:val="00D91E2C"/>
    <w:rsid w:val="00DB01BC"/>
    <w:rsid w:val="00DC77F0"/>
    <w:rsid w:val="00DD06A3"/>
    <w:rsid w:val="00DD18DD"/>
    <w:rsid w:val="00DE2E4C"/>
    <w:rsid w:val="00E178AF"/>
    <w:rsid w:val="00E24D7E"/>
    <w:rsid w:val="00E2749D"/>
    <w:rsid w:val="00E31F0A"/>
    <w:rsid w:val="00E350CE"/>
    <w:rsid w:val="00E35CE9"/>
    <w:rsid w:val="00E45E25"/>
    <w:rsid w:val="00E47A4B"/>
    <w:rsid w:val="00E57FF1"/>
    <w:rsid w:val="00E959CB"/>
    <w:rsid w:val="00EC060B"/>
    <w:rsid w:val="00EC1B5E"/>
    <w:rsid w:val="00EC6578"/>
    <w:rsid w:val="00EE31F6"/>
    <w:rsid w:val="00F02F53"/>
    <w:rsid w:val="00F203C1"/>
    <w:rsid w:val="00F23F41"/>
    <w:rsid w:val="00F31136"/>
    <w:rsid w:val="00F37C60"/>
    <w:rsid w:val="00F43E32"/>
    <w:rsid w:val="00F523C2"/>
    <w:rsid w:val="00F6138C"/>
    <w:rsid w:val="00F63FC7"/>
    <w:rsid w:val="00FA1499"/>
    <w:rsid w:val="00FA6B0C"/>
    <w:rsid w:val="00FC1A03"/>
    <w:rsid w:val="00FC620C"/>
    <w:rsid w:val="00FF0515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6EC5"/>
    <w:pPr>
      <w:ind w:left="720"/>
      <w:contextualSpacing/>
    </w:pPr>
    <w:rPr>
      <w:szCs w:val="20"/>
    </w:rPr>
  </w:style>
  <w:style w:type="paragraph" w:styleId="NoSpacing">
    <w:name w:val="No Spacing"/>
    <w:uiPriority w:val="99"/>
    <w:qFormat/>
    <w:rsid w:val="007E6EC5"/>
    <w:rPr>
      <w:rFonts w:eastAsia="PMingLiU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6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6EC5"/>
    <w:rPr>
      <w:rFonts w:ascii="Tahoma" w:hAnsi="Tahoma" w:cs="Tahoma"/>
      <w:sz w:val="16"/>
      <w:szCs w:val="16"/>
      <w:lang w:eastAsia="tr-TR"/>
    </w:rPr>
  </w:style>
  <w:style w:type="paragraph" w:customStyle="1" w:styleId="nospacing0">
    <w:name w:val="nospacing"/>
    <w:basedOn w:val="Normal"/>
    <w:uiPriority w:val="99"/>
    <w:rsid w:val="00A8258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EE31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060F4"/>
    <w:pPr>
      <w:tabs>
        <w:tab w:val="center" w:pos="4703"/>
        <w:tab w:val="right" w:pos="9406"/>
      </w:tabs>
    </w:pPr>
    <w:rPr>
      <w:rFonts w:ascii="Calibri" w:hAnsi="Calibri"/>
      <w:sz w:val="22"/>
      <w:szCs w:val="22"/>
      <w:lang w:val="en-US" w:eastAsia="ko-K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0F4"/>
    <w:rPr>
      <w:rFonts w:ascii="Calibri" w:hAnsi="Calibri" w:cs="Times New Roman"/>
      <w:sz w:val="22"/>
      <w:szCs w:val="22"/>
      <w:lang w:val="en-US" w:eastAsia="ko-KR"/>
    </w:rPr>
  </w:style>
  <w:style w:type="paragraph" w:styleId="Footer">
    <w:name w:val="footer"/>
    <w:basedOn w:val="Normal"/>
    <w:link w:val="FooterChar"/>
    <w:uiPriority w:val="99"/>
    <w:semiHidden/>
    <w:rsid w:val="008060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0F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40B9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40B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Marmara_Region" TargetMode="External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Eastern_Anatolia_Region" TargetMode="External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en.wikipedia.org/wiki/Central_Anatolian_Region,_Turkey" TargetMode="External"/><Relationship Id="rId20" Type="http://schemas.openxmlformats.org/officeDocument/2006/relationships/hyperlink" Target="http://en.wikipedia.org/wiki/Black_Sea_Region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Aegean_Region" TargetMode="External"/><Relationship Id="rId23" Type="http://schemas.openxmlformats.org/officeDocument/2006/relationships/image" Target="media/image9.jpeg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Mediterranean_Region,_Turke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en.wikipedia.org/wiki/Southeastern_Anatolia_Region" TargetMode="External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1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127</Words>
  <Characters>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rrte</dc:creator>
  <cp:keywords>www.sorubak.com</cp:keywords>
  <dc:description/>
  <cp:lastModifiedBy>edanur</cp:lastModifiedBy>
  <cp:revision>3</cp:revision>
  <cp:lastPrinted>2013-11-04T09:04:00Z</cp:lastPrinted>
  <dcterms:created xsi:type="dcterms:W3CDTF">2014-12-01T22:17:00Z</dcterms:created>
  <dcterms:modified xsi:type="dcterms:W3CDTF">2014-12-08T16:18:00Z</dcterms:modified>
</cp:coreProperties>
</file>