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13.35pt;margin-top:-277.05pt;width:80.25pt;height:489.75pt;rotation:9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>
              <w:txbxContent>
                <w:p w:rsidR="00EF16DA" w:rsidRPr="003D04D0" w:rsidRDefault="00EF16DA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2014-2015 </w:t>
                  </w:r>
                  <w:r w:rsidRPr="003D04D0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 ACADEMIC YEAR İRFAN SIRDAŞ AEV SECONDARY SCHOOL </w:t>
                  </w:r>
                </w:p>
                <w:p w:rsidR="00EF16DA" w:rsidRPr="003D04D0" w:rsidRDefault="00EF16DA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 w:rsidRPr="003D04D0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5TH GRADES 1ST TERM 3th WRITTEN ENGLISH EXAM</w:t>
                  </w:r>
                </w:p>
                <w:p w:rsidR="00EF16DA" w:rsidRPr="003D04D0" w:rsidRDefault="00EF16D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D04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Name-Surname:                                 Class:    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Pr="003D04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Number:     </w:t>
                  </w:r>
                </w:p>
              </w:txbxContent>
            </v:textbox>
          </v:shape>
        </w:pict>
      </w: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1) Elif: ………………………………………………..? 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   Şeyma: I have got a cough.</w:t>
      </w:r>
    </w:p>
    <w:p w:rsidR="00EF16DA" w:rsidRPr="003D04D0" w:rsidRDefault="00EF16DA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should you do?</w:t>
      </w:r>
    </w:p>
    <w:p w:rsidR="00EF16DA" w:rsidRPr="003D04D0" w:rsidRDefault="00EF16DA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is the matter with you?</w:t>
      </w:r>
    </w:p>
    <w:p w:rsidR="00EF16DA" w:rsidRPr="003D04D0" w:rsidRDefault="00EF16DA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is your favourite hobby?</w:t>
      </w:r>
    </w:p>
    <w:p w:rsidR="00EF16DA" w:rsidRPr="003D04D0" w:rsidRDefault="00EF16DA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How old are you?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2) Hangisi diğerlerinden far</w:t>
      </w:r>
      <w:r>
        <w:rPr>
          <w:rFonts w:ascii="Comic Sans MS" w:hAnsi="Comic Sans MS"/>
          <w:b/>
          <w:noProof/>
          <w:sz w:val="18"/>
          <w:szCs w:val="18"/>
          <w:lang w:val="en-GB" w:eastAsia="tr-TR"/>
        </w:rPr>
        <w:t>klıdır ?</w:t>
      </w:r>
    </w:p>
    <w:p w:rsidR="00EF16DA" w:rsidRPr="003D04D0" w:rsidRDefault="00EF16DA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fever</w:t>
      </w:r>
    </w:p>
    <w:p w:rsidR="00EF16DA" w:rsidRPr="003D04D0" w:rsidRDefault="00EF16DA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sore throat</w:t>
      </w:r>
    </w:p>
    <w:p w:rsidR="00EF16DA" w:rsidRPr="003D04D0" w:rsidRDefault="00EF16DA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flu</w:t>
      </w:r>
    </w:p>
    <w:p w:rsidR="00EF16DA" w:rsidRPr="003D04D0" w:rsidRDefault="00EF16DA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tissue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211D1A">
      <w:pPr>
        <w:pStyle w:val="ListeParagraf"/>
        <w:ind w:left="0"/>
        <w:rPr>
          <w:sz w:val="18"/>
          <w:szCs w:val="18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3)</w:t>
      </w:r>
      <w:r w:rsidRPr="003D04D0">
        <w:rPr>
          <w:sz w:val="18"/>
          <w:szCs w:val="18"/>
        </w:rPr>
        <w:t xml:space="preserve">  </w:t>
      </w:r>
      <w:r w:rsidRPr="008C2B8E">
        <w:rPr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" style="width:45pt;height:57.75pt">
            <v:imagedata r:id="rId5" r:href="rId6"/>
          </v:shape>
        </w:pict>
      </w:r>
      <w:r w:rsidRPr="003D04D0">
        <w:rPr>
          <w:sz w:val="18"/>
          <w:szCs w:val="18"/>
        </w:rPr>
        <w:t xml:space="preserve">  </w:t>
      </w:r>
      <w:r w:rsidRPr="008C2B8E">
        <w:rPr>
          <w:sz w:val="18"/>
          <w:szCs w:val="18"/>
        </w:rPr>
        <w:pict>
          <v:shape id="_x0000_i1026" type="#_x0000_t75" alt="" style="width:52.5pt;height:51.75pt">
            <v:imagedata r:id="rId7" r:href="rId8"/>
          </v:shape>
        </w:pict>
      </w:r>
      <w:r w:rsidRPr="003D04D0">
        <w:rPr>
          <w:sz w:val="18"/>
          <w:szCs w:val="18"/>
        </w:rPr>
        <w:t xml:space="preserve"> </w:t>
      </w:r>
      <w:r w:rsidRPr="008C2B8E">
        <w:rPr>
          <w:sz w:val="18"/>
          <w:szCs w:val="18"/>
        </w:rPr>
        <w:pict>
          <v:shape id="_x0000_i1027" type="#_x0000_t75" alt="" style="width:63pt;height:58.5pt">
            <v:imagedata r:id="rId9" r:href="rId10"/>
          </v:shape>
        </w:pict>
      </w:r>
    </w:p>
    <w:p w:rsidR="00EF16DA" w:rsidRPr="00E630A5" w:rsidRDefault="00EF16DA" w:rsidP="00211D1A">
      <w:pPr>
        <w:pStyle w:val="ListeParagraf"/>
        <w:ind w:left="0"/>
        <w:rPr>
          <w:rFonts w:ascii="Comic Sans MS" w:hAnsi="Comic Sans MS"/>
          <w:b/>
          <w:i/>
          <w:sz w:val="18"/>
          <w:szCs w:val="18"/>
          <w:lang w:val="sv-SE"/>
        </w:rPr>
      </w:pPr>
      <w:r w:rsidRPr="00E630A5">
        <w:rPr>
          <w:rFonts w:ascii="Comic Sans MS" w:hAnsi="Comic Sans MS"/>
          <w:b/>
          <w:i/>
          <w:sz w:val="18"/>
          <w:szCs w:val="18"/>
          <w:lang w:val="sv-SE"/>
        </w:rPr>
        <w:t>Yukarıdaki resimlerde hangi oyun yoktur?</w:t>
      </w:r>
    </w:p>
    <w:p w:rsidR="00EF16DA" w:rsidRPr="00E630A5" w:rsidRDefault="00EF16DA" w:rsidP="00211D1A">
      <w:pPr>
        <w:pStyle w:val="ListeParagraf"/>
        <w:ind w:left="0"/>
        <w:rPr>
          <w:sz w:val="18"/>
          <w:szCs w:val="18"/>
          <w:lang w:val="sv-SE"/>
        </w:rPr>
      </w:pPr>
    </w:p>
    <w:p w:rsidR="00EF16DA" w:rsidRPr="003D04D0" w:rsidRDefault="00EF16DA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Blind man’s buff</w:t>
      </w:r>
    </w:p>
    <w:p w:rsidR="00EF16DA" w:rsidRPr="003D04D0" w:rsidRDefault="00EF16DA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Puzzle</w:t>
      </w:r>
    </w:p>
    <w:p w:rsidR="00EF16DA" w:rsidRPr="003D04D0" w:rsidRDefault="00EF16DA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Dodge ball</w:t>
      </w:r>
    </w:p>
    <w:p w:rsidR="00EF16DA" w:rsidRPr="003D04D0" w:rsidRDefault="00EF16DA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Chess</w:t>
      </w:r>
    </w:p>
    <w:p w:rsidR="00EF16DA" w:rsidRPr="00E023E5" w:rsidRDefault="00EF16DA" w:rsidP="00E023E5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E023E5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 4) </w:t>
      </w:r>
      <w:r w:rsidRPr="00E023E5">
        <w:rPr>
          <w:rFonts w:ascii="Comic Sans MS" w:hAnsi="Comic Sans MS"/>
          <w:b/>
          <w:sz w:val="18"/>
          <w:szCs w:val="18"/>
          <w:lang w:val="en-GB"/>
        </w:rPr>
        <w:t>Which ………………. do you speak?</w:t>
      </w:r>
    </w:p>
    <w:p w:rsidR="00EF16DA" w:rsidRPr="00E023E5" w:rsidRDefault="00EF16DA" w:rsidP="00E023E5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country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</w:t>
      </w:r>
      <w:r w:rsidRPr="00E023E5">
        <w:rPr>
          <w:rFonts w:ascii="Comic Sans MS" w:hAnsi="Comic Sans MS"/>
          <w:sz w:val="18"/>
          <w:szCs w:val="18"/>
          <w:lang w:val="en-GB"/>
        </w:rPr>
        <w:t>b) language</w:t>
      </w:r>
    </w:p>
    <w:p w:rsidR="00EF16DA" w:rsidRPr="00E023E5" w:rsidRDefault="00EF16DA" w:rsidP="00E023E5">
      <w:pPr>
        <w:spacing w:after="0"/>
        <w:ind w:left="72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c)    nationality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</w:t>
      </w:r>
      <w:r w:rsidRPr="00E023E5">
        <w:rPr>
          <w:rFonts w:ascii="Comic Sans MS" w:hAnsi="Comic Sans MS"/>
          <w:sz w:val="18"/>
          <w:szCs w:val="18"/>
          <w:lang w:val="en-GB"/>
        </w:rPr>
        <w:t>d) games</w:t>
      </w:r>
    </w:p>
    <w:p w:rsidR="00EF16DA" w:rsidRPr="00E023E5" w:rsidRDefault="00EF16DA" w:rsidP="00E023E5">
      <w:pPr>
        <w:pStyle w:val="ListParagraph"/>
        <w:spacing w:after="0"/>
        <w:ind w:left="0"/>
        <w:rPr>
          <w:rFonts w:ascii="Comic Sans MS" w:hAnsi="Comic Sans MS"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5) Betül has a toothache.What should he do?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She should watch tv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b) She should see a dentist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She should have a shower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She should go to school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211D1A">
      <w:pPr>
        <w:pStyle w:val="NoSpacing"/>
        <w:rPr>
          <w:rFonts w:ascii="Comic Sans MS" w:hAnsi="Comic Sans MS"/>
          <w:sz w:val="18"/>
          <w:szCs w:val="18"/>
          <w:lang w:val="en-US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6)</w:t>
      </w:r>
      <w:r w:rsidRPr="003D04D0">
        <w:rPr>
          <w:rFonts w:ascii="Comic Sans MS" w:hAnsi="Comic Sans MS"/>
          <w:b/>
          <w:sz w:val="18"/>
          <w:szCs w:val="18"/>
          <w:lang w:val="en-US"/>
        </w:rPr>
        <w:t xml:space="preserve"> Aşağdakilerden hangisi sağlığımız için yararlı </w:t>
      </w:r>
      <w:r w:rsidRPr="003D04D0">
        <w:rPr>
          <w:rFonts w:ascii="Comic Sans MS" w:hAnsi="Comic Sans MS"/>
          <w:b/>
          <w:sz w:val="18"/>
          <w:szCs w:val="18"/>
          <w:u w:val="single"/>
          <w:lang w:val="en-US"/>
        </w:rPr>
        <w:t>değildir?</w:t>
      </w:r>
    </w:p>
    <w:p w:rsidR="00EF16DA" w:rsidRPr="003D04D0" w:rsidRDefault="00EF16DA" w:rsidP="00211D1A">
      <w:pPr>
        <w:pStyle w:val="NoSpacing"/>
        <w:rPr>
          <w:rFonts w:ascii="Comic Sans MS" w:hAnsi="Comic Sans MS"/>
          <w:sz w:val="18"/>
          <w:szCs w:val="18"/>
          <w:lang w:val="en-US"/>
        </w:rPr>
      </w:pPr>
    </w:p>
    <w:p w:rsidR="00EF16DA" w:rsidRPr="003D04D0" w:rsidRDefault="00EF16DA" w:rsidP="00211D1A">
      <w:pPr>
        <w:pStyle w:val="NoSpacing"/>
        <w:rPr>
          <w:rFonts w:ascii="Comic Sans MS" w:hAnsi="Comic Sans MS"/>
          <w:sz w:val="18"/>
          <w:szCs w:val="18"/>
          <w:lang w:val="en-US"/>
        </w:rPr>
      </w:pPr>
      <w:r w:rsidRPr="003D04D0">
        <w:rPr>
          <w:rFonts w:ascii="Comic Sans MS" w:hAnsi="Comic Sans MS"/>
          <w:sz w:val="18"/>
          <w:szCs w:val="18"/>
          <w:lang w:val="en-US"/>
        </w:rPr>
        <w:t>a) Eat fruit</w:t>
      </w:r>
    </w:p>
    <w:p w:rsidR="00EF16DA" w:rsidRPr="003D04D0" w:rsidRDefault="00EF16DA" w:rsidP="00211D1A">
      <w:pPr>
        <w:pStyle w:val="NoSpacing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  <w:lang w:val="en-US"/>
        </w:rPr>
        <w:t>b)</w:t>
      </w:r>
      <w:r>
        <w:rPr>
          <w:rFonts w:ascii="Comic Sans MS" w:hAnsi="Comic Sans MS"/>
          <w:sz w:val="18"/>
          <w:szCs w:val="18"/>
        </w:rPr>
        <w:t xml:space="preserve"> Go to bed late</w:t>
      </w:r>
    </w:p>
    <w:p w:rsidR="00EF16DA" w:rsidRPr="003D04D0" w:rsidRDefault="00EF16DA" w:rsidP="00211D1A">
      <w:pPr>
        <w:pStyle w:val="NoSpacing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 Do sports</w:t>
      </w:r>
    </w:p>
    <w:p w:rsidR="00EF16DA" w:rsidRPr="003D04D0" w:rsidRDefault="00EF16DA" w:rsidP="00211D1A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sz w:val="18"/>
          <w:szCs w:val="18"/>
        </w:rPr>
        <w:t xml:space="preserve">d) Eat vegetables                                                              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25" o:spid="_x0000_s1027" type="#_x0000_t75" style="position:absolute;margin-left:162pt;margin-top:10.4pt;width:62.25pt;height:64.5pt;z-index:251659264;visibility:visible">
            <v:imagedata r:id="rId11" o:title=""/>
          </v:shape>
        </w:pict>
      </w: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7)  </w:t>
      </w:r>
      <w:r>
        <w:rPr>
          <w:rFonts w:ascii="Comic Sans MS" w:hAnsi="Comic Sans MS"/>
          <w:b/>
          <w:sz w:val="18"/>
          <w:szCs w:val="18"/>
          <w:lang w:eastAsia="tr-TR"/>
        </w:rPr>
        <w:t xml:space="preserve"> Amy: </w:t>
      </w:r>
      <w:r w:rsidRPr="0017775F">
        <w:rPr>
          <w:rFonts w:ascii="Comic Sans MS" w:hAnsi="Comic Sans MS"/>
          <w:sz w:val="18"/>
          <w:szCs w:val="18"/>
          <w:lang w:eastAsia="tr-TR"/>
        </w:rPr>
        <w:t>What can a horse do?</w:t>
      </w:r>
      <w:r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 xml:space="preserve">     Peter: ………………………………….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a) It can fly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b) It can climb a tree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c) It can listen to music</w:t>
      </w:r>
    </w:p>
    <w:p w:rsidR="00EF16DA" w:rsidRDefault="00EF16DA" w:rsidP="00944859">
      <w:pPr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d) It can run very fast</w:t>
      </w:r>
    </w:p>
    <w:p w:rsidR="00EF16DA" w:rsidRPr="00944859" w:rsidRDefault="00EF16DA" w:rsidP="00944859">
      <w:pPr>
        <w:pStyle w:val="ListParagraph"/>
        <w:spacing w:after="0"/>
        <w:ind w:left="0"/>
        <w:rPr>
          <w:rFonts w:ascii="Comic Sans MS" w:hAnsi="Comic Sans MS"/>
          <w:noProof/>
          <w:sz w:val="18"/>
          <w:szCs w:val="18"/>
          <w:lang w:eastAsia="tr-TR"/>
        </w:rPr>
      </w:pPr>
    </w:p>
    <w:p w:rsidR="00EF16DA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8) Where is the  car park?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8C2B8E">
        <w:rPr>
          <w:rFonts w:ascii="Comic Sans MS" w:hAnsi="Comic Sans MS"/>
          <w:noProof/>
          <w:sz w:val="18"/>
          <w:szCs w:val="18"/>
          <w:lang w:eastAsia="tr-TR"/>
        </w:rPr>
        <w:pict>
          <v:shape id="Resim 2" o:spid="_x0000_i1028" type="#_x0000_t75" style="width:208.5pt;height:79.5pt;visibility:visible">
            <v:imagedata r:id="rId12" o:title=""/>
          </v:shape>
        </w:pic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It is in front of the Museum.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b) It  is between the Museum and the    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     Supermarket.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It is next to the park.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It is opposite the school.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9) Haritaya göre hangisi yanlıştır?</w:t>
      </w: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 </w:t>
      </w:r>
      <w:r w:rsidRPr="008C2B8E">
        <w:rPr>
          <w:rFonts w:ascii="Comic Sans MS" w:hAnsi="Comic Sans MS"/>
          <w:noProof/>
          <w:sz w:val="18"/>
          <w:szCs w:val="18"/>
          <w:lang w:eastAsia="tr-TR"/>
        </w:rPr>
        <w:pict>
          <v:shape id="Resim 3" o:spid="_x0000_i1029" type="#_x0000_t75" style="width:207pt;height:120.75pt;visibility:visible">
            <v:imagedata r:id="rId13" o:title=""/>
          </v:shape>
        </w:pic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The supermarket is in front of the car park.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b) The Cinema is next to the museum.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The Restaurant is between the library and the computer shop.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The school is opposite the computer shop.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E630A5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sv-SE" w:eastAsia="tr-TR"/>
        </w:rPr>
      </w:pPr>
      <w:r w:rsidRPr="00E630A5">
        <w:rPr>
          <w:rFonts w:ascii="Comic Sans MS" w:hAnsi="Comic Sans MS"/>
          <w:b/>
          <w:noProof/>
          <w:sz w:val="18"/>
          <w:szCs w:val="18"/>
          <w:lang w:val="sv-SE" w:eastAsia="tr-TR"/>
        </w:rPr>
        <w:t>10-Verilen şekle göre hangisi doğrudur?</w:t>
      </w:r>
    </w:p>
    <w:p w:rsidR="00EF16DA" w:rsidRPr="003D04D0" w:rsidRDefault="00EF16DA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630A5">
        <w:rPr>
          <w:rFonts w:ascii="Comic Sans MS" w:hAnsi="Comic Sans MS"/>
          <w:sz w:val="18"/>
          <w:szCs w:val="18"/>
          <w:lang w:val="sv-SE"/>
        </w:rPr>
        <w:t xml:space="preserve">  </w:t>
      </w:r>
      <w:r w:rsidRPr="008C2B8E">
        <w:rPr>
          <w:rFonts w:ascii="Comic Sans MS" w:hAnsi="Comic Sans MS"/>
          <w:sz w:val="18"/>
          <w:szCs w:val="18"/>
        </w:rPr>
        <w:pict>
          <v:shape id="_x0000_i1030" type="#_x0000_t75" style="width:58.5pt;height:57pt">
            <v:imagedata r:id="rId14" o:title=""/>
          </v:shape>
        </w:pict>
      </w:r>
      <w:r w:rsidRPr="003D04D0">
        <w:rPr>
          <w:rFonts w:ascii="Comic Sans MS" w:hAnsi="Comic Sans MS"/>
          <w:sz w:val="18"/>
          <w:szCs w:val="18"/>
        </w:rPr>
        <w:t xml:space="preserve">  </w:t>
      </w:r>
      <w:r w:rsidRPr="008C2B8E">
        <w:rPr>
          <w:rFonts w:ascii="Comic Sans MS" w:hAnsi="Comic Sans MS"/>
          <w:sz w:val="18"/>
          <w:szCs w:val="18"/>
        </w:rPr>
        <w:pict>
          <v:shape id="_x0000_i1031" type="#_x0000_t75" style="width:56.25pt;height:56.25pt">
            <v:imagedata r:id="rId15" o:title=""/>
          </v:shape>
        </w:pict>
      </w:r>
    </w:p>
    <w:p w:rsidR="00EF16DA" w:rsidRPr="003D04D0" w:rsidRDefault="00EF16DA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A) Go straight  and  turn right</w:t>
      </w:r>
    </w:p>
    <w:p w:rsidR="00EF16DA" w:rsidRPr="003D04D0" w:rsidRDefault="00EF16DA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B) Go straight  and  turn</w:t>
      </w:r>
      <w:r>
        <w:rPr>
          <w:rFonts w:ascii="Comic Sans MS" w:hAnsi="Comic Sans MS"/>
          <w:sz w:val="18"/>
          <w:szCs w:val="18"/>
        </w:rPr>
        <w:t xml:space="preserve"> left</w:t>
      </w:r>
    </w:p>
    <w:p w:rsidR="00EF16DA" w:rsidRPr="003D04D0" w:rsidRDefault="00EF16DA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Turn left and  cross the street</w:t>
      </w:r>
    </w:p>
    <w:p w:rsidR="00EF16DA" w:rsidRPr="003D04D0" w:rsidRDefault="00EF16DA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D) It’s  on your  left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11) </w:t>
      </w:r>
      <w:r w:rsidRPr="003D04D0">
        <w:rPr>
          <w:rFonts w:ascii="Comic Sans MS" w:hAnsi="Comic Sans MS"/>
          <w:b/>
          <w:sz w:val="18"/>
          <w:szCs w:val="18"/>
          <w:lang w:val="en-US"/>
        </w:rPr>
        <w:t xml:space="preserve">Aşağdakilerden hangisi sağlığımız için yararlı </w:t>
      </w:r>
      <w:r w:rsidRPr="003D04D0">
        <w:rPr>
          <w:rFonts w:ascii="Comic Sans MS" w:hAnsi="Comic Sans MS"/>
          <w:b/>
          <w:sz w:val="18"/>
          <w:szCs w:val="18"/>
          <w:u w:val="single"/>
          <w:lang w:val="en-US"/>
        </w:rPr>
        <w:t>değildir?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a) </w:t>
      </w:r>
      <w:r>
        <w:rPr>
          <w:rFonts w:ascii="Comic Sans MS" w:hAnsi="Comic Sans MS"/>
          <w:noProof/>
          <w:sz w:val="18"/>
          <w:szCs w:val="18"/>
          <w:lang w:val="en-GB" w:eastAsia="tr-TR"/>
        </w:rPr>
        <w:t>brush your teeth regularly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b) </w:t>
      </w:r>
      <w:r>
        <w:rPr>
          <w:rFonts w:ascii="Comic Sans MS" w:hAnsi="Comic Sans MS"/>
          <w:noProof/>
          <w:sz w:val="18"/>
          <w:szCs w:val="18"/>
          <w:lang w:val="en-GB" w:eastAsia="tr-TR"/>
        </w:rPr>
        <w:t>drink fizzy drinks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>
        <w:rPr>
          <w:rFonts w:ascii="Comic Sans MS" w:hAnsi="Comic Sans MS"/>
          <w:noProof/>
          <w:sz w:val="18"/>
          <w:szCs w:val="18"/>
          <w:lang w:val="en-GB" w:eastAsia="tr-TR"/>
        </w:rPr>
        <w:t>c) wash your hands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>
        <w:rPr>
          <w:rFonts w:ascii="Comic Sans MS" w:hAnsi="Comic Sans MS"/>
          <w:noProof/>
          <w:sz w:val="18"/>
          <w:szCs w:val="18"/>
          <w:lang w:val="en-GB" w:eastAsia="tr-TR"/>
        </w:rPr>
        <w:t>d) have breakfast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</w:p>
    <w:p w:rsidR="00EF16DA" w:rsidRPr="007810F6" w:rsidRDefault="00EF16DA" w:rsidP="007810F6">
      <w:pPr>
        <w:rPr>
          <w:rFonts w:ascii="Comic Sans MS" w:hAnsi="Comic Sans MS"/>
          <w:sz w:val="18"/>
          <w:szCs w:val="18"/>
        </w:rPr>
      </w:pPr>
      <w:r w:rsidRPr="007810F6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12) </w:t>
      </w:r>
      <w:r w:rsidRPr="007810F6">
        <w:rPr>
          <w:rFonts w:ascii="Comic Sans MS" w:hAnsi="Comic Sans MS"/>
          <w:b/>
          <w:sz w:val="18"/>
          <w:szCs w:val="18"/>
        </w:rPr>
        <w:t>Aşagdakilerden hangisi farklıdır</w:t>
      </w:r>
      <w:r>
        <w:rPr>
          <w:rFonts w:ascii="Comic Sans MS" w:hAnsi="Comic Sans MS"/>
          <w:sz w:val="18"/>
          <w:szCs w:val="18"/>
        </w:rPr>
        <w:t>?</w:t>
      </w:r>
    </w:p>
    <w:p w:rsidR="00EF16DA" w:rsidRPr="007810F6" w:rsidRDefault="00EF16DA" w:rsidP="007810F6">
      <w:pPr>
        <w:rPr>
          <w:rFonts w:ascii="Comic Sans MS" w:hAnsi="Comic Sans MS"/>
          <w:sz w:val="18"/>
          <w:szCs w:val="18"/>
        </w:rPr>
      </w:pPr>
      <w:r w:rsidRPr="007810F6">
        <w:rPr>
          <w:rFonts w:ascii="Comic Sans MS" w:hAnsi="Comic Sans MS"/>
          <w:sz w:val="18"/>
          <w:szCs w:val="18"/>
        </w:rPr>
        <w:t xml:space="preserve">a) French    b) Italian   c) Germany   d)   Spanish        </w:t>
      </w:r>
    </w:p>
    <w:p w:rsidR="00EF16DA" w:rsidRPr="007810F6" w:rsidRDefault="00EF16DA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EF16DA" w:rsidRDefault="00EF16DA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Default="00EF16DA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7810F6" w:rsidRDefault="00EF16DA" w:rsidP="007810F6">
      <w:pPr>
        <w:rPr>
          <w:rFonts w:ascii="Comic Sans MS" w:hAnsi="Comic Sans MS"/>
          <w:b/>
          <w:color w:val="000000"/>
          <w:sz w:val="18"/>
          <w:szCs w:val="18"/>
        </w:rPr>
      </w:pPr>
      <w:r w:rsidRPr="007810F6">
        <w:rPr>
          <w:rFonts w:ascii="Comic Sans MS" w:hAnsi="Comic Sans MS"/>
          <w:b/>
          <w:noProof/>
          <w:sz w:val="18"/>
          <w:szCs w:val="18"/>
          <w:lang w:val="en-GB" w:eastAsia="tr-TR"/>
        </w:rPr>
        <w:t>13.</w:t>
      </w:r>
      <w:r w:rsidRPr="007810F6">
        <w:rPr>
          <w:noProof/>
          <w:sz w:val="18"/>
          <w:szCs w:val="18"/>
          <w:lang w:eastAsia="tr-TR"/>
        </w:rPr>
        <w:t xml:space="preserve"> </w:t>
      </w:r>
      <w:r>
        <w:rPr>
          <w:noProof/>
          <w:lang w:eastAsia="tr-TR"/>
        </w:rPr>
        <w:pict>
          <v:shape id="Resim 21" o:spid="_x0000_s1028" type="#_x0000_t75" style="position:absolute;margin-left:121.15pt;margin-top:19.75pt;width:81.75pt;height:60.75pt;z-index:251664384;visibility:visible;mso-position-horizontal-relative:text;mso-position-vertical-relative:text">
            <v:imagedata r:id="rId16" o:title=""/>
          </v:shape>
        </w:pict>
      </w:r>
      <w:r w:rsidRPr="007810F6">
        <w:rPr>
          <w:rFonts w:ascii="Comic Sans MS" w:hAnsi="Comic Sans MS"/>
          <w:b/>
          <w:color w:val="000000"/>
          <w:sz w:val="18"/>
          <w:szCs w:val="18"/>
        </w:rPr>
        <w:t>Resimdeki oyunların doğru sırası hangi seçenektedir?</w:t>
      </w:r>
    </w:p>
    <w:p w:rsidR="00EF16DA" w:rsidRDefault="00EF16DA" w:rsidP="007810F6">
      <w:pPr>
        <w:rPr>
          <w:rFonts w:ascii="Comic Sans MS" w:hAnsi="Comic Sans MS"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61" o:spid="_x0000_s1029" type="#_x0000_t75" alt="swing" style="position:absolute;margin-left:67.15pt;margin-top:-.1pt;width:61.5pt;height:54.75pt;z-index:251663360;visibility:visible">
            <v:imagedata r:id="rId17" o:title=""/>
          </v:shape>
        </w:pict>
      </w:r>
      <w:r w:rsidRPr="00D60E05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 id="_x0000_s1030" type="#_x0000_t75" alt="http://4.bp.blogspot.com/_KtSEJBCRxlE/TMmgXP1ED-I/AAAAAAAABUE/_clEH0Jh-NU/s200/blind-mans-bluff.jpg" style="position:absolute;margin-left:13.15pt;margin-top:-.1pt;width:54pt;height:50.25pt;z-index:251662336;visibility:visible;mso-position-horizontal-relative:text;mso-position-vertical-relative:text">
            <v:imagedata r:id="rId18" o:title=""/>
          </v:shape>
        </w:pict>
      </w:r>
    </w:p>
    <w:p w:rsidR="00EF16DA" w:rsidRDefault="00EF16DA" w:rsidP="007810F6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</w:p>
    <w:p w:rsidR="00EF16DA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a) blind man’s buff –swing –hopscotch</w:t>
      </w: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b) blind man’s buff –hopscotch –swing</w:t>
      </w: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c) swing –hopscotch- blind man’s buff</w:t>
      </w: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d) hopscotch- blind man’s buff –swing</w:t>
      </w:r>
    </w:p>
    <w:p w:rsidR="00EF16DA" w:rsidRPr="007810F6" w:rsidRDefault="00EF16DA" w:rsidP="007810F6">
      <w:pPr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EF16DA" w:rsidRPr="00E630A5" w:rsidRDefault="00EF16DA" w:rsidP="005423BA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EF16DA" w:rsidRPr="00E630A5" w:rsidRDefault="00EF16DA" w:rsidP="00715A2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E630A5">
        <w:rPr>
          <w:rFonts w:ascii="Comic Sans MS" w:hAnsi="Comic Sans MS"/>
          <w:b/>
          <w:sz w:val="18"/>
          <w:szCs w:val="18"/>
        </w:rPr>
        <w:t>14.Hangisi yanlıştır?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5"/>
        <w:gridCol w:w="1606"/>
        <w:gridCol w:w="1606"/>
      </w:tblGrid>
      <w:tr w:rsidR="00EF16DA" w:rsidRPr="003D04D0" w:rsidTr="007C05C5">
        <w:tc>
          <w:tcPr>
            <w:tcW w:w="1605" w:type="dxa"/>
          </w:tcPr>
          <w:p w:rsidR="00EF16DA" w:rsidRPr="00E630A5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:rsidR="00EF16DA" w:rsidRPr="00E630A5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31" type="#_x0000_t96" style="position:absolute;margin-left:24.55pt;margin-top:3.35pt;width:19.65pt;height:19.65pt;z-index:251652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" strokecolor="#f79646" strokeweight="2pt"/>
              </w:pict>
            </w:r>
          </w:p>
          <w:p w:rsidR="00EF16DA" w:rsidRPr="00E630A5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:rsidR="00EF16DA" w:rsidRPr="00E630A5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Gülen Yüz 11" o:spid="_x0000_s1032" type="#_x0000_t96" style="position:absolute;margin-left:23.1pt;margin-top:2.25pt;width:19.65pt;height:19.65pt;z-index:251653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" adj="15510" strokecolor="#f79646" strokeweight="2pt"/>
              </w:pict>
            </w: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Chess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Puzzle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hide and seek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hopscotch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domino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</w:tbl>
    <w:p w:rsidR="00EF16DA" w:rsidRPr="003D04D0" w:rsidRDefault="00EF16DA" w:rsidP="00715A28">
      <w:pPr>
        <w:spacing w:after="0" w:line="240" w:lineRule="auto"/>
        <w:rPr>
          <w:rFonts w:ascii="Comic Sans MS" w:hAnsi="Comic Sans MS"/>
          <w:b/>
          <w:sz w:val="18"/>
          <w:szCs w:val="18"/>
          <w:lang w:val="en-GB"/>
        </w:rPr>
      </w:pPr>
    </w:p>
    <w:p w:rsidR="00EF16DA" w:rsidRPr="003D04D0" w:rsidRDefault="00EF16DA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a) I like chess</w:t>
      </w:r>
    </w:p>
    <w:p w:rsidR="00EF16DA" w:rsidRPr="003D04D0" w:rsidRDefault="00EF16DA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19" o:spid="_x0000_s1033" type="#_x0000_t75" alt="zwischen" style="position:absolute;margin-left:187.4pt;margin-top:717.05pt;width:82.25pt;height:74.65pt;z-index:251651072;visibility:visible">
            <v:imagedata r:id="rId19" o:title="" chromakey="white"/>
          </v:shape>
        </w:pict>
      </w:r>
      <w:r w:rsidRPr="003D04D0">
        <w:rPr>
          <w:rFonts w:ascii="Comic Sans MS" w:hAnsi="Comic Sans MS"/>
          <w:noProof/>
          <w:sz w:val="18"/>
          <w:szCs w:val="18"/>
          <w:lang w:eastAsia="tr-TR"/>
        </w:rPr>
        <w:t>b) I don’t like hopscotch</w:t>
      </w:r>
    </w:p>
    <w:p w:rsidR="00EF16DA" w:rsidRPr="003D04D0" w:rsidRDefault="00EF16DA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c) My hobby is playing hide and seek and puzzle</w:t>
      </w:r>
    </w:p>
    <w:p w:rsidR="00EF16DA" w:rsidRPr="003D04D0" w:rsidRDefault="00EF16DA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d) I like chess but I don’t like domino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eastAsia="tr-TR"/>
        </w:rPr>
      </w:pP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_x0000_s1034" type="#_x0000_t75" alt="http://4.bp.blogspot.com/_jijUd32uPts/TA6SvWr2kXI/AAAAAAAAADY/vg_O2Fc-Rqo/s400/0060-0808-0306-2918_Photographer_Taking_Pictures_Clip_Art_clipart_image.jpg" style="position:absolute;margin-left:153pt;margin-top:7.95pt;width:53.25pt;height:61.5pt;z-index:251665408;visibility:visible">
            <v:imagedata r:id="rId20" o:title=""/>
            <w10:wrap type="square"/>
          </v:shape>
        </w:pict>
      </w:r>
      <w:r w:rsidRPr="007810F6">
        <w:rPr>
          <w:rFonts w:ascii="Comic Sans MS" w:hAnsi="Comic Sans MS"/>
          <w:b/>
          <w:noProof/>
          <w:sz w:val="18"/>
          <w:szCs w:val="18"/>
          <w:lang w:eastAsia="tr-TR"/>
        </w:rPr>
        <w:t>15</w:t>
      </w:r>
      <w:r w:rsidRPr="007810F6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7810F6">
        <w:rPr>
          <w:rFonts w:ascii="Comic Sans MS" w:hAnsi="Comic Sans MS"/>
          <w:b/>
          <w:sz w:val="18"/>
          <w:szCs w:val="18"/>
        </w:rPr>
        <w:t>What can he do?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7810F6">
        <w:rPr>
          <w:rFonts w:ascii="Comic Sans MS" w:hAnsi="Comic Sans MS"/>
          <w:b/>
          <w:sz w:val="18"/>
          <w:szCs w:val="18"/>
        </w:rPr>
        <w:t xml:space="preserve"> He ____________ .</w:t>
      </w:r>
      <w:r w:rsidRPr="007810F6">
        <w:rPr>
          <w:rFonts w:ascii="Comic Sans MS" w:hAnsi="Comic Sans MS"/>
          <w:b/>
          <w:noProof/>
          <w:sz w:val="18"/>
          <w:szCs w:val="18"/>
        </w:rPr>
        <w:t xml:space="preserve"> </w:t>
      </w:r>
      <w:bookmarkStart w:id="0" w:name="_GoBack"/>
      <w:bookmarkEnd w:id="0"/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a) can play marble       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b) can take photo    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c) can speak spanish       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>d) can run fast</w:t>
      </w:r>
    </w:p>
    <w:p w:rsidR="00EF16DA" w:rsidRPr="003D04D0" w:rsidRDefault="00EF16DA" w:rsidP="00715A28">
      <w:pPr>
        <w:spacing w:after="0"/>
        <w:rPr>
          <w:rFonts w:ascii="Comic Sans MS" w:hAnsi="Comic Sans MS"/>
          <w:sz w:val="18"/>
          <w:szCs w:val="18"/>
          <w:lang w:val="en-GB"/>
        </w:rPr>
      </w:pPr>
    </w:p>
    <w:p w:rsidR="00EF16DA" w:rsidRPr="003D04D0" w:rsidRDefault="00EF16DA" w:rsidP="003D04D0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noProof/>
          <w:lang w:eastAsia="tr-TR"/>
        </w:rPr>
        <w:pict>
          <v:line id="Düz Bağlayıcı 63" o:spid="_x0000_s1035" style="position:absolute;z-index:251656192;visibility:visible" from="45pt,6.6pt" to="85.6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64" o:spid="_x0000_s1036" style="position:absolute;flip:x;z-index:251657216;visibility:visible" from="36pt,6.6pt" to="87.6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shape id="Resim 70" o:spid="_x0000_s1037" type="#_x0000_t75" style="position:absolute;margin-left:171pt;margin-top:15.6pt;width:27pt;height:26.25pt;z-index:-251662336;visibility:visible">
            <v:imagedata r:id="rId21" o:title=""/>
          </v:shape>
        </w:pict>
      </w:r>
      <w:r>
        <w:rPr>
          <w:noProof/>
          <w:lang w:eastAsia="tr-TR"/>
        </w:rPr>
        <w:pict>
          <v:shape id="Resim 5" o:spid="_x0000_s1038" type="#_x0000_t75" alt="orangejuice" style="position:absolute;margin-left:45pt;margin-top:6.6pt;width:54pt;height:37.65pt;z-index:-251661312;visibility:visible">
            <v:imagedata r:id="rId22" o:title=""/>
          </v:shape>
        </w:pict>
      </w:r>
      <w:r w:rsidRPr="003D04D0">
        <w:rPr>
          <w:rFonts w:ascii="Comic Sans MS" w:hAnsi="Comic Sans MS"/>
          <w:b/>
          <w:sz w:val="18"/>
          <w:szCs w:val="18"/>
          <w:lang w:val="en-GB"/>
        </w:rPr>
        <w:t>16)</w:t>
      </w:r>
      <w:r w:rsidRPr="003D04D0">
        <w:rPr>
          <w:rFonts w:ascii="Comic Sans MS" w:hAnsi="Comic Sans MS"/>
          <w:color w:val="000000"/>
          <w:sz w:val="18"/>
          <w:szCs w:val="18"/>
        </w:rPr>
        <w:t xml:space="preserve">   </w:t>
      </w:r>
    </w:p>
    <w:p w:rsidR="00EF16DA" w:rsidRPr="003D04D0" w:rsidRDefault="00EF16DA" w:rsidP="003D04D0">
      <w:pPr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 xml:space="preserve">                     </w:t>
      </w:r>
    </w:p>
    <w:p w:rsidR="00EF16DA" w:rsidRPr="003D04D0" w:rsidRDefault="00EF16DA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a) I like fruit juice but I don’t like hamburger.</w:t>
      </w:r>
    </w:p>
    <w:p w:rsidR="00EF16DA" w:rsidRPr="003D04D0" w:rsidRDefault="00EF16DA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b) I like hamburger but I don’t like juice</w:t>
      </w:r>
    </w:p>
    <w:p w:rsidR="00EF16DA" w:rsidRPr="003D04D0" w:rsidRDefault="00EF16DA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c) I like juice very much.</w:t>
      </w:r>
    </w:p>
    <w:p w:rsidR="00EF16DA" w:rsidRPr="003D04D0" w:rsidRDefault="00EF16DA" w:rsidP="003D04D0">
      <w:pPr>
        <w:spacing w:after="0"/>
        <w:rPr>
          <w:rFonts w:ascii="Comic Sans MS" w:hAnsi="Comic Sans MS"/>
          <w:b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d) I don’t like eating hamburger</w:t>
      </w:r>
      <w:r w:rsidRPr="003D04D0">
        <w:rPr>
          <w:rFonts w:ascii="Comic Sans MS" w:hAnsi="Comic Sans MS"/>
          <w:b/>
          <w:color w:val="000000"/>
          <w:sz w:val="18"/>
          <w:szCs w:val="18"/>
        </w:rPr>
        <w:t>.</w:t>
      </w:r>
    </w:p>
    <w:p w:rsidR="00EF16DA" w:rsidRPr="003D04D0" w:rsidRDefault="00EF16DA" w:rsidP="00715A28">
      <w:pPr>
        <w:spacing w:after="0"/>
        <w:rPr>
          <w:rFonts w:ascii="Comic Sans MS" w:hAnsi="Comic Sans MS"/>
          <w:sz w:val="18"/>
          <w:szCs w:val="18"/>
        </w:rPr>
      </w:pPr>
    </w:p>
    <w:p w:rsidR="00EF16DA" w:rsidRPr="00E023E5" w:rsidRDefault="00EF16DA" w:rsidP="00E023E5">
      <w:pP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3D04D0">
        <w:rPr>
          <w:rFonts w:ascii="Comic Sans MS" w:hAnsi="Comic Sans MS"/>
          <w:b/>
          <w:sz w:val="18"/>
          <w:szCs w:val="18"/>
          <w:lang w:val="en-GB"/>
        </w:rPr>
        <w:t>17)</w:t>
      </w:r>
      <w:r w:rsidRPr="00E023E5">
        <w:rPr>
          <w:b/>
          <w:noProof/>
          <w:lang w:val="en-US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>Does Ahmet like cats?</w:t>
      </w: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EF16DA" w:rsidRPr="00E023E5" w:rsidRDefault="00EF16DA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12" o:spid="_x0000_s1039" type="#_x0000_t75" alt="üzgün" style="position:absolute;left:0;text-align:left;margin-left:135pt;margin-top:1.15pt;width:24pt;height:24pt;z-index:251661312;visibility:visible">
            <v:imagedata r:id="rId23" o:title=""/>
            <w10:wrap type="square"/>
          </v:shape>
        </w:pict>
      </w:r>
      <w:r w:rsidRPr="00E023E5">
        <w:rPr>
          <w:rFonts w:ascii="Comic Sans MS" w:hAnsi="Comic Sans MS"/>
          <w:sz w:val="18"/>
          <w:szCs w:val="18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 xml:space="preserve">A) </w:t>
      </w:r>
      <w:r w:rsidRPr="00E023E5">
        <w:rPr>
          <w:rFonts w:ascii="Comic Sans MS" w:hAnsi="Comic Sans MS"/>
          <w:sz w:val="18"/>
          <w:szCs w:val="18"/>
        </w:rPr>
        <w:t>No,he does like cats</w:t>
      </w:r>
      <w:r w:rsidRPr="00E023E5">
        <w:rPr>
          <w:rFonts w:ascii="Comic Sans MS" w:hAnsi="Comic Sans MS"/>
          <w:sz w:val="18"/>
          <w:szCs w:val="18"/>
        </w:rPr>
        <w:tab/>
      </w:r>
    </w:p>
    <w:p w:rsidR="00EF16DA" w:rsidRPr="00E023E5" w:rsidRDefault="00EF16DA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 xml:space="preserve"> B) </w:t>
      </w:r>
      <w:r w:rsidRPr="00E023E5">
        <w:rPr>
          <w:rFonts w:ascii="Comic Sans MS" w:hAnsi="Comic Sans MS"/>
          <w:sz w:val="18"/>
          <w:szCs w:val="18"/>
        </w:rPr>
        <w:t>No,he doesn’t like cats</w:t>
      </w:r>
    </w:p>
    <w:p w:rsidR="00EF16DA" w:rsidRDefault="00EF16DA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sz w:val="18"/>
          <w:szCs w:val="18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>C)</w:t>
      </w:r>
      <w:r w:rsidRPr="00E023E5">
        <w:rPr>
          <w:rFonts w:ascii="Comic Sans MS" w:hAnsi="Comic Sans MS"/>
          <w:sz w:val="18"/>
          <w:szCs w:val="18"/>
        </w:rPr>
        <w:t xml:space="preserve"> Yes,he doesn’t like cats</w:t>
      </w:r>
    </w:p>
    <w:p w:rsidR="00EF16DA" w:rsidRPr="00E023E5" w:rsidRDefault="00EF16DA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E023E5">
        <w:rPr>
          <w:rFonts w:ascii="Comic Sans MS" w:hAnsi="Comic Sans MS"/>
          <w:b/>
          <w:sz w:val="18"/>
          <w:szCs w:val="18"/>
        </w:rPr>
        <w:t xml:space="preserve">D) </w:t>
      </w:r>
      <w:r w:rsidRPr="00E023E5">
        <w:rPr>
          <w:rFonts w:ascii="Comic Sans MS" w:hAnsi="Comic Sans MS"/>
          <w:sz w:val="18"/>
          <w:szCs w:val="18"/>
        </w:rPr>
        <w:t>No, he likes cats</w:t>
      </w:r>
    </w:p>
    <w:p w:rsidR="00EF16DA" w:rsidRPr="0025128C" w:rsidRDefault="00EF16DA" w:rsidP="0025128C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E023E5">
        <w:rPr>
          <w:rFonts w:ascii="Comic Sans MS" w:hAnsi="Comic Sans MS"/>
          <w:b/>
          <w:sz w:val="18"/>
          <w:szCs w:val="18"/>
        </w:rPr>
        <w:t>18)</w:t>
      </w:r>
      <w:r w:rsidRPr="00E023E5">
        <w:rPr>
          <w:rFonts w:ascii="Comic Sans MS" w:hAnsi="Comic Sans MS"/>
          <w:sz w:val="18"/>
          <w:szCs w:val="18"/>
          <w:lang w:val="en-GB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  <w:lang w:val="en-GB"/>
        </w:rPr>
        <w:t>Tom can play …………………very well</w:t>
      </w:r>
      <w:r w:rsidRPr="008C2B8E">
        <w:rPr>
          <w:rFonts w:ascii="Comic Sans MS" w:hAnsi="Comic Sans MS"/>
          <w:noProof/>
          <w:sz w:val="18"/>
          <w:szCs w:val="18"/>
          <w:lang w:eastAsia="tr-TR"/>
        </w:rPr>
        <w:pict>
          <v:shape id="Resim 6" o:spid="_x0000_i1032" type="#_x0000_t75" style="width:71.25pt;height:48pt;visibility:visible">
            <v:imagedata r:id="rId24" o:title=""/>
          </v:shape>
        </w:pict>
      </w:r>
    </w:p>
    <w:p w:rsidR="00EF16DA" w:rsidRPr="00E023E5" w:rsidRDefault="00EF16DA" w:rsidP="00236285">
      <w:pPr>
        <w:pStyle w:val="ListParagraph"/>
        <w:numPr>
          <w:ilvl w:val="0"/>
          <w:numId w:val="13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dodge ball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  </w:t>
      </w:r>
      <w:r w:rsidRPr="00E023E5">
        <w:rPr>
          <w:rFonts w:ascii="Comic Sans MS" w:hAnsi="Comic Sans MS"/>
          <w:sz w:val="18"/>
          <w:szCs w:val="18"/>
          <w:lang w:val="en-GB"/>
        </w:rPr>
        <w:t>b) hopscotch</w:t>
      </w:r>
    </w:p>
    <w:p w:rsidR="00EF16DA" w:rsidRPr="00E023E5" w:rsidRDefault="00EF16DA" w:rsidP="00236285">
      <w:pPr>
        <w:spacing w:after="0"/>
        <w:ind w:left="72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c)     checkers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  </w:t>
      </w:r>
      <w:r w:rsidRPr="00E023E5">
        <w:rPr>
          <w:rFonts w:ascii="Comic Sans MS" w:hAnsi="Comic Sans MS"/>
          <w:sz w:val="18"/>
          <w:szCs w:val="18"/>
          <w:lang w:val="en-GB"/>
        </w:rPr>
        <w:t>d)origami</w:t>
      </w:r>
    </w:p>
    <w:p w:rsidR="00EF16DA" w:rsidRPr="00E023E5" w:rsidRDefault="00EF16DA" w:rsidP="00236285">
      <w:pPr>
        <w:pStyle w:val="ListParagraph"/>
        <w:spacing w:after="0"/>
        <w:ind w:left="0"/>
        <w:rPr>
          <w:rFonts w:ascii="Comic Sans MS" w:hAnsi="Comic Sans MS"/>
          <w:sz w:val="18"/>
          <w:szCs w:val="18"/>
          <w:lang w:val="en-GB"/>
        </w:rPr>
      </w:pPr>
    </w:p>
    <w:p w:rsidR="00EF16DA" w:rsidRPr="00236285" w:rsidRDefault="00EF16DA" w:rsidP="00236285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236285">
        <w:rPr>
          <w:rFonts w:ascii="Comic Sans MS" w:hAnsi="Comic Sans MS"/>
          <w:b/>
          <w:sz w:val="18"/>
          <w:szCs w:val="18"/>
          <w:lang w:val="en-GB"/>
        </w:rPr>
        <w:t>19.  A: ……………………</w:t>
      </w:r>
    </w:p>
    <w:p w:rsidR="00EF16DA" w:rsidRPr="00236285" w:rsidRDefault="00EF16DA" w:rsidP="00236285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  B: You shouldn’t lift</w:t>
      </w:r>
      <w:r w:rsidRPr="00236285">
        <w:rPr>
          <w:rFonts w:ascii="Comic Sans MS" w:hAnsi="Comic Sans MS"/>
          <w:b/>
          <w:sz w:val="18"/>
          <w:szCs w:val="18"/>
          <w:lang w:val="en-GB"/>
        </w:rPr>
        <w:t xml:space="preserve"> heavy things.</w:t>
      </w:r>
    </w:p>
    <w:p w:rsidR="00EF16DA" w:rsidRPr="00236285" w:rsidRDefault="00EF16DA" w:rsidP="0023628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toothache.</w:t>
      </w:r>
    </w:p>
    <w:p w:rsidR="00EF16DA" w:rsidRPr="00236285" w:rsidRDefault="00EF16DA" w:rsidP="0023628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backache.</w:t>
      </w:r>
    </w:p>
    <w:p w:rsidR="00EF16DA" w:rsidRPr="00236285" w:rsidRDefault="00EF16DA" w:rsidP="0023628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headache.</w:t>
      </w:r>
    </w:p>
    <w:p w:rsidR="00EF16DA" w:rsidRPr="00E023E5" w:rsidRDefault="00EF16DA" w:rsidP="00E023E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lang w:val="en-GB"/>
        </w:rPr>
        <w:t xml:space="preserve">I have got fever. </w:t>
      </w:r>
    </w:p>
    <w:p w:rsidR="00EF16DA" w:rsidRPr="008A2400" w:rsidRDefault="00EF16DA" w:rsidP="008A2400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8A2400">
        <w:rPr>
          <w:rFonts w:ascii="Comic Sans MS" w:hAnsi="Comic Sans MS"/>
          <w:b/>
          <w:sz w:val="18"/>
          <w:szCs w:val="18"/>
        </w:rPr>
        <w:t>20)</w:t>
      </w:r>
      <w:r w:rsidRPr="008A2400">
        <w:rPr>
          <w:rFonts w:ascii="Comic Sans MS" w:hAnsi="Comic Sans MS"/>
          <w:b/>
          <w:sz w:val="18"/>
          <w:szCs w:val="18"/>
          <w:lang w:val="en-US"/>
        </w:rPr>
        <w:t xml:space="preserve"> I _________ watching tv.  </w:t>
      </w:r>
      <w:r w:rsidRPr="008C2B8E">
        <w:rPr>
          <w:noProof/>
          <w:sz w:val="18"/>
          <w:szCs w:val="18"/>
          <w:lang w:eastAsia="tr-TR"/>
        </w:rPr>
        <w:pict>
          <v:shape id="Resim 24" o:spid="_x0000_i1033" type="#_x0000_t75" alt="http://i.perezhilton.com/wp-content/uploads/2009/11/gr000010__oPt.jpg" style="width:52.5pt;height:43.5pt;visibility:visible">
            <v:imagedata r:id="rId25" r:href="rId26"/>
          </v:shape>
        </w:pict>
      </w:r>
    </w:p>
    <w:p w:rsidR="00EF16DA" w:rsidRPr="008A2400" w:rsidRDefault="00EF16DA" w:rsidP="008A2400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8A2400">
        <w:rPr>
          <w:rFonts w:ascii="Comic Sans MS" w:hAnsi="Comic Sans MS"/>
          <w:sz w:val="18"/>
          <w:szCs w:val="18"/>
          <w:lang w:val="en-US"/>
        </w:rPr>
        <w:t xml:space="preserve">A) like           B) doesn’t like           </w:t>
      </w:r>
    </w:p>
    <w:p w:rsidR="00EF16DA" w:rsidRPr="008A2400" w:rsidRDefault="00EF16DA" w:rsidP="008A2400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 w:rsidRPr="008A2400">
        <w:rPr>
          <w:rFonts w:ascii="Comic Sans MS" w:hAnsi="Comic Sans MS"/>
          <w:sz w:val="18"/>
          <w:szCs w:val="18"/>
          <w:lang w:val="en-US"/>
        </w:rPr>
        <w:t>C) likes           D) don’t like</w:t>
      </w:r>
    </w:p>
    <w:p w:rsidR="00EF16DA" w:rsidRPr="003D04D0" w:rsidRDefault="00EF16DA" w:rsidP="00715A28">
      <w:pPr>
        <w:spacing w:after="0"/>
        <w:rPr>
          <w:rFonts w:ascii="Comic Sans MS" w:hAnsi="Comic Sans MS"/>
          <w:sz w:val="18"/>
          <w:szCs w:val="18"/>
          <w:lang w:val="en-GB"/>
        </w:rPr>
      </w:pPr>
    </w:p>
    <w:p w:rsidR="00EF16DA" w:rsidRPr="00E23D76" w:rsidRDefault="00EF16DA" w:rsidP="003B1937">
      <w:pPr>
        <w:spacing w:after="0"/>
        <w:rPr>
          <w:rFonts w:ascii="Comic Sans MS" w:hAnsi="Comic Sans MS"/>
          <w:b/>
          <w:sz w:val="18"/>
          <w:szCs w:val="18"/>
        </w:rPr>
      </w:pPr>
      <w:r w:rsidRPr="00E23D76">
        <w:rPr>
          <w:rFonts w:ascii="Comic Sans MS" w:hAnsi="Comic Sans MS"/>
          <w:b/>
          <w:sz w:val="18"/>
          <w:szCs w:val="18"/>
          <w:lang w:val="en-GB"/>
        </w:rPr>
        <w:t>21)</w:t>
      </w:r>
      <w:r w:rsidRPr="00E23D76">
        <w:rPr>
          <w:rFonts w:ascii="Comic Sans MS" w:hAnsi="Comic Sans MS"/>
          <w:b/>
          <w:sz w:val="18"/>
          <w:szCs w:val="18"/>
        </w:rPr>
        <w:t xml:space="preserve"> I should take a painkiller from.............</w:t>
      </w:r>
      <w:r>
        <w:rPr>
          <w:rFonts w:ascii="Comic Sans MS" w:hAnsi="Comic Sans MS"/>
          <w:b/>
          <w:sz w:val="18"/>
          <w:szCs w:val="18"/>
        </w:rPr>
        <w:t>.</w:t>
      </w:r>
    </w:p>
    <w:p w:rsidR="00EF16DA" w:rsidRPr="00E23D76" w:rsidRDefault="00EF16DA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 xml:space="preserve">post office              </w:t>
      </w:r>
    </w:p>
    <w:p w:rsidR="00EF16DA" w:rsidRPr="00E23D76" w:rsidRDefault="00EF16DA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library</w:t>
      </w:r>
    </w:p>
    <w:p w:rsidR="00EF16DA" w:rsidRPr="00E23D76" w:rsidRDefault="00EF16DA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chemistry</w:t>
      </w:r>
    </w:p>
    <w:p w:rsidR="00EF16DA" w:rsidRPr="00E23D76" w:rsidRDefault="00EF16DA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bank</w:t>
      </w:r>
    </w:p>
    <w:p w:rsidR="00EF16DA" w:rsidRPr="003D04D0" w:rsidRDefault="00EF16DA" w:rsidP="003B1937">
      <w:pPr>
        <w:spacing w:after="0"/>
        <w:rPr>
          <w:rFonts w:ascii="Comic Sans MS" w:hAnsi="Comic Sans MS"/>
          <w:sz w:val="18"/>
          <w:szCs w:val="18"/>
        </w:rPr>
      </w:pPr>
      <w:hyperlink r:id="rId27" w:history="1">
        <w:r w:rsidRPr="00035B97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EF16DA" w:rsidRPr="00E23D76" w:rsidRDefault="00EF16DA" w:rsidP="007135FD">
      <w:pPr>
        <w:spacing w:after="0"/>
        <w:rPr>
          <w:rFonts w:ascii="Comic Sans MS" w:hAnsi="Comic Sans MS" w:cs="Arial"/>
          <w:sz w:val="18"/>
          <w:szCs w:val="18"/>
        </w:rPr>
      </w:pPr>
      <w:r>
        <w:rPr>
          <w:noProof/>
          <w:lang w:eastAsia="tr-TR"/>
        </w:rPr>
        <w:pict>
          <v:shape id="Resim 29" o:spid="_x0000_s1040" type="#_x0000_t75" alt="dinner.jpg" style="position:absolute;margin-left:180.7pt;margin-top:11.85pt;width:1in;height:54.1pt;z-index:251658240;visibility:visible" wrapcoords="-225 0 -225 21300 21600 21300 21600 0 -225 0">
            <v:imagedata r:id="rId28" o:title=""/>
            <w10:wrap type="through"/>
          </v:shape>
        </w:pict>
      </w:r>
      <w:r w:rsidRPr="007135FD">
        <w:rPr>
          <w:rFonts w:ascii="Comic Sans MS" w:hAnsi="Comic Sans MS"/>
          <w:b/>
          <w:sz w:val="18"/>
          <w:szCs w:val="18"/>
          <w:lang w:val="en-GB"/>
        </w:rPr>
        <w:t>22)</w:t>
      </w:r>
      <w:r w:rsidRPr="007135FD">
        <w:rPr>
          <w:rFonts w:ascii="Comic Sans MS" w:hAnsi="Comic Sans MS"/>
          <w:sz w:val="18"/>
          <w:szCs w:val="18"/>
          <w:lang w:val="en-GB"/>
        </w:rPr>
        <w:t xml:space="preserve"> </w:t>
      </w:r>
      <w:r w:rsidRPr="007135FD">
        <w:rPr>
          <w:rFonts w:ascii="Comic Sans MS" w:hAnsi="Comic Sans MS" w:cs="Arial"/>
          <w:b/>
          <w:sz w:val="20"/>
          <w:szCs w:val="20"/>
        </w:rPr>
        <w:t xml:space="preserve"> </w:t>
      </w:r>
      <w:r w:rsidRPr="00E23D76">
        <w:rPr>
          <w:rFonts w:ascii="Comic Sans MS" w:hAnsi="Comic Sans MS" w:cs="Arial"/>
          <w:b/>
          <w:sz w:val="18"/>
          <w:szCs w:val="18"/>
        </w:rPr>
        <w:t>We ________at 12 p.m every  day</w:t>
      </w:r>
      <w:r w:rsidRPr="00E23D76">
        <w:rPr>
          <w:rFonts w:ascii="Comic Sans MS" w:hAnsi="Comic Sans MS" w:cs="Arial"/>
          <w:sz w:val="18"/>
          <w:szCs w:val="18"/>
        </w:rPr>
        <w:t>.</w:t>
      </w:r>
    </w:p>
    <w:p w:rsidR="00EF16DA" w:rsidRPr="00E23D76" w:rsidRDefault="00EF16DA" w:rsidP="007135FD">
      <w:pPr>
        <w:spacing w:after="0"/>
        <w:rPr>
          <w:rFonts w:ascii="Comic Sans MS" w:hAnsi="Comic Sans MS" w:cs="Arial"/>
          <w:sz w:val="18"/>
          <w:szCs w:val="18"/>
        </w:rPr>
      </w:pPr>
      <w:r w:rsidRPr="00E23D76">
        <w:rPr>
          <w:rFonts w:ascii="Comic Sans MS" w:hAnsi="Comic Sans MS" w:cs="Arial"/>
          <w:sz w:val="18"/>
          <w:szCs w:val="18"/>
        </w:rPr>
        <w:t>a) have luch           c) go to school</w:t>
      </w:r>
    </w:p>
    <w:p w:rsidR="00EF16DA" w:rsidRPr="00E23D76" w:rsidRDefault="00EF16DA" w:rsidP="007135FD">
      <w:pPr>
        <w:spacing w:after="0"/>
        <w:rPr>
          <w:rFonts w:ascii="Comic Sans MS" w:hAnsi="Comic Sans MS" w:cs="Arial"/>
          <w:sz w:val="18"/>
          <w:szCs w:val="18"/>
        </w:rPr>
      </w:pPr>
      <w:r w:rsidRPr="00E23D76">
        <w:rPr>
          <w:rFonts w:ascii="Comic Sans MS" w:hAnsi="Comic Sans MS" w:cs="Arial"/>
          <w:sz w:val="18"/>
          <w:szCs w:val="18"/>
        </w:rPr>
        <w:t>b) have a shower   d) get up</w:t>
      </w:r>
    </w:p>
    <w:p w:rsidR="00EF16DA" w:rsidRDefault="00EF16DA" w:rsidP="00E031E2">
      <w:pPr>
        <w:spacing w:after="0"/>
        <w:rPr>
          <w:rFonts w:ascii="Comic Sans MS" w:hAnsi="Comic Sans MS"/>
          <w:b/>
          <w:sz w:val="18"/>
          <w:szCs w:val="18"/>
        </w:rPr>
      </w:pPr>
    </w:p>
    <w:p w:rsidR="00EF16DA" w:rsidRPr="003D04D0" w:rsidRDefault="00EF16DA" w:rsidP="00E031E2">
      <w:pPr>
        <w:spacing w:after="0"/>
        <w:rPr>
          <w:rFonts w:ascii="Comic Sans MS" w:hAnsi="Comic Sans MS"/>
          <w:b/>
          <w:sz w:val="18"/>
          <w:szCs w:val="18"/>
        </w:rPr>
      </w:pPr>
      <w:r w:rsidRPr="003D04D0">
        <w:rPr>
          <w:rFonts w:ascii="Comic Sans MS" w:hAnsi="Comic Sans MS"/>
          <w:b/>
          <w:sz w:val="18"/>
          <w:szCs w:val="18"/>
        </w:rPr>
        <w:t xml:space="preserve">23) </w:t>
      </w:r>
      <w:r w:rsidRPr="003D04D0">
        <w:rPr>
          <w:rFonts w:ascii="Comic Sans MS" w:hAnsi="Comic Sans MS"/>
          <w:b/>
          <w:sz w:val="18"/>
          <w:szCs w:val="18"/>
          <w:u w:val="single"/>
        </w:rPr>
        <w:t>02:30</w:t>
      </w:r>
      <w:r w:rsidRPr="003D04D0">
        <w:rPr>
          <w:rFonts w:ascii="Comic Sans MS" w:hAnsi="Comic Sans MS"/>
          <w:b/>
          <w:sz w:val="18"/>
          <w:szCs w:val="18"/>
        </w:rPr>
        <w:t xml:space="preserve">  What time is it?</w:t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a) It is two o’clock.</w:t>
      </w:r>
      <w:r w:rsidRPr="003D04D0">
        <w:rPr>
          <w:rFonts w:ascii="Comic Sans MS" w:hAnsi="Comic Sans MS"/>
          <w:sz w:val="18"/>
          <w:szCs w:val="18"/>
        </w:rPr>
        <w:tab/>
      </w:r>
      <w:r w:rsidRPr="003D04D0">
        <w:rPr>
          <w:rFonts w:ascii="Comic Sans MS" w:hAnsi="Comic Sans MS"/>
          <w:sz w:val="18"/>
          <w:szCs w:val="18"/>
        </w:rPr>
        <w:tab/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b) It is half past two.</w:t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It is a quarter past two.</w:t>
      </w:r>
      <w:r w:rsidRPr="003D04D0">
        <w:rPr>
          <w:rFonts w:ascii="Comic Sans MS" w:hAnsi="Comic Sans MS"/>
          <w:sz w:val="18"/>
          <w:szCs w:val="18"/>
        </w:rPr>
        <w:tab/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d) It is a quarter to two.</w:t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</w:p>
    <w:p w:rsidR="00EF16DA" w:rsidRPr="00E023E5" w:rsidRDefault="00EF16DA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pict>
          <v:shape id="_x0000_s1041" type="#_x0000_t75" style="position:absolute;margin-left:171.7pt;margin-top:13.25pt;width:60.75pt;height:63pt;z-index:251660288">
            <v:imagedata r:id="rId29" o:title=""/>
          </v:shape>
        </w:pict>
      </w:r>
      <w:r w:rsidRPr="003D04D0">
        <w:rPr>
          <w:rFonts w:ascii="Comic Sans MS" w:hAnsi="Comic Sans MS"/>
          <w:b/>
          <w:sz w:val="18"/>
          <w:szCs w:val="18"/>
        </w:rPr>
        <w:t>24.</w:t>
      </w:r>
      <w:r w:rsidRPr="003D04D0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Ali: I am cold </w:t>
      </w:r>
    </w:p>
    <w:p w:rsidR="00EF16DA" w:rsidRPr="00E023E5" w:rsidRDefault="00EF16DA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   Mother:………………….</w:t>
      </w:r>
    </w:p>
    <w:p w:rsidR="00EF16DA" w:rsidRPr="00E023E5" w:rsidRDefault="00EF16DA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 </w:t>
      </w:r>
    </w:p>
    <w:p w:rsidR="00EF16DA" w:rsidRPr="00E023E5" w:rsidRDefault="00EF16DA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noProof/>
          <w:sz w:val="18"/>
          <w:szCs w:val="18"/>
          <w:lang w:val="en-US"/>
        </w:rPr>
        <w:t>Noktalı yere hangisi getirilmelidir?</w:t>
      </w:r>
    </w:p>
    <w:p w:rsidR="00EF16DA" w:rsidRPr="00E023E5" w:rsidRDefault="00EF16DA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A)</w:t>
      </w:r>
      <w:r w:rsidRPr="00E023E5">
        <w:rPr>
          <w:rFonts w:ascii="Comic Sans MS" w:hAnsi="Comic Sans MS"/>
          <w:sz w:val="18"/>
          <w:szCs w:val="18"/>
        </w:rPr>
        <w:t xml:space="preserve"> You should drink cold water.</w:t>
      </w:r>
    </w:p>
    <w:p w:rsidR="00EF16DA" w:rsidRPr="00E023E5" w:rsidRDefault="00EF16DA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B)</w:t>
      </w:r>
      <w:r w:rsidRPr="00E023E5">
        <w:rPr>
          <w:rFonts w:ascii="Comic Sans MS" w:hAnsi="Comic Sans MS"/>
          <w:sz w:val="18"/>
          <w:szCs w:val="18"/>
        </w:rPr>
        <w:t xml:space="preserve"> You should stay in bed.</w:t>
      </w:r>
    </w:p>
    <w:p w:rsidR="00EF16DA" w:rsidRPr="00E023E5" w:rsidRDefault="00EF16DA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C)</w:t>
      </w:r>
      <w:r w:rsidRPr="00E023E5">
        <w:rPr>
          <w:rFonts w:ascii="Comic Sans MS" w:hAnsi="Comic Sans MS"/>
          <w:sz w:val="18"/>
          <w:szCs w:val="18"/>
        </w:rPr>
        <w:t xml:space="preserve"> You shouldn’t go to doctor.</w:t>
      </w:r>
    </w:p>
    <w:p w:rsidR="00EF16DA" w:rsidRDefault="00EF16DA" w:rsidP="00E023E5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E023E5">
        <w:rPr>
          <w:rFonts w:ascii="Comic Sans MS" w:hAnsi="Comic Sans MS"/>
          <w:b/>
          <w:sz w:val="18"/>
          <w:szCs w:val="18"/>
        </w:rPr>
        <w:t>D)</w:t>
      </w:r>
      <w:r w:rsidRPr="00E023E5">
        <w:rPr>
          <w:rFonts w:ascii="Comic Sans MS" w:hAnsi="Comic Sans MS"/>
          <w:sz w:val="18"/>
          <w:szCs w:val="18"/>
        </w:rPr>
        <w:t xml:space="preserve"> You should go to cinema</w:t>
      </w:r>
    </w:p>
    <w:p w:rsidR="00EF16DA" w:rsidRPr="00E023E5" w:rsidRDefault="00EF16DA" w:rsidP="00E023E5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b/>
        </w:rPr>
        <w:t>25</w:t>
      </w:r>
      <w:r w:rsidRPr="00A175A9">
        <w:rPr>
          <w:b/>
        </w:rPr>
        <w:t>.  Resimdeki hastalık hangisidir</w:t>
      </w:r>
      <w:r>
        <w:rPr>
          <w:b/>
        </w:rPr>
        <w:t>?</w:t>
      </w:r>
      <w:r w:rsidRPr="00A175A9">
        <w:t xml:space="preserve">  </w:t>
      </w:r>
      <w:r>
        <w:rPr>
          <w:noProof/>
          <w:lang w:eastAsia="tr-TR"/>
        </w:rPr>
        <w:pict>
          <v:shape id="_x0000_i1034" type="#_x0000_t75" style="width:53.25pt;height:45.75pt;visibility:visible">
            <v:imagedata r:id="rId30" o:title=""/>
          </v:shape>
        </w:pict>
      </w:r>
    </w:p>
    <w:p w:rsidR="00EF16DA" w:rsidRPr="00A175A9" w:rsidRDefault="00EF16DA" w:rsidP="00A175A9">
      <w:pPr>
        <w:pStyle w:val="NoSpacing"/>
        <w:rPr>
          <w:rFonts w:ascii="Comic Sans MS" w:hAnsi="Comic Sans MS"/>
          <w:sz w:val="18"/>
          <w:szCs w:val="18"/>
        </w:rPr>
      </w:pPr>
    </w:p>
    <w:p w:rsidR="00EF16DA" w:rsidRPr="00A175A9" w:rsidRDefault="00EF16DA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 xml:space="preserve">Backache                </w:t>
      </w:r>
    </w:p>
    <w:p w:rsidR="00EF16DA" w:rsidRPr="00A175A9" w:rsidRDefault="00EF16DA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Headache</w:t>
      </w:r>
    </w:p>
    <w:p w:rsidR="00EF16DA" w:rsidRPr="00A175A9" w:rsidRDefault="00EF16DA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Toothache</w:t>
      </w:r>
    </w:p>
    <w:p w:rsidR="00EF16DA" w:rsidRPr="00A175A9" w:rsidRDefault="00EF16DA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Stomachache</w:t>
      </w:r>
    </w:p>
    <w:p w:rsidR="00EF16DA" w:rsidRPr="003D04D0" w:rsidRDefault="00EF16DA" w:rsidP="004810F2">
      <w:pPr>
        <w:spacing w:after="0"/>
        <w:ind w:left="2832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</w:t>
      </w:r>
      <w:r w:rsidRPr="003D04D0">
        <w:rPr>
          <w:rFonts w:ascii="Comic Sans MS" w:hAnsi="Comic Sans MS"/>
          <w:b/>
          <w:sz w:val="18"/>
          <w:szCs w:val="18"/>
          <w:lang w:val="en-GB"/>
        </w:rPr>
        <w:t>GOOD LUCK!</w:t>
      </w:r>
    </w:p>
    <w:p w:rsidR="00EF16DA" w:rsidRPr="003D04D0" w:rsidRDefault="00EF16DA" w:rsidP="0025128C">
      <w:pPr>
        <w:spacing w:after="0"/>
        <w:ind w:left="2124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          İlknur CİN</w:t>
      </w:r>
    </w:p>
    <w:p w:rsidR="00EF16DA" w:rsidRPr="003D04D0" w:rsidRDefault="00EF16DA" w:rsidP="004E3FE8">
      <w:pPr>
        <w:spacing w:after="0"/>
        <w:jc w:val="center"/>
        <w:rPr>
          <w:rFonts w:ascii="Comic Sans MS" w:hAnsi="Comic Sans MS"/>
          <w:sz w:val="18"/>
          <w:szCs w:val="18"/>
          <w:lang w:val="en-GB"/>
        </w:rPr>
      </w:pPr>
    </w:p>
    <w:sectPr w:rsidR="00EF16DA" w:rsidRPr="003D04D0" w:rsidSect="003A7DF0">
      <w:type w:val="continuous"/>
      <w:pgSz w:w="11906" w:h="16838"/>
      <w:pgMar w:top="1417" w:right="991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091"/>
    <w:multiLevelType w:val="hybridMultilevel"/>
    <w:tmpl w:val="7C009F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900BFB"/>
    <w:multiLevelType w:val="hybridMultilevel"/>
    <w:tmpl w:val="5BF2D2AA"/>
    <w:lvl w:ilvl="0" w:tplc="A60E1A5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0D54B0"/>
    <w:multiLevelType w:val="hybridMultilevel"/>
    <w:tmpl w:val="8D44EF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AD3E02"/>
    <w:multiLevelType w:val="hybridMultilevel"/>
    <w:tmpl w:val="84D09C66"/>
    <w:lvl w:ilvl="0" w:tplc="0128B69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55640"/>
    <w:multiLevelType w:val="hybridMultilevel"/>
    <w:tmpl w:val="8CEE0396"/>
    <w:lvl w:ilvl="0" w:tplc="5254BB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B03B70"/>
    <w:multiLevelType w:val="hybridMultilevel"/>
    <w:tmpl w:val="CE6E016A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4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AD9"/>
    <w:rsid w:val="000049CC"/>
    <w:rsid w:val="00011816"/>
    <w:rsid w:val="000160FE"/>
    <w:rsid w:val="00021E6A"/>
    <w:rsid w:val="00032734"/>
    <w:rsid w:val="00033E60"/>
    <w:rsid w:val="00035B97"/>
    <w:rsid w:val="0005530D"/>
    <w:rsid w:val="00056D01"/>
    <w:rsid w:val="00060006"/>
    <w:rsid w:val="000724D5"/>
    <w:rsid w:val="000828F2"/>
    <w:rsid w:val="0009326E"/>
    <w:rsid w:val="000B54FA"/>
    <w:rsid w:val="000C0051"/>
    <w:rsid w:val="00112AEE"/>
    <w:rsid w:val="00144F65"/>
    <w:rsid w:val="00161776"/>
    <w:rsid w:val="001655DD"/>
    <w:rsid w:val="0017775F"/>
    <w:rsid w:val="001C6DB1"/>
    <w:rsid w:val="00200242"/>
    <w:rsid w:val="00211D1A"/>
    <w:rsid w:val="002305E7"/>
    <w:rsid w:val="00236285"/>
    <w:rsid w:val="002448FA"/>
    <w:rsid w:val="0025128C"/>
    <w:rsid w:val="002A1ECB"/>
    <w:rsid w:val="002C54F0"/>
    <w:rsid w:val="002E1B31"/>
    <w:rsid w:val="002E581A"/>
    <w:rsid w:val="002F1C1B"/>
    <w:rsid w:val="002F45A6"/>
    <w:rsid w:val="00300E20"/>
    <w:rsid w:val="0034596D"/>
    <w:rsid w:val="00364C6B"/>
    <w:rsid w:val="003A7DF0"/>
    <w:rsid w:val="003B1937"/>
    <w:rsid w:val="003D04D0"/>
    <w:rsid w:val="003D0E95"/>
    <w:rsid w:val="003D372D"/>
    <w:rsid w:val="003E67D1"/>
    <w:rsid w:val="0041024B"/>
    <w:rsid w:val="0041606B"/>
    <w:rsid w:val="00462434"/>
    <w:rsid w:val="004810F2"/>
    <w:rsid w:val="00485C05"/>
    <w:rsid w:val="00487C58"/>
    <w:rsid w:val="004E1DE8"/>
    <w:rsid w:val="004E3FE8"/>
    <w:rsid w:val="004E6C3A"/>
    <w:rsid w:val="00502FA6"/>
    <w:rsid w:val="0052553E"/>
    <w:rsid w:val="005423BA"/>
    <w:rsid w:val="00575553"/>
    <w:rsid w:val="00577837"/>
    <w:rsid w:val="005A7AD9"/>
    <w:rsid w:val="005C2FB9"/>
    <w:rsid w:val="005D2E60"/>
    <w:rsid w:val="005E29D1"/>
    <w:rsid w:val="005E34EF"/>
    <w:rsid w:val="00603958"/>
    <w:rsid w:val="00640AE2"/>
    <w:rsid w:val="00683D19"/>
    <w:rsid w:val="00696E94"/>
    <w:rsid w:val="006A2D2E"/>
    <w:rsid w:val="006A658A"/>
    <w:rsid w:val="006E002A"/>
    <w:rsid w:val="007063FF"/>
    <w:rsid w:val="00710B52"/>
    <w:rsid w:val="007135FD"/>
    <w:rsid w:val="00715A28"/>
    <w:rsid w:val="00721AD9"/>
    <w:rsid w:val="00734167"/>
    <w:rsid w:val="007460CF"/>
    <w:rsid w:val="007503E2"/>
    <w:rsid w:val="007810F6"/>
    <w:rsid w:val="007A2506"/>
    <w:rsid w:val="007A4D10"/>
    <w:rsid w:val="007C05C5"/>
    <w:rsid w:val="008072C8"/>
    <w:rsid w:val="00845B0F"/>
    <w:rsid w:val="00857175"/>
    <w:rsid w:val="00865783"/>
    <w:rsid w:val="0087680E"/>
    <w:rsid w:val="008A2400"/>
    <w:rsid w:val="008B2AB6"/>
    <w:rsid w:val="008B663F"/>
    <w:rsid w:val="008C2B8E"/>
    <w:rsid w:val="008F65B2"/>
    <w:rsid w:val="00920C19"/>
    <w:rsid w:val="00937357"/>
    <w:rsid w:val="00937BBF"/>
    <w:rsid w:val="00940CBA"/>
    <w:rsid w:val="00944859"/>
    <w:rsid w:val="00993C4B"/>
    <w:rsid w:val="009A4DC6"/>
    <w:rsid w:val="009B633E"/>
    <w:rsid w:val="009C0A78"/>
    <w:rsid w:val="009D38A8"/>
    <w:rsid w:val="009E3E0F"/>
    <w:rsid w:val="009E7DFB"/>
    <w:rsid w:val="00A04097"/>
    <w:rsid w:val="00A175A9"/>
    <w:rsid w:val="00A235EC"/>
    <w:rsid w:val="00A47C71"/>
    <w:rsid w:val="00A5034D"/>
    <w:rsid w:val="00A65778"/>
    <w:rsid w:val="00A77228"/>
    <w:rsid w:val="00AA12B7"/>
    <w:rsid w:val="00AA2526"/>
    <w:rsid w:val="00AB77A1"/>
    <w:rsid w:val="00B0060D"/>
    <w:rsid w:val="00B47864"/>
    <w:rsid w:val="00B956F2"/>
    <w:rsid w:val="00B97BBF"/>
    <w:rsid w:val="00BC34BD"/>
    <w:rsid w:val="00C004E9"/>
    <w:rsid w:val="00C11463"/>
    <w:rsid w:val="00C23F40"/>
    <w:rsid w:val="00C44FCE"/>
    <w:rsid w:val="00C52369"/>
    <w:rsid w:val="00C8394E"/>
    <w:rsid w:val="00C92112"/>
    <w:rsid w:val="00CB2946"/>
    <w:rsid w:val="00CB5D9F"/>
    <w:rsid w:val="00CB7A35"/>
    <w:rsid w:val="00CE5255"/>
    <w:rsid w:val="00D05EC9"/>
    <w:rsid w:val="00D065F7"/>
    <w:rsid w:val="00D411FB"/>
    <w:rsid w:val="00D438A9"/>
    <w:rsid w:val="00D60E05"/>
    <w:rsid w:val="00D77B82"/>
    <w:rsid w:val="00D84624"/>
    <w:rsid w:val="00DB7570"/>
    <w:rsid w:val="00E023E5"/>
    <w:rsid w:val="00E031E2"/>
    <w:rsid w:val="00E15D58"/>
    <w:rsid w:val="00E169AC"/>
    <w:rsid w:val="00E222BC"/>
    <w:rsid w:val="00E23D76"/>
    <w:rsid w:val="00E36FED"/>
    <w:rsid w:val="00E42EF1"/>
    <w:rsid w:val="00E438EF"/>
    <w:rsid w:val="00E630A5"/>
    <w:rsid w:val="00E757B5"/>
    <w:rsid w:val="00EA7A5E"/>
    <w:rsid w:val="00EE2A89"/>
    <w:rsid w:val="00EF16DA"/>
    <w:rsid w:val="00F077C5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rsid w:val="005A7AD9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FD6B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">
    <w:name w:val="Liste Paragraf"/>
    <w:basedOn w:val="Normal"/>
    <w:uiPriority w:val="99"/>
    <w:rsid w:val="00211D1A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uiPriority w:val="99"/>
    <w:qFormat/>
    <w:rsid w:val="00211D1A"/>
    <w:rPr>
      <w:lang w:eastAsia="en-US"/>
    </w:rPr>
  </w:style>
  <w:style w:type="character" w:styleId="Hyperlink">
    <w:name w:val="Hyperlink"/>
    <w:basedOn w:val="DefaultParagraphFont"/>
    <w:uiPriority w:val="99"/>
    <w:rsid w:val="00E630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picgifs.com/clip-art/activities/playing-chess/clip-art-playing-chess-044497.jpg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image" Target="http://i.perezhilton.com/wp-content/uploads/2009/11/gr000010__oPt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0.gif"/><Relationship Id="rId1" Type="http://schemas.openxmlformats.org/officeDocument/2006/relationships/numbering" Target="numbering.xml"/><Relationship Id="rId6" Type="http://schemas.openxmlformats.org/officeDocument/2006/relationships/image" Target="http://dir.coolclips.com/People/Children/Children_Playing/children_at_play,_kids,_boy_doing_puzzle_CoolClips_vc006881.jpg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image" Target="media/image19.jpeg"/><Relationship Id="rId10" Type="http://schemas.openxmlformats.org/officeDocument/2006/relationships/image" Target="http://4.bp.blogspot.com/_KtSEJBCRxlE/TMmgXP1ED-I/AAAAAAAABUE/_clEH0Jh-NU/s200/blind-mans-bluff.jpg" TargetMode="External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hyperlink" Target="http://www.sorubak.com" TargetMode="External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</Pages>
  <Words>635</Words>
  <Characters>3626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……</dc:title>
  <dc:subject/>
  <dc:creator>user</dc:creator>
  <cp:keywords/>
  <dc:description/>
  <cp:lastModifiedBy>edanur</cp:lastModifiedBy>
  <cp:revision>12</cp:revision>
  <cp:lastPrinted>2013-12-18T10:16:00Z</cp:lastPrinted>
  <dcterms:created xsi:type="dcterms:W3CDTF">2014-01-07T17:24:00Z</dcterms:created>
  <dcterms:modified xsi:type="dcterms:W3CDTF">2015-01-12T21:11:00Z</dcterms:modified>
</cp:coreProperties>
</file>