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C3" w:rsidRDefault="00A669C3" w:rsidP="0020576C">
      <w:pPr>
        <w:jc w:val="center"/>
        <w:rPr>
          <w:b/>
        </w:rPr>
      </w:pPr>
      <w:r w:rsidRPr="0021191A">
        <w:rPr>
          <w:b/>
        </w:rPr>
        <w:t>İSMAİLLİ ORTA OKULU 5. SINIFLAR 1.DÖNEM 2. YABANCI DİL SINAVI</w:t>
      </w:r>
    </w:p>
    <w:p w:rsidR="00A669C3" w:rsidRPr="00B4084E" w:rsidRDefault="00A669C3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NOTE:</w:t>
      </w:r>
    </w:p>
    <w:p w:rsidR="00A669C3" w:rsidRDefault="00A669C3">
      <w:r>
        <w:rPr>
          <w:noProof/>
          <w:lang w:eastAsia="tr-TR"/>
        </w:rPr>
        <w:pict>
          <v:roundrect id="Yuvarlatılmış Dikdörtgen 2" o:spid="_x0000_s1026" style="position:absolute;margin-left:313.55pt;margin-top:.8pt;width:242.25pt;height:256.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" fillcolor="#a7e200" strokecolor="teal" strokeweight="4pt">
            <v:fill color2="#cfc" angle="135" focus="50%" type="gradient"/>
            <v:stroke dashstyle="1 1" endcap="round"/>
            <v:textbox>
              <w:txbxContent>
                <w:p w:rsidR="00A669C3" w:rsidRPr="003D3F3E" w:rsidRDefault="00A669C3" w:rsidP="00B4084E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A. Şehir planına bakarak aşağıdaki doğru cümlelere “True”,yanlış cümlelere “False” yazınız.(7x3:21p)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1. The High School is on the corner of Pine Street and 1</w:t>
                  </w:r>
                  <w:r w:rsidRPr="00D60CB7">
                    <w:rPr>
                      <w:rFonts w:ascii="Comic Sans MS" w:hAnsi="Comic Sans MS"/>
                      <w:sz w:val="18"/>
                      <w:szCs w:val="16"/>
                      <w:vertAlign w:val="superscript"/>
                    </w:rPr>
                    <w:t>st</w:t>
                  </w: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 xml:space="preserve"> Avenue.  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2. The Library is opposite the Hospital.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3. The Hospital is next to the Police Station.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 xml:space="preserve">4. The Aquarium is between the Museum and the </w:t>
                  </w:r>
                  <w:smartTag w:uri="urn:schemas-microsoft-com:office:smarttags" w:element="place">
                    <w:smartTag w:uri="urn:schemas-microsoft-com:office:smarttags" w:element="PlaceName">
                      <w:r w:rsidRPr="00D60CB7">
                        <w:rPr>
                          <w:rFonts w:ascii="Comic Sans MS" w:hAnsi="Comic Sans MS"/>
                          <w:sz w:val="18"/>
                          <w:szCs w:val="16"/>
                        </w:rPr>
                        <w:t>Art</w:t>
                      </w:r>
                    </w:smartTag>
                    <w:r w:rsidRPr="00D60CB7">
                      <w:rPr>
                        <w:rFonts w:ascii="Comic Sans MS" w:hAnsi="Comic Sans MS"/>
                        <w:sz w:val="18"/>
                        <w:szCs w:val="16"/>
                      </w:rPr>
                      <w:t xml:space="preserve"> </w:t>
                    </w:r>
                    <w:smartTag w:uri="urn:schemas-microsoft-com:office:smarttags" w:element="PlaceName">
                      <w:r w:rsidRPr="00D60CB7">
                        <w:rPr>
                          <w:rFonts w:ascii="Comic Sans MS" w:hAnsi="Comic Sans MS"/>
                          <w:sz w:val="18"/>
                          <w:szCs w:val="16"/>
                        </w:rPr>
                        <w:t>Gallery</w:t>
                      </w:r>
                    </w:smartTag>
                  </w:smartTag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.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5.  The Law Courts are in front of the Post Office.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6. The Police Station is behind the Hospital.</w:t>
                  </w:r>
                </w:p>
                <w:p w:rsidR="00A669C3" w:rsidRPr="00D60CB7" w:rsidRDefault="00A669C3" w:rsidP="00B4084E">
                  <w:pPr>
                    <w:jc w:val="both"/>
                    <w:rPr>
                      <w:rFonts w:ascii="Comic Sans MS" w:hAnsi="Comic Sans MS"/>
                      <w:sz w:val="18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8"/>
                      <w:szCs w:val="16"/>
                    </w:rPr>
                    <w:t>7. The Department Store is near the Park.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newmap2" style="position:absolute;margin-left:5.55pt;margin-top:2.45pt;width:300pt;height:255pt;z-index:251649024;visibility:visible" stroked="t" strokeweight="1.5pt">
            <v:stroke linestyle="thinThin"/>
            <v:imagedata r:id="rId4" o:title=""/>
          </v:shape>
        </w:pict>
      </w:r>
    </w:p>
    <w:p w:rsidR="00A669C3" w:rsidRPr="00B4084E" w:rsidRDefault="00A669C3" w:rsidP="00B4084E"/>
    <w:p w:rsidR="00A669C3" w:rsidRPr="00B4084E" w:rsidRDefault="00A669C3" w:rsidP="00B4084E"/>
    <w:p w:rsidR="00A669C3" w:rsidRPr="00B4084E" w:rsidRDefault="00A669C3" w:rsidP="00B4084E"/>
    <w:p w:rsidR="00A669C3" w:rsidRPr="00B4084E" w:rsidRDefault="00A669C3" w:rsidP="00B4084E"/>
    <w:p w:rsidR="00A669C3" w:rsidRPr="00B4084E" w:rsidRDefault="00A669C3" w:rsidP="00B4084E"/>
    <w:p w:rsidR="00A669C3" w:rsidRPr="00B4084E" w:rsidRDefault="00A669C3" w:rsidP="00B4084E"/>
    <w:p w:rsidR="00A669C3" w:rsidRPr="00B4084E" w:rsidRDefault="00A669C3" w:rsidP="00B4084E"/>
    <w:p w:rsidR="00A669C3" w:rsidRPr="00B4084E" w:rsidRDefault="00A669C3" w:rsidP="00B4084E"/>
    <w:p w:rsidR="00A669C3" w:rsidRDefault="00A669C3" w:rsidP="00B4084E"/>
    <w:p w:rsidR="00A669C3" w:rsidRDefault="00A669C3" w:rsidP="00B4084E">
      <w:pPr>
        <w:tabs>
          <w:tab w:val="left" w:pos="6660"/>
        </w:tabs>
      </w:pPr>
      <w:r>
        <w:tab/>
      </w:r>
    </w:p>
    <w:p w:rsidR="00A669C3" w:rsidRDefault="00A669C3" w:rsidP="003D3F3E">
      <w:pPr>
        <w:tabs>
          <w:tab w:val="left" w:pos="6660"/>
        </w:tabs>
      </w:pPr>
      <w:r>
        <w:rPr>
          <w:noProof/>
          <w:lang w:eastAsia="tr-TR"/>
        </w:rPr>
        <w:pict>
          <v:roundrect id="Yuvarlatılmış Dikdörtgen 3" o:spid="_x0000_s1028" alt="25%" style="position:absolute;margin-left:-1.5pt;margin-top:14.4pt;width:551.25pt;height:197.25pt;z-index:2516510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" fillcolor="#c9f" strokecolor="purple" strokeweight="4pt">
            <v:fill r:id="rId5" o:title="" color2="#e4c9ff" type="pattern"/>
            <v:stroke dashstyle="1 1" endcap="round"/>
            <v:textbox>
              <w:txbxContent>
                <w:p w:rsidR="00A669C3" w:rsidRPr="008226FB" w:rsidRDefault="00A669C3" w:rsidP="003D3F3E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B. Aşağıdaki yönergeleri okuyup haritadan takip ediniz.Yönergeler sizi nereye ulaştırıyor yazınız. (3x3:9p)</w:t>
                  </w:r>
                </w:p>
                <w:p w:rsidR="00A669C3" w:rsidRPr="00DB3BCE" w:rsidRDefault="00A669C3" w:rsidP="003D3F3E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You are at the Bus Station</w:t>
                  </w:r>
                </w:p>
                <w:p w:rsidR="00A669C3" w:rsidRDefault="00A669C3" w:rsidP="003D3F3E">
                  <w:pPr>
                    <w:jc w:val="both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Go straight ahead in the 1st avenue and turn left into Pine Street. Walk along and turn right into 3rd Avenue. Pass the High School. The _______ is on your left, on the corner of </w:t>
                  </w:r>
                  <w:smartTag w:uri="urn:schemas-microsoft-com:office:smarttags" w:element="Street">
                    <w:smartTag w:uri="urn:schemas-microsoft-com:office:smarttags" w:element="address"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3</w:t>
                      </w:r>
                      <w:r w:rsidRPr="00C70EB2">
                        <w:rPr>
                          <w:rFonts w:ascii="Comic Sans MS" w:hAnsi="Comic Sans MS"/>
                          <w:sz w:val="16"/>
                          <w:szCs w:val="16"/>
                          <w:vertAlign w:val="superscript"/>
                        </w:rPr>
                        <w:t>rd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Avenue</w:t>
                      </w:r>
                    </w:smartTag>
                  </w:smartTag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and </w:t>
                  </w:r>
                  <w:smartTag w:uri="urn:schemas-microsoft-com:office:smarttags" w:element="Street">
                    <w:smartTag w:uri="urn:schemas-microsoft-com:office:smarttags" w:element="address"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Oak Street</w:t>
                      </w:r>
                    </w:smartTag>
                  </w:smartTag>
                  <w:r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  <w:p w:rsidR="00A669C3" w:rsidRPr="00DB3BCE" w:rsidRDefault="00A669C3" w:rsidP="003D3F3E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You are at the Museum</w:t>
                  </w:r>
                </w:p>
                <w:p w:rsidR="00A669C3" w:rsidRDefault="00A669C3" w:rsidP="003D3F3E">
                  <w:pPr>
                    <w:jc w:val="both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EF1046">
                    <w:rPr>
                      <w:rFonts w:ascii="Comic Sans MS" w:hAnsi="Comic Sans MS"/>
                      <w:sz w:val="16"/>
                      <w:szCs w:val="16"/>
                    </w:rPr>
                    <w:t xml:space="preserve">Go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along 1</w:t>
                  </w:r>
                  <w:r w:rsidRPr="00C70EB2">
                    <w:rPr>
                      <w:rFonts w:ascii="Comic Sans MS" w:hAnsi="Comic Sans MS"/>
                      <w:sz w:val="16"/>
                      <w:szCs w:val="16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Avenue and pass the hospital. Turn right and go straight ahead. Turn left in the 3rd Avenue. You’ll find the _______ on the left,opposite the High School.</w:t>
                  </w:r>
                </w:p>
                <w:p w:rsidR="00A669C3" w:rsidRPr="00DB3BCE" w:rsidRDefault="00A669C3" w:rsidP="003D3F3E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You are at the Art Gallery</w:t>
                  </w:r>
                </w:p>
                <w:p w:rsidR="00A669C3" w:rsidRPr="00D60CB7" w:rsidRDefault="00A669C3" w:rsidP="003D3F3E">
                  <w:pPr>
                    <w:jc w:val="both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D60CB7">
                    <w:rPr>
                      <w:rFonts w:ascii="Comic Sans MS" w:hAnsi="Comic Sans MS"/>
                      <w:sz w:val="16"/>
                      <w:szCs w:val="16"/>
                    </w:rPr>
                    <w:t xml:space="preserve">Go along </w:t>
                  </w:r>
                  <w:smartTag w:uri="urn:schemas-microsoft-com:office:smarttags" w:element="Street">
                    <w:smartTag w:uri="urn:schemas-microsoft-com:office:smarttags" w:element="address">
                      <w:r w:rsidRPr="00D60CB7">
                        <w:rPr>
                          <w:rFonts w:ascii="Comic Sans MS" w:hAnsi="Comic Sans MS"/>
                          <w:sz w:val="16"/>
                          <w:szCs w:val="16"/>
                        </w:rPr>
                        <w:t>Oak Street</w:t>
                      </w:r>
                    </w:smartTag>
                  </w:smartTag>
                  <w:r w:rsidRPr="00D60CB7">
                    <w:rPr>
                      <w:rFonts w:ascii="Comic Sans MS" w:hAnsi="Comic Sans MS"/>
                      <w:sz w:val="16"/>
                      <w:szCs w:val="16"/>
                    </w:rPr>
                    <w:t xml:space="preserve"> and take the first turning on the right. Go up 2</w:t>
                  </w:r>
                  <w:r w:rsidRPr="00D60CB7">
                    <w:rPr>
                      <w:rFonts w:ascii="Comic Sans MS" w:hAnsi="Comic Sans MS"/>
                      <w:sz w:val="16"/>
                      <w:szCs w:val="16"/>
                      <w:vertAlign w:val="superscript"/>
                    </w:rPr>
                    <w:t>nd</w:t>
                  </w:r>
                  <w:r w:rsidRPr="00D60CB7">
                    <w:rPr>
                      <w:rFonts w:ascii="Comic Sans MS" w:hAnsi="Comic Sans MS"/>
                      <w:sz w:val="16"/>
                      <w:szCs w:val="16"/>
                    </w:rPr>
                    <w:t xml:space="preserve"> Avenue, pass the Police Station. The _______ is on your right, opposite the Bus Station.</w:t>
                  </w:r>
                </w:p>
              </w:txbxContent>
            </v:textbox>
            <w10:wrap anchorx="margin"/>
          </v:roundrect>
        </w:pict>
      </w:r>
      <w:r>
        <w:tab/>
      </w:r>
    </w:p>
    <w:p w:rsidR="00A669C3" w:rsidRDefault="00A669C3" w:rsidP="003D3F3E">
      <w:pPr>
        <w:tabs>
          <w:tab w:val="left" w:pos="6660"/>
        </w:tabs>
      </w:pPr>
    </w:p>
    <w:p w:rsidR="00A669C3" w:rsidRPr="00543FEA" w:rsidRDefault="00A669C3" w:rsidP="00543FEA"/>
    <w:p w:rsidR="00A669C3" w:rsidRPr="00543FEA" w:rsidRDefault="00A669C3" w:rsidP="00543FEA"/>
    <w:p w:rsidR="00A669C3" w:rsidRPr="00543FEA" w:rsidRDefault="00A669C3" w:rsidP="00543FEA"/>
    <w:p w:rsidR="00A669C3" w:rsidRPr="00543FEA" w:rsidRDefault="00A669C3" w:rsidP="00543FEA"/>
    <w:p w:rsidR="00A669C3" w:rsidRPr="00543FEA" w:rsidRDefault="00A669C3" w:rsidP="00543FEA"/>
    <w:p w:rsidR="00A669C3" w:rsidRDefault="00A669C3" w:rsidP="00543FEA"/>
    <w:p w:rsidR="00A669C3" w:rsidRDefault="00A669C3" w:rsidP="00543FEA">
      <w:pPr>
        <w:jc w:val="right"/>
      </w:pPr>
    </w:p>
    <w:p w:rsidR="00A669C3" w:rsidRDefault="00A669C3" w:rsidP="00543FEA">
      <w:pPr>
        <w:tabs>
          <w:tab w:val="left" w:pos="2175"/>
        </w:tabs>
      </w:pPr>
      <w:r>
        <w:tab/>
      </w:r>
    </w:p>
    <w:p w:rsidR="00A669C3" w:rsidRPr="00F4786C" w:rsidRDefault="00A669C3" w:rsidP="00543FEA">
      <w:pPr>
        <w:tabs>
          <w:tab w:val="left" w:pos="2175"/>
        </w:tabs>
        <w:rPr>
          <w:rFonts w:ascii="Comic Sans MS" w:hAnsi="Comic Sans MS"/>
          <w:b/>
          <w:sz w:val="20"/>
        </w:rPr>
      </w:pPr>
      <w:r w:rsidRPr="00F4786C">
        <w:rPr>
          <w:rFonts w:ascii="Comic Sans MS" w:hAnsi="Comic Sans MS"/>
          <w:b/>
          <w:sz w:val="20"/>
        </w:rPr>
        <w:t xml:space="preserve">C.Aşağıdaki ülke isimlerini </w:t>
      </w:r>
      <w:r>
        <w:rPr>
          <w:rFonts w:ascii="Comic Sans MS" w:hAnsi="Comic Sans MS"/>
          <w:b/>
          <w:sz w:val="20"/>
        </w:rPr>
        <w:t xml:space="preserve">bayrakların altlarına </w:t>
      </w:r>
      <w:r w:rsidRPr="00F4786C">
        <w:rPr>
          <w:rFonts w:ascii="Comic Sans MS" w:hAnsi="Comic Sans MS"/>
          <w:b/>
          <w:sz w:val="20"/>
        </w:rPr>
        <w:t>yazınız.</w:t>
      </w:r>
      <w:r>
        <w:rPr>
          <w:rFonts w:ascii="Comic Sans MS" w:hAnsi="Comic Sans MS"/>
          <w:b/>
          <w:sz w:val="20"/>
        </w:rPr>
        <w:t>(10x2:20p)</w:t>
      </w:r>
    </w:p>
    <w:p w:rsidR="00A669C3" w:rsidRDefault="00A669C3" w:rsidP="00543FEA">
      <w:pPr>
        <w:tabs>
          <w:tab w:val="left" w:pos="217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41.5pt;margin-top:.5pt;width:393.15pt;height:33.15pt;z-index:25166438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" strokecolor="#2e74b5" strokeweight="2pt">
            <v:stroke opacity="52428f" joinstyle="bevel" endcap="round"/>
            <v:textbox>
              <w:txbxContent>
                <w:p w:rsidR="00A669C3" w:rsidRPr="00F4786C" w:rsidRDefault="00A669C3">
                  <w:pPr>
                    <w:rPr>
                      <w:rFonts w:ascii="Comic Sans MS" w:hAnsi="Comic Sans MS"/>
                      <w:sz w:val="20"/>
                    </w:rPr>
                  </w:pPr>
                  <w:r w:rsidRPr="00F4786C">
                    <w:rPr>
                      <w:rFonts w:ascii="Comic Sans MS" w:hAnsi="Comic Sans MS"/>
                      <w:sz w:val="20"/>
                    </w:rPr>
                    <w:t>Italy – Japan -Brazil-Portugal-Canada-China-Britain-Spain-The U.S.A-Greece</w:t>
                  </w:r>
                </w:p>
              </w:txbxContent>
            </v:textbox>
            <w10:wrap type="square"/>
          </v:shape>
        </w:pict>
      </w:r>
    </w:p>
    <w:p w:rsidR="00A669C3" w:rsidRDefault="00A669C3" w:rsidP="00543FEA">
      <w:pPr>
        <w:tabs>
          <w:tab w:val="left" w:pos="1215"/>
        </w:tabs>
      </w:pPr>
    </w:p>
    <w:p w:rsidR="00A669C3" w:rsidRDefault="00A669C3" w:rsidP="00543FEA">
      <w:pPr>
        <w:tabs>
          <w:tab w:val="left" w:pos="1215"/>
        </w:tabs>
      </w:pPr>
      <w:r>
        <w:rPr>
          <w:noProof/>
          <w:lang w:eastAsia="tr-TR"/>
        </w:rPr>
        <w:pict>
          <v:shape id="Resim 18" o:spid="_x0000_s1030" type="#_x0000_t75" alt="fl00101_[1]" style="position:absolute;margin-left:423.3pt;margin-top:15.2pt;width:90.75pt;height:74.15pt;z-index:251658240;visibility:visible">
            <v:imagedata r:id="rId6" o:title=""/>
          </v:shape>
        </w:pict>
      </w:r>
      <w:r>
        <w:rPr>
          <w:noProof/>
          <w:lang w:eastAsia="tr-TR"/>
        </w:rPr>
        <w:pict>
          <v:shape id="Resim 16" o:spid="_x0000_s1031" type="#_x0000_t75" alt="fl00092_[1]" style="position:absolute;margin-left:314.05pt;margin-top:13.2pt;width:90pt;height:72.75pt;z-index:251657216;visibility:visible">
            <v:imagedata r:id="rId7" o:title=""/>
          </v:shape>
        </w:pict>
      </w:r>
      <w:r>
        <w:rPr>
          <w:noProof/>
          <w:lang w:eastAsia="tr-TR"/>
        </w:rPr>
        <w:pict>
          <v:shape id="Resim 15" o:spid="_x0000_s1032" type="#_x0000_t75" alt="fl00117_[1]" style="position:absolute;margin-left:214.25pt;margin-top:14.2pt;width:81pt;height:63.75pt;z-index:251656192;visibility:visible">
            <v:imagedata r:id="rId8" o:title=""/>
          </v:shape>
        </w:pict>
      </w:r>
      <w:r>
        <w:rPr>
          <w:noProof/>
          <w:lang w:eastAsia="tr-TR"/>
        </w:rPr>
        <w:pict>
          <v:shape id="Resim 8" o:spid="_x0000_s1033" type="#_x0000_t75" alt="fl00113_[1]" style="position:absolute;margin-left:114pt;margin-top:12.95pt;width:84.75pt;height:66.75pt;z-index:251655168;visibility:visible">
            <v:imagedata r:id="rId9" o:title=""/>
          </v:shape>
        </w:pict>
      </w:r>
      <w:r>
        <w:rPr>
          <w:noProof/>
          <w:lang w:eastAsia="tr-TR"/>
        </w:rPr>
        <w:pict>
          <v:shape id="Resim 4" o:spid="_x0000_s1034" type="#_x0000_t75" style="position:absolute;margin-left:7.6pt;margin-top:10.2pt;width:89.25pt;height:69.75pt;z-index:251652096;visibility:visible">
            <v:imagedata r:id="rId10" o:title=""/>
          </v:shape>
        </w:pict>
      </w:r>
    </w:p>
    <w:p w:rsidR="00A669C3" w:rsidRDefault="00A669C3" w:rsidP="00543FEA">
      <w:pPr>
        <w:jc w:val="right"/>
      </w:pPr>
    </w:p>
    <w:p w:rsidR="00A669C3" w:rsidRDefault="00A669C3" w:rsidP="002D6D4C">
      <w:pPr>
        <w:tabs>
          <w:tab w:val="left" w:pos="2265"/>
          <w:tab w:val="left" w:pos="4365"/>
          <w:tab w:val="left" w:pos="8327"/>
        </w:tabs>
      </w:pPr>
      <w:r>
        <w:rPr>
          <w:noProof/>
          <w:lang w:eastAsia="tr-TR"/>
        </w:rPr>
        <w:pict>
          <v:shape id="Resim 7" o:spid="_x0000_s1035" type="#_x0000_t75" alt="fl00115_[1]" style="position:absolute;margin-left:-1.05pt;margin-top:286.85pt;width:87pt;height:68.25pt;z-index:251654144;visibility:visible">
            <v:imagedata r:id="rId11" o:title=""/>
          </v:shape>
        </w:pict>
      </w:r>
      <w:r>
        <w:rPr>
          <w:noProof/>
          <w:lang w:eastAsia="tr-TR"/>
        </w:rPr>
        <w:pict>
          <v:shape id="Resim 6" o:spid="_x0000_s1036" type="#_x0000_t75" alt="fl00115_[1]" style="position:absolute;margin-left:-1.05pt;margin-top:286.85pt;width:87pt;height:68.25pt;z-index:251653120;visibility:visible">
            <v:imagedata r:id="rId11" o:title=""/>
          </v:shape>
        </w:pict>
      </w:r>
      <w:r>
        <w:tab/>
      </w:r>
      <w:r>
        <w:tab/>
      </w:r>
      <w:r>
        <w:tab/>
      </w:r>
    </w:p>
    <w:p w:rsidR="00A669C3" w:rsidRDefault="00A669C3" w:rsidP="002D6D4C">
      <w:pPr>
        <w:tabs>
          <w:tab w:val="left" w:pos="2265"/>
          <w:tab w:val="left" w:pos="4365"/>
        </w:tabs>
      </w:pPr>
    </w:p>
    <w:p w:rsidR="00A669C3" w:rsidRDefault="00A669C3" w:rsidP="002D6D4C">
      <w:pPr>
        <w:tabs>
          <w:tab w:val="left" w:pos="2265"/>
          <w:tab w:val="left" w:pos="4365"/>
        </w:tabs>
      </w:pPr>
      <w:r>
        <w:rPr>
          <w:noProof/>
          <w:lang w:eastAsia="tr-TR"/>
        </w:rPr>
        <w:pict>
          <v:shape id="Resim 21" o:spid="_x0000_s1037" type="#_x0000_t75" alt="fl00102_[1]" style="position:absolute;margin-left:109.35pt;margin-top:18.65pt;width:91.5pt;height:73.5pt;z-index:251660288;visibility:visible;mso-position-horizontal-relative:margin">
            <v:imagedata r:id="rId12" o:title=""/>
            <w10:wrap anchorx="margin"/>
          </v:shape>
        </w:pict>
      </w:r>
    </w:p>
    <w:p w:rsidR="00A669C3" w:rsidRDefault="00A669C3" w:rsidP="002D6D4C">
      <w:pPr>
        <w:tabs>
          <w:tab w:val="left" w:pos="2265"/>
          <w:tab w:val="left" w:pos="4365"/>
        </w:tabs>
      </w:pPr>
      <w:r>
        <w:rPr>
          <w:noProof/>
          <w:lang w:eastAsia="tr-TR"/>
        </w:rPr>
        <w:pict>
          <v:shape id="Resim 25" o:spid="_x0000_s1038" type="#_x0000_t75" alt="fl00140_[1]" style="position:absolute;margin-left:426.35pt;margin-top:.2pt;width:89.25pt;height:69.75pt;z-index:251663360;visibility:visible">
            <v:imagedata r:id="rId13" o:title=""/>
          </v:shape>
        </w:pict>
      </w:r>
      <w:r>
        <w:rPr>
          <w:noProof/>
          <w:lang w:eastAsia="tr-TR"/>
        </w:rPr>
        <w:pict>
          <v:shape id="Resim 23" o:spid="_x0000_s1039" type="#_x0000_t75" alt="fl00079_[1]" style="position:absolute;margin-left:319.5pt;margin-top:.75pt;width:93pt;height:75pt;z-index:251662336;visibility:visible">
            <v:imagedata r:id="rId14" o:title=""/>
          </v:shape>
        </w:pict>
      </w:r>
      <w:r>
        <w:rPr>
          <w:noProof/>
          <w:lang w:eastAsia="tr-TR"/>
        </w:rPr>
        <w:pict>
          <v:shape id="Resim 22" o:spid="_x0000_s1040" type="#_x0000_t75" alt="fl00115_[1]" style="position:absolute;margin-left:214.85pt;margin-top:.6pt;width:87pt;height:68.25pt;z-index:251661312;visibility:visible">
            <v:imagedata r:id="rId11" o:title=""/>
          </v:shape>
        </w:pict>
      </w:r>
      <w:r>
        <w:rPr>
          <w:noProof/>
          <w:lang w:eastAsia="tr-TR"/>
        </w:rPr>
        <w:pict>
          <v:shape id="Resim 20" o:spid="_x0000_s1041" type="#_x0000_t75" alt="fl00130_[1]" style="position:absolute;margin-left:0;margin-top:.2pt;width:83.65pt;height:66pt;z-index:251659264;visibility:visible;mso-position-horizontal:left;mso-position-horizontal-relative:margin">
            <v:imagedata r:id="rId15" o:title=""/>
            <w10:wrap anchorx="margin"/>
          </v:shape>
        </w:pict>
      </w:r>
    </w:p>
    <w:p w:rsidR="00A669C3" w:rsidRDefault="00A669C3" w:rsidP="002D6D4C">
      <w:pPr>
        <w:tabs>
          <w:tab w:val="left" w:pos="2265"/>
          <w:tab w:val="left" w:pos="4365"/>
        </w:tabs>
      </w:pPr>
    </w:p>
    <w:p w:rsidR="00A669C3" w:rsidRDefault="00A669C3" w:rsidP="002D6D4C">
      <w:pPr>
        <w:tabs>
          <w:tab w:val="left" w:pos="8815"/>
        </w:tabs>
      </w:pPr>
      <w:r>
        <w:tab/>
      </w:r>
    </w:p>
    <w:p w:rsidR="00A669C3" w:rsidRDefault="00A669C3" w:rsidP="002D6D4C">
      <w:pPr>
        <w:tabs>
          <w:tab w:val="left" w:pos="2265"/>
          <w:tab w:val="left" w:pos="4365"/>
        </w:tabs>
      </w:pPr>
    </w:p>
    <w:p w:rsidR="00A669C3" w:rsidRDefault="00A669C3" w:rsidP="002D6D4C">
      <w:pPr>
        <w:tabs>
          <w:tab w:val="left" w:pos="2265"/>
          <w:tab w:val="left" w:pos="4365"/>
        </w:tabs>
      </w:pPr>
    </w:p>
    <w:p w:rsidR="00A669C3" w:rsidRPr="007A20BB" w:rsidRDefault="00A669C3" w:rsidP="002D6D4C">
      <w:pPr>
        <w:tabs>
          <w:tab w:val="left" w:pos="2265"/>
          <w:tab w:val="left" w:pos="4365"/>
        </w:tabs>
        <w:rPr>
          <w:rFonts w:ascii="Comic Sans MS" w:hAnsi="Comic Sans MS"/>
          <w:sz w:val="20"/>
        </w:rPr>
      </w:pPr>
      <w:r>
        <w:rPr>
          <w:noProof/>
          <w:lang w:eastAsia="tr-TR"/>
        </w:rPr>
        <w:pict>
          <v:shape id="_x0000_s1042" type="#_x0000_t202" style="position:absolute;margin-left:0;margin-top:23.3pt;width:526.5pt;height:39.75pt;z-index:251665408;visibility:visible;mso-wrap-distance-top:3.6pt;mso-wrap-distance-bottom:3.6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" strokecolor="#2e74b5" strokeweight="2pt">
            <v:stroke opacity="52428f" joinstyle="bevel" endcap="round"/>
            <v:textbox>
              <w:txbxContent>
                <w:p w:rsidR="00A669C3" w:rsidRPr="00F4786C" w:rsidRDefault="00A669C3" w:rsidP="00F4786C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Swinging – hula hop -  yo-yo  -reading a book-  hide-and-seek   -chess-jigsaw puzzle-listening to music-riding a horse –skipping a rope </w:t>
                  </w:r>
                  <w:hyperlink r:id="rId16" w:history="1">
                    <w:r w:rsidRPr="009344DD">
                      <w:rPr>
                        <w:rStyle w:val="Hyperlink"/>
                      </w:rPr>
                      <w:t>www.sorubak.com</w:t>
                    </w:r>
                  </w:hyperlink>
                </w:p>
              </w:txbxContent>
            </v:textbox>
            <w10:wrap type="square" anchorx="margin"/>
          </v:shape>
        </w:pict>
      </w:r>
      <w:r w:rsidRPr="007B77A6">
        <w:rPr>
          <w:rFonts w:ascii="Comic Sans MS" w:hAnsi="Comic Sans MS"/>
          <w:b/>
          <w:sz w:val="20"/>
        </w:rPr>
        <w:t>D.Oyun ve hobilerin adlarını yazınız</w:t>
      </w:r>
      <w:r w:rsidRPr="001915D5">
        <w:rPr>
          <w:rFonts w:ascii="Comic Sans MS" w:hAnsi="Comic Sans MS"/>
          <w:b/>
          <w:sz w:val="20"/>
        </w:rPr>
        <w:t>.(10x2:20p)</w:t>
      </w:r>
      <w:bookmarkStart w:id="0" w:name="_GoBack"/>
      <w:bookmarkEnd w:id="0"/>
    </w:p>
    <w:p w:rsidR="00A669C3" w:rsidRDefault="00A669C3" w:rsidP="002D6D4C">
      <w:pPr>
        <w:tabs>
          <w:tab w:val="left" w:pos="2265"/>
          <w:tab w:val="left" w:pos="4365"/>
        </w:tabs>
      </w:pPr>
    </w:p>
    <w:p w:rsidR="00A669C3" w:rsidRDefault="00A669C3" w:rsidP="002D6D4C">
      <w:pPr>
        <w:tabs>
          <w:tab w:val="left" w:pos="1800"/>
        </w:tabs>
      </w:pPr>
    </w:p>
    <w:p w:rsidR="00A669C3" w:rsidRDefault="00A669C3" w:rsidP="002D6D4C">
      <w:pPr>
        <w:tabs>
          <w:tab w:val="left" w:pos="1800"/>
        </w:tabs>
      </w:pPr>
      <w:r>
        <w:pict>
          <v:shape id="_x0000_i1025" type="#_x0000_t75" alt="Boy And Two Girls Playing Hide And Seek Outdoors" style="width:98.25pt;height:112.5pt">
            <v:imagedata r:id="rId17" r:href="rId18"/>
          </v:shape>
        </w:pict>
      </w:r>
      <w:r>
        <w:t xml:space="preserve"> </w:t>
      </w:r>
      <w:r>
        <w:tab/>
        <w:t xml:space="preserve"> </w:t>
      </w:r>
      <w:r>
        <w:pict>
          <v:shape id="t56041788" o:spid="_x0000_i1026" type="#_x0000_t75" alt="" style="width:87pt;height:105.75pt">
            <v:imagedata r:id="rId19" r:href="rId20"/>
          </v:shape>
        </w:pict>
      </w:r>
      <w:r>
        <w:t xml:space="preserve">       </w:t>
      </w:r>
      <w:r>
        <w:pict>
          <v:shape id="t55985155" o:spid="_x0000_i1027" type="#_x0000_t75" alt="" style="width:90pt;height:108pt">
            <v:imagedata r:id="rId21" r:href="rId22"/>
          </v:shape>
        </w:pict>
      </w:r>
      <w:r>
        <w:t xml:space="preserve">         </w:t>
      </w:r>
      <w:r>
        <w:pict>
          <v:shape id="t56951099" o:spid="_x0000_i1028" type="#_x0000_t75" alt="" style="width:88.5pt;height:102pt">
            <v:imagedata r:id="rId23" r:href="rId24"/>
          </v:shape>
        </w:pict>
      </w:r>
      <w:r>
        <w:t xml:space="preserve">    </w:t>
      </w:r>
      <w:r>
        <w:pict>
          <v:shape id="t55985153" o:spid="_x0000_i1029" type="#_x0000_t75" alt="" style="width:84.75pt;height:99.75pt">
            <v:imagedata r:id="rId25" r:href="rId26"/>
          </v:shape>
        </w:pict>
      </w:r>
    </w:p>
    <w:p w:rsidR="00A669C3" w:rsidRDefault="00A669C3" w:rsidP="00F4786C">
      <w:pPr>
        <w:tabs>
          <w:tab w:val="left" w:pos="1800"/>
        </w:tabs>
      </w:pPr>
      <w:r>
        <w:t xml:space="preserve">………………………………     ………………………………    ………………………………         ……………………………         …………………………… </w:t>
      </w:r>
    </w:p>
    <w:p w:rsidR="00A669C3" w:rsidRDefault="00A669C3" w:rsidP="00F4786C">
      <w:pPr>
        <w:tabs>
          <w:tab w:val="left" w:pos="1800"/>
        </w:tabs>
      </w:pPr>
      <w:r w:rsidRPr="00CA020A">
        <w:rPr>
          <w:noProof/>
          <w:lang w:eastAsia="tr-TR"/>
        </w:rPr>
        <w:pict>
          <v:shape id="Resim 32" o:spid="_x0000_i1030" type="#_x0000_t75" style="width:93pt;height:105pt;visibility:visible">
            <v:imagedata r:id="rId27" o:title=""/>
          </v:shape>
        </w:pict>
      </w:r>
      <w:r w:rsidRPr="00CA020A">
        <w:rPr>
          <w:noProof/>
          <w:lang w:eastAsia="tr-TR"/>
        </w:rPr>
        <w:pict>
          <v:shape id="Resim 34" o:spid="_x0000_i1031" type="#_x0000_t75" style="width:101.25pt;height:103.5pt;visibility:visible">
            <v:imagedata r:id="rId28" o:title=""/>
          </v:shape>
        </w:pict>
      </w:r>
      <w:r w:rsidRPr="00CA020A">
        <w:rPr>
          <w:noProof/>
          <w:lang w:eastAsia="tr-TR"/>
        </w:rPr>
        <w:pict>
          <v:shape id="Resim 30" o:spid="_x0000_i1032" type="#_x0000_t75" style="width:111.75pt;height:99pt;visibility:visible">
            <v:imagedata r:id="rId29" o:title=""/>
          </v:shape>
        </w:pict>
      </w:r>
      <w:r w:rsidRPr="00CA020A">
        <w:rPr>
          <w:noProof/>
          <w:lang w:eastAsia="tr-TR"/>
        </w:rPr>
        <w:pict>
          <v:shape id="Resim 31" o:spid="_x0000_i1033" type="#_x0000_t75" style="width:102.75pt;height:102.75pt;visibility:visible">
            <v:imagedata r:id="rId30" o:title=""/>
          </v:shape>
        </w:pict>
      </w:r>
      <w:r w:rsidRPr="00CA020A">
        <w:rPr>
          <w:noProof/>
          <w:lang w:eastAsia="tr-TR"/>
        </w:rPr>
        <w:pict>
          <v:shape id="Resim 35" o:spid="_x0000_i1034" type="#_x0000_t75" style="width:101.25pt;height:100.5pt;visibility:visible">
            <v:imagedata r:id="rId31" o:title=""/>
          </v:shape>
        </w:pict>
      </w:r>
    </w:p>
    <w:p w:rsidR="00A669C3" w:rsidRDefault="00A669C3" w:rsidP="00F4786C">
      <w:pPr>
        <w:tabs>
          <w:tab w:val="left" w:pos="1800"/>
        </w:tabs>
      </w:pPr>
      <w:r>
        <w:t>………………………………     ………………………………    ………………………………         ……………………………         ……………………………</w:t>
      </w:r>
    </w:p>
    <w:p w:rsidR="00A669C3" w:rsidRPr="00B93BF8" w:rsidRDefault="00A669C3" w:rsidP="00F4786C">
      <w:pPr>
        <w:tabs>
          <w:tab w:val="left" w:pos="1800"/>
        </w:tabs>
        <w:rPr>
          <w:rFonts w:ascii="Comic Sans MS" w:hAnsi="Comic Sans MS"/>
          <w:b/>
        </w:rPr>
      </w:pPr>
      <w:r w:rsidRPr="00B93BF8">
        <w:rPr>
          <w:rFonts w:ascii="Comic Sans MS" w:hAnsi="Comic Sans MS"/>
          <w:b/>
        </w:rPr>
        <w:t xml:space="preserve">E.Verilen </w:t>
      </w:r>
      <w:r>
        <w:rPr>
          <w:rFonts w:ascii="Comic Sans MS" w:hAnsi="Comic Sans MS"/>
          <w:b/>
        </w:rPr>
        <w:t>tavsiyelerin numaralarını uygun</w:t>
      </w:r>
      <w:r w:rsidRPr="00B93BF8">
        <w:rPr>
          <w:rFonts w:ascii="Comic Sans MS" w:hAnsi="Comic Sans MS"/>
          <w:b/>
        </w:rPr>
        <w:t xml:space="preserve"> rahatsızlıkları</w:t>
      </w:r>
      <w:r>
        <w:rPr>
          <w:rFonts w:ascii="Comic Sans MS" w:hAnsi="Comic Sans MS"/>
          <w:b/>
        </w:rPr>
        <w:t>n altına yazınız</w:t>
      </w:r>
      <w:r w:rsidRPr="00B93BF8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(5x4:20p)</w:t>
      </w:r>
    </w:p>
    <w:p w:rsidR="00A669C3" w:rsidRPr="00B93BF8" w:rsidRDefault="00A669C3" w:rsidP="00B93BF8">
      <w:pPr>
        <w:tabs>
          <w:tab w:val="left" w:pos="1800"/>
        </w:tabs>
        <w:spacing w:after="0" w:line="240" w:lineRule="auto"/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>1.He should have a rest in bed.</w:t>
      </w:r>
    </w:p>
    <w:p w:rsidR="00A669C3" w:rsidRPr="00B93BF8" w:rsidRDefault="00A669C3" w:rsidP="00B93BF8">
      <w:pPr>
        <w:tabs>
          <w:tab w:val="left" w:pos="1800"/>
        </w:tabs>
        <w:spacing w:after="0" w:line="240" w:lineRule="auto"/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>2.He should take a painkiller</w:t>
      </w:r>
    </w:p>
    <w:p w:rsidR="00A669C3" w:rsidRPr="00B93BF8" w:rsidRDefault="00A669C3" w:rsidP="00B93BF8">
      <w:pPr>
        <w:tabs>
          <w:tab w:val="left" w:pos="1800"/>
        </w:tabs>
        <w:spacing w:after="0" w:line="240" w:lineRule="auto"/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>3.She should see a dentist.</w:t>
      </w:r>
    </w:p>
    <w:p w:rsidR="00A669C3" w:rsidRPr="00B93BF8" w:rsidRDefault="00A669C3" w:rsidP="00B93BF8">
      <w:pPr>
        <w:tabs>
          <w:tab w:val="left" w:pos="1800"/>
        </w:tabs>
        <w:spacing w:after="0" w:line="240" w:lineRule="auto"/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>4.She should take a cough syrup.</w:t>
      </w:r>
    </w:p>
    <w:p w:rsidR="00A669C3" w:rsidRPr="00B93BF8" w:rsidRDefault="00A669C3" w:rsidP="00B93BF8">
      <w:pPr>
        <w:tabs>
          <w:tab w:val="left" w:pos="1800"/>
        </w:tabs>
        <w:spacing w:after="0" w:line="240" w:lineRule="auto"/>
        <w:rPr>
          <w:rFonts w:ascii="Comic Sans MS" w:hAnsi="Comic Sans MS"/>
          <w:sz w:val="20"/>
        </w:rPr>
      </w:pPr>
      <w:r w:rsidRPr="00B93BF8">
        <w:rPr>
          <w:rFonts w:ascii="Comic Sans MS" w:hAnsi="Comic Sans MS"/>
          <w:sz w:val="20"/>
        </w:rPr>
        <w:t>5.He shouldn’t drink cold water</w:t>
      </w:r>
    </w:p>
    <w:p w:rsidR="00A669C3" w:rsidRDefault="00A669C3" w:rsidP="00F4786C">
      <w:pPr>
        <w:tabs>
          <w:tab w:val="left" w:pos="1800"/>
        </w:tabs>
      </w:pPr>
      <w:r w:rsidRPr="00CA020A">
        <w:rPr>
          <w:noProof/>
          <w:lang w:eastAsia="tr-TR"/>
        </w:rPr>
        <w:pict>
          <v:shape id="Resim 39" o:spid="_x0000_i1035" type="#_x0000_t75" style="width:102.75pt;height:100.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">
            <v:imagedata r:id="rId32" o:title="" croptop="-633f" cropbottom="-866f" cropleft="-322f" cropright="-322f"/>
            <o:lock v:ext="edit" aspectratio="f"/>
          </v:shape>
        </w:pict>
      </w:r>
      <w:r w:rsidRPr="00CA020A">
        <w:rPr>
          <w:noProof/>
          <w:lang w:eastAsia="tr-TR"/>
        </w:rPr>
        <w:pict>
          <v:shape id="Resim 36" o:spid="_x0000_i1036" type="#_x0000_t75" style="width:103.5pt;height:90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">
            <v:imagedata r:id="rId33" o:title="" croptop="-694f" cropbottom="-1132f" cropright="-191f"/>
            <o:lock v:ext="edit" aspectratio="f"/>
          </v:shape>
        </w:pict>
      </w:r>
      <w:r w:rsidRPr="00CA020A">
        <w:rPr>
          <w:noProof/>
          <w:lang w:eastAsia="tr-TR"/>
        </w:rPr>
        <w:pict>
          <v:shape id="Resim 37" o:spid="_x0000_i1037" type="#_x0000_t75" style="width:99.75pt;height:99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">
            <v:imagedata r:id="rId34" o:title="" croptop="-633f" cropbottom="-1032f" cropleft="-323f" cropright="-162f"/>
            <o:lock v:ext="edit" aspectratio="f"/>
          </v:shape>
        </w:pict>
      </w:r>
      <w:r w:rsidRPr="00CA020A">
        <w:rPr>
          <w:noProof/>
          <w:lang w:eastAsia="tr-TR"/>
        </w:rPr>
        <w:pict>
          <v:shape id="Resim 40" o:spid="_x0000_i1038" type="#_x0000_t75" style="width:106.5pt;height:96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">
            <v:imagedata r:id="rId35" o:title="" croptop="-658f" cropbottom="-901f" cropright="-247f"/>
            <o:lock v:ext="edit" aspectratio="f"/>
          </v:shape>
        </w:pict>
      </w:r>
      <w:r w:rsidRPr="00CA020A">
        <w:rPr>
          <w:noProof/>
          <w:lang w:eastAsia="tr-TR"/>
        </w:rPr>
        <w:pict>
          <v:shape id="Resim 38" o:spid="_x0000_i1039" type="#_x0000_t75" style="width:99pt;height:92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">
            <v:imagedata r:id="rId36" o:title="" croptop="-679f" cropbottom="-1108f" cropleft="-335f" cropright="-401f"/>
            <o:lock v:ext="edit" aspectratio="f"/>
          </v:shape>
        </w:pict>
      </w:r>
    </w:p>
    <w:p w:rsidR="00A669C3" w:rsidRDefault="00A669C3" w:rsidP="00F4786C">
      <w:pPr>
        <w:tabs>
          <w:tab w:val="left" w:pos="1800"/>
        </w:tabs>
      </w:pPr>
      <w:r>
        <w:t>……………………………….      ……………………………….  ……………………………….  …………………………………  ………………………………..</w:t>
      </w:r>
    </w:p>
    <w:p w:rsidR="00A669C3" w:rsidRDefault="00A669C3" w:rsidP="00F4786C">
      <w:pPr>
        <w:tabs>
          <w:tab w:val="left" w:pos="1800"/>
        </w:tabs>
        <w:rPr>
          <w:rFonts w:ascii="Comic Sans MS" w:hAnsi="Comic Sans MS"/>
          <w:b/>
        </w:rPr>
      </w:pPr>
      <w:r w:rsidRPr="00B93BF8">
        <w:rPr>
          <w:rFonts w:ascii="Comic Sans MS" w:hAnsi="Comic Sans MS"/>
          <w:b/>
        </w:rPr>
        <w:t>F.</w:t>
      </w:r>
      <w:r>
        <w:rPr>
          <w:rFonts w:ascii="Comic Sans MS" w:hAnsi="Comic Sans MS"/>
          <w:b/>
        </w:rPr>
        <w:t>Aşağıdaki sorulara kendinize göre cevap veriniz.(5x2:10p)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1.What is your name?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…………………………………………………………………………….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2.How old are you?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…………………………………………………………………………….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3.Where are you from?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…………………………………………………………………………….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4.What is your nationality?</w:t>
      </w:r>
    </w:p>
    <w:p w:rsidR="00A669C3" w:rsidRDefault="00A669C3" w:rsidP="00AB1E02">
      <w:pPr>
        <w:tabs>
          <w:tab w:val="left" w:pos="180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…………………………………………………………………………….</w:t>
      </w:r>
    </w:p>
    <w:p w:rsidR="00A669C3" w:rsidRDefault="00A669C3" w:rsidP="00AB1E02">
      <w:pPr>
        <w:tabs>
          <w:tab w:val="left" w:pos="1800"/>
        </w:tabs>
        <w:spacing w:after="0" w:line="240" w:lineRule="auto"/>
      </w:pPr>
      <w:r>
        <w:rPr>
          <w:noProof/>
          <w:lang w:eastAsia="tr-TR"/>
        </w:rPr>
        <w:pict>
          <v:shape id="Metin Kutusu 41" o:spid="_x0000_s1043" type="#_x0000_t202" style="position:absolute;margin-left:339pt;margin-top:.3pt;width:2in;height:2in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" filled="f" stroked="f">
            <v:textbox style="mso-fit-shape-to-text:t">
              <w:txbxContent>
                <w:p w:rsidR="00A669C3" w:rsidRPr="002F6992" w:rsidRDefault="00A669C3" w:rsidP="00BE0CD8">
                  <w:pPr>
                    <w:tabs>
                      <w:tab w:val="left" w:pos="1800"/>
                      <w:tab w:val="left" w:pos="8010"/>
                    </w:tabs>
                    <w:spacing w:after="0" w:line="240" w:lineRule="auto"/>
                    <w:jc w:val="center"/>
                    <w:rPr>
                      <w:rFonts w:ascii="Brush Script MT" w:hAnsi="Brush Script MT"/>
                      <w:color w:val="5B9BD5"/>
                      <w:sz w:val="72"/>
                      <w:szCs w:val="72"/>
                    </w:rPr>
                  </w:pPr>
                  <w:r w:rsidRPr="002F6992">
                    <w:rPr>
                      <w:rFonts w:ascii="Brush Script MT" w:hAnsi="Brush Script MT"/>
                      <w:color w:val="5B9BD5"/>
                      <w:sz w:val="72"/>
                      <w:szCs w:val="72"/>
                    </w:rPr>
                    <w:t>Good Luck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>5..What is you favourite lesson?</w:t>
      </w:r>
      <w:r>
        <w:t xml:space="preserve"> </w:t>
      </w:r>
    </w:p>
    <w:p w:rsidR="00A669C3" w:rsidRDefault="00A669C3" w:rsidP="00BE0CD8">
      <w:pPr>
        <w:tabs>
          <w:tab w:val="left" w:pos="1800"/>
          <w:tab w:val="left" w:pos="8010"/>
        </w:tabs>
        <w:spacing w:after="0" w:line="240" w:lineRule="auto"/>
      </w:pPr>
      <w:r>
        <w:rPr>
          <w:rFonts w:ascii="Comic Sans MS" w:hAnsi="Comic Sans MS"/>
          <w:b/>
        </w:rPr>
        <w:t>…………………………………………………………………………….</w:t>
      </w:r>
      <w:r>
        <w:rPr>
          <w:rFonts w:ascii="Comic Sans MS" w:hAnsi="Comic Sans MS"/>
          <w:b/>
        </w:rPr>
        <w:tab/>
      </w:r>
    </w:p>
    <w:p w:rsidR="00A669C3" w:rsidRPr="00543FEA" w:rsidRDefault="00A669C3" w:rsidP="00543FEA">
      <w:pPr>
        <w:jc w:val="right"/>
      </w:pPr>
    </w:p>
    <w:sectPr w:rsidR="00A669C3" w:rsidRPr="00543FEA" w:rsidSect="0020576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6BDF"/>
    <w:rsid w:val="000C1762"/>
    <w:rsid w:val="001915D5"/>
    <w:rsid w:val="0020576C"/>
    <w:rsid w:val="0021191A"/>
    <w:rsid w:val="00245904"/>
    <w:rsid w:val="002D6D4C"/>
    <w:rsid w:val="002F6992"/>
    <w:rsid w:val="003D3F3E"/>
    <w:rsid w:val="00505282"/>
    <w:rsid w:val="005379B6"/>
    <w:rsid w:val="00543FEA"/>
    <w:rsid w:val="007A20BB"/>
    <w:rsid w:val="007B77A6"/>
    <w:rsid w:val="008226FB"/>
    <w:rsid w:val="009344DD"/>
    <w:rsid w:val="009D6C07"/>
    <w:rsid w:val="00A37CB6"/>
    <w:rsid w:val="00A669C3"/>
    <w:rsid w:val="00AB1E02"/>
    <w:rsid w:val="00B4084E"/>
    <w:rsid w:val="00B93BF8"/>
    <w:rsid w:val="00BE0CD8"/>
    <w:rsid w:val="00C70EB2"/>
    <w:rsid w:val="00CA020A"/>
    <w:rsid w:val="00D60CB7"/>
    <w:rsid w:val="00DB3BCE"/>
    <w:rsid w:val="00E56BDF"/>
    <w:rsid w:val="00EF1046"/>
    <w:rsid w:val="00F4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Name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76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37C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http://images.clipartof.com/thumbnails/101479-Boy-And-Two-Girls-Playing-Hide-And-Seek-Outdoors.jpg" TargetMode="External"/><Relationship Id="rId26" Type="http://schemas.openxmlformats.org/officeDocument/2006/relationships/image" Target="http://sr.photos1.fotosearch.com/bthumb/CSP/CSP373/k3733510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image" Target="media/image25.png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3.jpeg"/><Relationship Id="rId25" Type="http://schemas.openxmlformats.org/officeDocument/2006/relationships/image" Target="media/image17.jpe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http://sr.photos1.fotosearch.com/bthumb/CSP/CSP398/k3981250.jpg" TargetMode="External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http://sr.photos3.fotosearch.com/bthumb/CSP/CSP481/k4815465.jpg" TargetMode="External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wmf"/><Relationship Id="rId23" Type="http://schemas.openxmlformats.org/officeDocument/2006/relationships/image" Target="media/image16.jpe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7.wmf"/><Relationship Id="rId19" Type="http://schemas.openxmlformats.org/officeDocument/2006/relationships/image" Target="media/image14.jpeg"/><Relationship Id="rId31" Type="http://schemas.openxmlformats.org/officeDocument/2006/relationships/image" Target="media/image22.png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http://sr.photos2.fotosearch.com/bthumb/CSP/CSP373/k3733512.jpg" TargetMode="External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3</Pages>
  <Words>504</Words>
  <Characters>2879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Şirin Can</dc:creator>
  <cp:keywords>www.sorubak.com</cp:keywords>
  <dc:description/>
  <cp:lastModifiedBy>edanur</cp:lastModifiedBy>
  <cp:revision>20</cp:revision>
  <dcterms:created xsi:type="dcterms:W3CDTF">2015-01-05T08:41:00Z</dcterms:created>
  <dcterms:modified xsi:type="dcterms:W3CDTF">2015-01-05T20:18:00Z</dcterms:modified>
</cp:coreProperties>
</file>