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>Giray</w:t>
      </w:r>
      <w:bookmarkStart w:id="0" w:name="_GoBack"/>
      <w:bookmarkEnd w:id="0"/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Giray gazete aldı.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Giray, gazete okudu.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Gazetede gemi gördü.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Ne güzel gemi, dedi.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>Cemil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Cemil bize gel.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Ece gemiye bin.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Cemil, ege el ele.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 w:rsidP="00511EC8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Cici kuş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Cici kuş öttü mü?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Cici kuş, cik cik dedi.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Cici kuş </w:t>
      </w:r>
      <w:r w:rsidRPr="003C1CA4"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1.5pt;height:25.5pt;visibility:visible">
            <v:imagedata r:id="rId4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yedi.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Ne güzel dedi.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Cici kuşun gagası ne güzel.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Bugün bayram.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Peker dedesinin elini öptü.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Pelin şeker yedi.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>Peker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Peker topu at.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Cem topu tut.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İşte top sende.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Topu sen de at.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Osman ile Serkan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Osman topu at.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Serkan topu tut.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İşte top sende.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Topu sen de at.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</w:p>
    <w:p w:rsidR="00AF33E2" w:rsidRDefault="00AF33E2" w:rsidP="00511EC8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İpek ile Işık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İpek bana topu at.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İşte top.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Zıp zıp, işte top sende.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Işık, topu tut.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Şimdi zıp zıp zıplat.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Şimdi de bana at.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Bu top oyunu çok güzel.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Şimdi de ip atlayalım.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İpek ipi tut.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Bir, iki, üç, dört.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Işık şimdi sen ip atla.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</w:p>
    <w:p w:rsidR="00AF33E2" w:rsidRDefault="00AF33E2" w:rsidP="00A52B10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Nilay ipi tut.</w:t>
      </w:r>
    </w:p>
    <w:p w:rsidR="00AF33E2" w:rsidRDefault="00AF33E2" w:rsidP="00A52B10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Bir, iki, üç, dört.</w:t>
      </w:r>
    </w:p>
    <w:p w:rsidR="00AF33E2" w:rsidRDefault="00AF33E2" w:rsidP="00A52B10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İlay şimdi sen ip atla.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Halil gel, hemen gel.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Hasan geldi.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Sana elmalı şeker getirdi.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>Hasan ile Hüseyin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Hasan ile Hüseyin iki kardeş.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Bugün neler yaptılar.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Haberleri izleyip bilgi aldılar.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En çok timsah haberleriyle ilgilendiler.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Bir ara Hasan terli terli su içti.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Sonra Hasan hasta oldu.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Hasan ile Hüseyin, hekime gittiler.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Hekim, Hasan</w:t>
      </w:r>
      <w:r>
        <w:rPr>
          <w:rFonts w:ascii="Times New Roman" w:hAnsi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a ilaç iç dedi.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Hasan ilacını içti.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Hasan iyi oldu.</w:t>
      </w:r>
    </w:p>
    <w:p w:rsidR="00AF33E2" w:rsidRDefault="00AF33E2" w:rsidP="00511EC8">
      <w:pPr>
        <w:rPr>
          <w:rFonts w:ascii="Hand writing Mutlu" w:hAnsi="Hand writing Mutlu"/>
          <w:sz w:val="36"/>
          <w:szCs w:val="36"/>
        </w:rPr>
      </w:pP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Gece oldu.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Gökyüzü yıldız doldu.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Gizem hep yıldız saydı.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Emre bak, yıldız kaydı.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Recep amca,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Paspasa bastı.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Hop dedi, kaydı.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Paspas uçtu havada.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Cemil bastı kahkaha.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Pire hop hop zıpladı.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Pencereye tosladı.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Güneş geldi gözüne.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Pire çöpe etladı.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Gönce sabah göle git.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Sabah oku gazete.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Kupa kupa süt iç.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Pınar gibi büyü sen de.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Gonca gece göle gitme.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Huysuzluk etme.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Can gündüz gezdi. Yolda çöpleri gördü.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Çöpçü amcaya haber verdi.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Gizem, Can</w:t>
      </w:r>
      <w:r>
        <w:rPr>
          <w:rFonts w:ascii="Times New Roman" w:hAnsi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a hediye aldı.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Çünkü yollar hep temiz kaldı.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Umut Mitat armut ye.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Enes elma ile nar aldı.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Osman elma soy.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Yaren etek al.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İlay elma yıka.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Nilay o taşı al.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Serkan elini yıka.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Sude oyun oyna.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Durdu doya doya ekmek ye.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Nida ona etek al.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Betül suyu al.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Beyza yemek yer.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Kübra Nur erken uyur, erken kalkar.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Ramazan armut al.</w:t>
      </w:r>
    </w:p>
    <w:p w:rsidR="00AF33E2" w:rsidRDefault="00AF33E2" w:rsidP="00D40ECB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Sude Naz un al, una su koy.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Gonca Nida hop hop zıpla.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Ayşegül, havada uçtu.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Zeynep Betül gazete oku.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Naim Talha bak, yıldız kaydı.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Abdullah Emirhan kahkaha attı.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Ahmet gece göle gitme.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Ali Han topu tut.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Batuhan yopu bana at.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Durdu Mehmet kupa kupa süt iç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Emir Hikmet terli terli su içme.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Hüseyin o taşı al çöpe at.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Mehmet paspasa bas.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Muhammed Emin elini yıka.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Muhammed Osman ders çalıştı.</w:t>
      </w:r>
    </w:p>
    <w:p w:rsidR="00AF33E2" w:rsidRDefault="00AF33E2" w:rsidP="00CB4098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Ahmet KARADAĞLI</w:t>
      </w:r>
    </w:p>
    <w:p w:rsidR="00AF33E2" w:rsidRDefault="00AF33E2" w:rsidP="00CB4098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K. Maraş Ayşe Gümüşer İlkokulu</w:t>
      </w:r>
    </w:p>
    <w:p w:rsidR="00AF33E2" w:rsidRDefault="00AF33E2">
      <w:pPr>
        <w:rPr>
          <w:rFonts w:ascii="Hand writing Mutlu" w:hAnsi="Hand writing Mutlu"/>
          <w:sz w:val="36"/>
          <w:szCs w:val="36"/>
        </w:rPr>
      </w:pPr>
    </w:p>
    <w:p w:rsidR="00AF33E2" w:rsidRPr="00CE6242" w:rsidRDefault="00AF33E2">
      <w:pPr>
        <w:rPr>
          <w:rFonts w:ascii="Hand writing Mutlu" w:hAnsi="Hand writing Mutlu"/>
          <w:sz w:val="36"/>
          <w:szCs w:val="36"/>
        </w:rPr>
      </w:pPr>
    </w:p>
    <w:sectPr w:rsidR="00AF33E2" w:rsidRPr="00CE6242" w:rsidSect="00B6361E">
      <w:type w:val="continuous"/>
      <w:pgSz w:w="11906" w:h="16838"/>
      <w:pgMar w:top="22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9A9"/>
    <w:rsid w:val="0014029A"/>
    <w:rsid w:val="001844AE"/>
    <w:rsid w:val="0035342B"/>
    <w:rsid w:val="003C1CA4"/>
    <w:rsid w:val="003E4675"/>
    <w:rsid w:val="00511EC8"/>
    <w:rsid w:val="00530EB2"/>
    <w:rsid w:val="006139A9"/>
    <w:rsid w:val="006342D0"/>
    <w:rsid w:val="007651FD"/>
    <w:rsid w:val="007B6661"/>
    <w:rsid w:val="00887216"/>
    <w:rsid w:val="009C0D55"/>
    <w:rsid w:val="00A52B10"/>
    <w:rsid w:val="00A93204"/>
    <w:rsid w:val="00AF33E2"/>
    <w:rsid w:val="00B6361E"/>
    <w:rsid w:val="00B9223B"/>
    <w:rsid w:val="00C262B0"/>
    <w:rsid w:val="00C7404C"/>
    <w:rsid w:val="00CB4098"/>
    <w:rsid w:val="00CE6242"/>
    <w:rsid w:val="00D40ECB"/>
    <w:rsid w:val="00E10127"/>
    <w:rsid w:val="00F62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2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1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9</Pages>
  <Words>349</Words>
  <Characters>1990</Characters>
  <Application>Microsoft Office Outlook</Application>
  <DocSecurity>0</DocSecurity>
  <Lines>0</Lines>
  <Paragraphs>0</Paragraphs>
  <ScaleCrop>false</ScaleCrop>
  <Company>KBES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Alish Flash</dc:creator>
  <cp:keywords/>
  <dc:description/>
  <cp:lastModifiedBy>Ahmet</cp:lastModifiedBy>
  <cp:revision>16</cp:revision>
  <dcterms:created xsi:type="dcterms:W3CDTF">2013-11-09T06:07:00Z</dcterms:created>
  <dcterms:modified xsi:type="dcterms:W3CDTF">2014-09-24T20:33:00Z</dcterms:modified>
</cp:coreProperties>
</file>