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236" w:rsidRPr="00290842" w:rsidRDefault="00233236" w:rsidP="00431235">
      <w:pPr>
        <w:spacing w:line="360" w:lineRule="auto"/>
        <w:jc w:val="center"/>
        <w:rPr>
          <w:b/>
        </w:rPr>
        <w:sectPr w:rsidR="00233236" w:rsidRPr="00290842" w:rsidSect="009E38F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5.3pt;margin-top:-62.2pt;width:200.45pt;height:48.8pt;z-index:251658240">
            <v:textbox>
              <w:txbxContent>
                <w:p w:rsidR="00233236" w:rsidRDefault="00233236" w:rsidP="006F65FA">
                  <w:pPr>
                    <w:spacing w:after="0" w:line="240" w:lineRule="auto"/>
                  </w:pPr>
                  <w:r>
                    <w:t>ADI S</w:t>
                  </w:r>
                  <w:bookmarkStart w:id="0" w:name="_GoBack"/>
                  <w:r>
                    <w:t>OYADI:</w:t>
                  </w:r>
                </w:p>
                <w:p w:rsidR="00233236" w:rsidRDefault="00233236" w:rsidP="006F65FA">
                  <w:pPr>
                    <w:spacing w:after="0" w:line="240" w:lineRule="auto"/>
                  </w:pPr>
                  <w:r>
                    <w:t>NO:</w:t>
                  </w:r>
                </w:p>
                <w:p w:rsidR="00233236" w:rsidRDefault="00233236" w:rsidP="006F65FA">
                  <w:pPr>
                    <w:spacing w:after="0" w:line="240" w:lineRule="auto"/>
                  </w:pPr>
                  <w:r>
                    <w:t>SINIF: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390.7pt;margin-top:-48pt;width:96.35pt;height:138.15pt;z-index:251659264" strokecolor="white">
            <v:textbox style="mso-fit-shape-to-text:t">
              <w:txbxContent>
                <w:p w:rsidR="00233236" w:rsidRDefault="00233236" w:rsidP="006F65FA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290842">
        <w:rPr>
          <w:b/>
        </w:rPr>
        <w:t xml:space="preserve"> İSMET ÖZTOP ORTAOKULU DİN KÜLTÜRÜ VE AHLAK BİLGİSİ 5. SINIF 1. DÖNEM 2. YAZILISI</w:t>
      </w:r>
    </w:p>
    <w:p w:rsidR="00233236" w:rsidRPr="00290842" w:rsidRDefault="00233236" w:rsidP="00C334E1">
      <w:pPr>
        <w:jc w:val="both"/>
        <w:rPr>
          <w:caps/>
        </w:rPr>
      </w:pPr>
      <w:r w:rsidRPr="00290842">
        <w:rPr>
          <w:b/>
          <w:caps/>
        </w:rPr>
        <w:t xml:space="preserve">A-Aşağıdaki bilgilerin başına doğruysa (D), yanlışsa (Y) işareti koyunuz. </w:t>
      </w:r>
    </w:p>
    <w:p w:rsidR="00233236" w:rsidRPr="00290842" w:rsidRDefault="00233236" w:rsidP="00C334E1">
      <w:pPr>
        <w:spacing w:before="120"/>
      </w:pPr>
      <w:r w:rsidRPr="00290842">
        <w:t>1-  (    ) Her şeyi yaratan, canlıları yaşatan Allah’tır.</w:t>
      </w:r>
    </w:p>
    <w:p w:rsidR="00233236" w:rsidRPr="00290842" w:rsidRDefault="00233236" w:rsidP="00C334E1">
      <w:pPr>
        <w:spacing w:before="120"/>
      </w:pPr>
      <w:r w:rsidRPr="00290842">
        <w:t>2-  (    ) Allah her şeyi bir düzen içerisinde yaratmıştır.</w:t>
      </w:r>
    </w:p>
    <w:p w:rsidR="00233236" w:rsidRPr="00290842" w:rsidRDefault="00233236" w:rsidP="00C334E1">
      <w:pPr>
        <w:spacing w:before="120"/>
      </w:pPr>
      <w:r w:rsidRPr="00290842">
        <w:t>3-  (    ) İhlas suresinde Allah’ın özelliklerinden bahsedilir.</w:t>
      </w:r>
    </w:p>
    <w:p w:rsidR="00233236" w:rsidRPr="00290842" w:rsidRDefault="00233236" w:rsidP="006500BC">
      <w:pPr>
        <w:spacing w:before="120"/>
      </w:pPr>
      <w:r w:rsidRPr="00290842">
        <w:t>4-  (    ) Namazı sadece yaşlılar ve fakirler kılar.</w:t>
      </w:r>
      <w:r w:rsidRPr="00290842">
        <w:tab/>
      </w:r>
      <w:r w:rsidRPr="00290842">
        <w:tab/>
      </w:r>
    </w:p>
    <w:p w:rsidR="00233236" w:rsidRPr="00290842" w:rsidRDefault="00233236" w:rsidP="00C334E1">
      <w:pPr>
        <w:spacing w:before="120"/>
      </w:pPr>
      <w:r w:rsidRPr="00290842">
        <w:t>5-  (    ) Salih amel, sadece namaz, oruç, hac, zekat ve kurban kesmektir.</w:t>
      </w:r>
    </w:p>
    <w:p w:rsidR="00233236" w:rsidRPr="00290842" w:rsidRDefault="00233236" w:rsidP="00C334E1">
      <w:pPr>
        <w:spacing w:before="120"/>
      </w:pPr>
      <w:r w:rsidRPr="00290842">
        <w:t>6-  (    ) Dua sadece zor durumda olanların yaptığı bir iştir.</w:t>
      </w:r>
    </w:p>
    <w:p w:rsidR="00233236" w:rsidRPr="00290842" w:rsidRDefault="00233236" w:rsidP="00C334E1">
      <w:pPr>
        <w:spacing w:before="120"/>
      </w:pPr>
      <w:r w:rsidRPr="00290842">
        <w:t>7-(    ) Camilerde namaz kılınır, Kur’ân okunur, dua edilir, vaaz ve hutbe dinlenir.</w:t>
      </w:r>
    </w:p>
    <w:p w:rsidR="00233236" w:rsidRPr="00290842" w:rsidRDefault="00233236" w:rsidP="00FC0E55">
      <w:pPr>
        <w:pStyle w:val="NoSpacing"/>
        <w:spacing w:line="360" w:lineRule="auto"/>
        <w:rPr>
          <w:rFonts w:ascii="Calibri" w:hAnsi="Calibri"/>
          <w:b/>
          <w:sz w:val="22"/>
          <w:szCs w:val="22"/>
        </w:rPr>
      </w:pPr>
      <w:r w:rsidRPr="00290842">
        <w:rPr>
          <w:rFonts w:ascii="Calibri" w:hAnsi="Calibri"/>
          <w:b/>
          <w:sz w:val="22"/>
          <w:szCs w:val="22"/>
        </w:rPr>
        <w:t>B.AŞAĞIDAKİ ÇOKTAN SEÇMELİ SORULARI CEVAPLAYINIZ.</w:t>
      </w:r>
    </w:p>
    <w:p w:rsidR="00233236" w:rsidRPr="00290842" w:rsidRDefault="00233236" w:rsidP="00FA15E9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b/>
          <w:sz w:val="22"/>
          <w:szCs w:val="22"/>
        </w:rPr>
        <w:t>1-) Bir işte başarılı olmak için her türlü çalışmayı yaptıktan sonra Allah’a dua etmek, ona güvenmek, sonucu ondan beklemeye ne denir ?</w:t>
      </w:r>
    </w:p>
    <w:p w:rsidR="00233236" w:rsidRPr="00290842" w:rsidRDefault="00233236" w:rsidP="00FA15E9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A)tevekkül</w:t>
      </w:r>
    </w:p>
    <w:p w:rsidR="00233236" w:rsidRPr="00290842" w:rsidRDefault="00233236" w:rsidP="00FA15E9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B)sünnet</w:t>
      </w:r>
    </w:p>
    <w:p w:rsidR="00233236" w:rsidRPr="00290842" w:rsidRDefault="00233236" w:rsidP="00FA15E9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C)farz</w:t>
      </w:r>
    </w:p>
    <w:p w:rsidR="00233236" w:rsidRPr="00290842" w:rsidRDefault="00233236" w:rsidP="00BD2D63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D)vacip</w:t>
      </w:r>
    </w:p>
    <w:p w:rsidR="00233236" w:rsidRPr="00290842" w:rsidRDefault="00233236" w:rsidP="00BD2D63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</w:p>
    <w:p w:rsidR="00233236" w:rsidRPr="00290842" w:rsidRDefault="00233236" w:rsidP="002F163D">
      <w:pPr>
        <w:spacing w:line="360" w:lineRule="auto"/>
        <w:rPr>
          <w:rFonts w:cs="Arial"/>
          <w:b/>
        </w:rPr>
      </w:pPr>
      <w:r w:rsidRPr="00290842">
        <w:rPr>
          <w:b/>
        </w:rPr>
        <w:t xml:space="preserve">2-) </w:t>
      </w:r>
      <w:r w:rsidRPr="00290842">
        <w:rPr>
          <w:rFonts w:cs="Arial"/>
          <w:b/>
        </w:rPr>
        <w:t>Yüce Allah'a  olan saygı, sevgi ve bağlılığımızı göstermek, onun  buyruklarını yerine getirmek ve ona karşı olan kulluk görevlerimizi  yapmaya ne denir?</w:t>
      </w:r>
    </w:p>
    <w:p w:rsidR="00233236" w:rsidRPr="00290842" w:rsidRDefault="00233236" w:rsidP="002F163D">
      <w:pPr>
        <w:spacing w:line="360" w:lineRule="auto"/>
        <w:rPr>
          <w:rFonts w:cs="Arial"/>
        </w:rPr>
      </w:pPr>
      <w:r w:rsidRPr="00290842">
        <w:rPr>
          <w:rFonts w:cs="Arial"/>
        </w:rPr>
        <w:t xml:space="preserve"> A-namaz              B-ibadet               </w:t>
      </w:r>
    </w:p>
    <w:p w:rsidR="00233236" w:rsidRPr="00290842" w:rsidRDefault="00233236" w:rsidP="002F163D">
      <w:pPr>
        <w:spacing w:line="360" w:lineRule="auto"/>
        <w:rPr>
          <w:rFonts w:cs="Arial"/>
        </w:rPr>
      </w:pPr>
      <w:r w:rsidRPr="00290842">
        <w:rPr>
          <w:rFonts w:cs="Arial"/>
        </w:rPr>
        <w:t xml:space="preserve"> C-niyet                  D-secde</w:t>
      </w:r>
    </w:p>
    <w:p w:rsidR="00233236" w:rsidRPr="00290842" w:rsidRDefault="00233236" w:rsidP="00BD2D63">
      <w:pPr>
        <w:spacing w:before="120"/>
        <w:jc w:val="both"/>
        <w:rPr>
          <w:b/>
        </w:rPr>
      </w:pPr>
      <w:r w:rsidRPr="00290842">
        <w:rPr>
          <w:b/>
        </w:rPr>
        <w:t>3-) Kabe ve çevresini ziyaret ederek yapılan ibadete ne denir?</w:t>
      </w:r>
    </w:p>
    <w:p w:rsidR="00233236" w:rsidRPr="00290842" w:rsidRDefault="00233236" w:rsidP="006500BC">
      <w:pPr>
        <w:spacing w:before="120"/>
        <w:jc w:val="both"/>
      </w:pPr>
      <w:r w:rsidRPr="00290842">
        <w:t>A) oruç                 B) hac</w:t>
      </w:r>
      <w:r w:rsidRPr="00290842">
        <w:tab/>
        <w:t xml:space="preserve">          C) namaz</w:t>
      </w:r>
      <w:r w:rsidRPr="00290842">
        <w:tab/>
        <w:t xml:space="preserve">      D) zekat</w:t>
      </w:r>
      <w:r w:rsidRPr="00290842">
        <w:rPr>
          <w:b/>
        </w:rPr>
        <w:t xml:space="preserve"> </w:t>
      </w:r>
    </w:p>
    <w:p w:rsidR="00233236" w:rsidRPr="00290842" w:rsidRDefault="00233236" w:rsidP="00FA15E9">
      <w:pPr>
        <w:spacing w:line="360" w:lineRule="auto"/>
      </w:pPr>
      <w:r w:rsidRPr="00290842">
        <w:rPr>
          <w:b/>
        </w:rPr>
        <w:t>4-)</w:t>
      </w:r>
      <w:r w:rsidRPr="00290842">
        <w:t xml:space="preserve"> </w:t>
      </w:r>
      <w:r w:rsidRPr="00290842">
        <w:rPr>
          <w:b/>
        </w:rPr>
        <w:t>Aşağıdakilerden hangisi</w:t>
      </w:r>
      <w:r w:rsidRPr="00290842">
        <w:t xml:space="preserve"> “Allah’ın varlığını, birliğini, ezeli ve ebedi oluşunu ifade eden sıfatlardır.”</w:t>
      </w:r>
    </w:p>
    <w:p w:rsidR="00233236" w:rsidRPr="00290842" w:rsidRDefault="00233236" w:rsidP="00FA15E9">
      <w:pPr>
        <w:spacing w:line="360" w:lineRule="auto"/>
      </w:pPr>
      <w:r w:rsidRPr="00290842">
        <w:t>A-) sübuti sıfatlar                 B-) zati sıfatlar</w:t>
      </w:r>
    </w:p>
    <w:p w:rsidR="00233236" w:rsidRPr="00290842" w:rsidRDefault="00233236" w:rsidP="00C932E5">
      <w:pPr>
        <w:spacing w:line="360" w:lineRule="auto"/>
      </w:pPr>
      <w:r w:rsidRPr="00290842">
        <w:t>C-) kader                                  D-) inanç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b/>
          <w:sz w:val="22"/>
          <w:szCs w:val="22"/>
        </w:rPr>
        <w:t>5-)</w:t>
      </w:r>
      <w:r w:rsidRPr="00290842">
        <w:rPr>
          <w:rFonts w:ascii="Calibri" w:hAnsi="Calibri"/>
          <w:sz w:val="22"/>
          <w:szCs w:val="22"/>
        </w:rPr>
        <w:t xml:space="preserve"> </w:t>
      </w:r>
      <w:r w:rsidRPr="00290842">
        <w:rPr>
          <w:rFonts w:ascii="Calibri" w:hAnsi="Calibri"/>
          <w:b/>
          <w:sz w:val="22"/>
          <w:szCs w:val="22"/>
        </w:rPr>
        <w:t>Aşağıdakilerden hangisi</w:t>
      </w:r>
      <w:r w:rsidRPr="00290842">
        <w:rPr>
          <w:rFonts w:ascii="Calibri" w:hAnsi="Calibri"/>
          <w:sz w:val="22"/>
          <w:szCs w:val="22"/>
        </w:rPr>
        <w:t xml:space="preserve">  “Allah’ın  diri, her  şeyi bilen, işiten, gören, her şeye gücü yeten bir varlık olduğunu anlatan sıfatlardır.”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A-)sübuti  sıfatlar                    B-)  farz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 xml:space="preserve">C-) vacip                                      D-) haram            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b/>
          <w:sz w:val="22"/>
          <w:szCs w:val="22"/>
        </w:rPr>
        <w:t>6-)</w:t>
      </w:r>
      <w:r w:rsidRPr="00290842">
        <w:rPr>
          <w:rFonts w:ascii="Calibri" w:hAnsi="Calibri"/>
          <w:sz w:val="22"/>
          <w:szCs w:val="22"/>
        </w:rPr>
        <w:t>Allah’ın yaratma sıfatına…………..……….denir.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b/>
          <w:sz w:val="22"/>
          <w:szCs w:val="22"/>
        </w:rPr>
      </w:pPr>
      <w:r w:rsidRPr="00290842">
        <w:rPr>
          <w:rFonts w:ascii="Calibri" w:hAnsi="Calibri"/>
          <w:b/>
          <w:sz w:val="22"/>
          <w:szCs w:val="22"/>
        </w:rPr>
        <w:t>Aşağıdakilerden hangisi yukarıdaki noktalı yere gelmelidir ?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 xml:space="preserve">A-)  ibadet                                    B-)  kudret 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290842">
        <w:rPr>
          <w:rFonts w:ascii="Calibri" w:hAnsi="Calibri"/>
          <w:sz w:val="22"/>
          <w:szCs w:val="22"/>
        </w:rPr>
        <w:t>C-) namaz                                     D-) tekvin</w:t>
      </w:r>
    </w:p>
    <w:p w:rsidR="00233236" w:rsidRPr="00290842" w:rsidRDefault="00233236" w:rsidP="00BD2D63">
      <w:pPr>
        <w:spacing w:before="120"/>
        <w:jc w:val="both"/>
      </w:pPr>
      <w:r w:rsidRPr="00290842">
        <w:rPr>
          <w:b/>
        </w:rPr>
        <w:t>7-) Başarmayla ilgili aşağıdakilerden hangisi doğrudur?</w:t>
      </w:r>
    </w:p>
    <w:p w:rsidR="00233236" w:rsidRPr="00290842" w:rsidRDefault="00233236" w:rsidP="00BD2D63">
      <w:pPr>
        <w:spacing w:before="120"/>
        <w:jc w:val="both"/>
      </w:pPr>
      <w:r w:rsidRPr="00290842">
        <w:t xml:space="preserve">A) Başarmak çalışmayla olmaz. </w:t>
      </w:r>
    </w:p>
    <w:p w:rsidR="00233236" w:rsidRPr="00290842" w:rsidRDefault="00233236" w:rsidP="00BD2D63">
      <w:pPr>
        <w:spacing w:before="120"/>
        <w:jc w:val="both"/>
      </w:pPr>
      <w:r w:rsidRPr="00290842">
        <w:t xml:space="preserve">B) Hiç çalışmadan başarırım. </w:t>
      </w:r>
    </w:p>
    <w:p w:rsidR="00233236" w:rsidRPr="00290842" w:rsidRDefault="00233236" w:rsidP="00BD2D63">
      <w:pPr>
        <w:spacing w:before="120"/>
        <w:jc w:val="both"/>
      </w:pPr>
      <w:r w:rsidRPr="00290842">
        <w:t>C) Hiç çalışmadan Allah’a güvenirim.</w:t>
      </w:r>
      <w:r w:rsidRPr="00290842">
        <w:tab/>
      </w:r>
    </w:p>
    <w:p w:rsidR="00233236" w:rsidRPr="00290842" w:rsidRDefault="00233236" w:rsidP="00BD2D63">
      <w:pPr>
        <w:spacing w:before="120"/>
        <w:jc w:val="both"/>
      </w:pPr>
      <w:r w:rsidRPr="00290842">
        <w:t>D) Önce çalışırım, sonra Allah’a güvenirim ve başarırım.</w:t>
      </w:r>
    </w:p>
    <w:p w:rsidR="00233236" w:rsidRPr="00290842" w:rsidRDefault="00233236" w:rsidP="00BD2D63">
      <w:pPr>
        <w:spacing w:before="120"/>
        <w:jc w:val="both"/>
      </w:pPr>
      <w:r w:rsidRPr="00290842">
        <w:rPr>
          <w:b/>
        </w:rPr>
        <w:t>8-) Tan yerinin ağarmasından akşam güneş batıncaya kadar, bir şey yemeden, içmeden yapılan ibadete ne ad verilir?</w:t>
      </w:r>
    </w:p>
    <w:p w:rsidR="00233236" w:rsidRPr="00290842" w:rsidRDefault="00233236" w:rsidP="00BD2D63">
      <w:pPr>
        <w:spacing w:before="120"/>
        <w:jc w:val="both"/>
      </w:pPr>
      <w:r w:rsidRPr="00290842">
        <w:t>A) namaz</w:t>
      </w:r>
      <w:r w:rsidRPr="00290842">
        <w:tab/>
        <w:t xml:space="preserve">    B) zekat      C) hac          D) oruç </w:t>
      </w:r>
    </w:p>
    <w:p w:rsidR="00233236" w:rsidRPr="00290842" w:rsidRDefault="00233236" w:rsidP="002941A8">
      <w:pPr>
        <w:spacing w:before="120"/>
        <w:jc w:val="both"/>
        <w:rPr>
          <w:b/>
        </w:rPr>
      </w:pPr>
      <w:r w:rsidRPr="00290842">
        <w:rPr>
          <w:b/>
        </w:rPr>
        <w:t>9-) Bir insan Allah’a ne zaman dua etmelidir?</w:t>
      </w:r>
    </w:p>
    <w:p w:rsidR="00233236" w:rsidRPr="00290842" w:rsidRDefault="00233236" w:rsidP="002941A8">
      <w:pPr>
        <w:spacing w:before="120"/>
        <w:jc w:val="both"/>
      </w:pPr>
      <w:r w:rsidRPr="00290842">
        <w:t>A) Hasta olduğunda</w:t>
      </w:r>
      <w:r w:rsidRPr="00290842">
        <w:tab/>
        <w:t xml:space="preserve">   </w:t>
      </w:r>
      <w:r w:rsidRPr="00290842">
        <w:tab/>
        <w:t>B) Üzülünce</w:t>
      </w:r>
    </w:p>
    <w:p w:rsidR="00233236" w:rsidRPr="00290842" w:rsidRDefault="00233236" w:rsidP="005A72E0">
      <w:pPr>
        <w:spacing w:before="120"/>
        <w:jc w:val="both"/>
      </w:pPr>
      <w:r w:rsidRPr="00290842">
        <w:t>C) Mutlu olduğu zaman</w:t>
      </w:r>
      <w:r w:rsidRPr="00290842">
        <w:tab/>
      </w:r>
      <w:r w:rsidRPr="00290842">
        <w:tab/>
        <w:t>D) Her zaman</w:t>
      </w:r>
    </w:p>
    <w:p w:rsidR="00233236" w:rsidRPr="00290842" w:rsidRDefault="00233236" w:rsidP="005A72E0">
      <w:pPr>
        <w:spacing w:after="0" w:line="240" w:lineRule="atLeast"/>
        <w:ind w:right="-454"/>
        <w:rPr>
          <w:rFonts w:eastAsia="TimesNewRoman" w:cs="TimesNewRoman"/>
          <w:b/>
        </w:rPr>
      </w:pPr>
      <w:r w:rsidRPr="00290842">
        <w:t xml:space="preserve"> </w:t>
      </w:r>
      <w:r w:rsidRPr="00290842">
        <w:rPr>
          <w:b/>
        </w:rPr>
        <w:t xml:space="preserve">10-) </w:t>
      </w:r>
      <w:r w:rsidRPr="00290842">
        <w:rPr>
          <w:rFonts w:eastAsia="TimesNewRoman" w:cs="TimesNewRoman"/>
          <w:b/>
        </w:rPr>
        <w:t>Hz.Muhammed (s.a.v)’in söylediği sözlere ve yaptığı  davranışlara ne denir?</w:t>
      </w:r>
    </w:p>
    <w:p w:rsidR="00233236" w:rsidRPr="00290842" w:rsidRDefault="00233236" w:rsidP="00C334E1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>A)farz        B) sünnet         C) vacip             D)rekat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hyperlink r:id="rId7" w:history="1">
        <w:r w:rsidRPr="001B6021">
          <w:rPr>
            <w:rFonts w:ascii="Calibri" w:hAnsi="Calibri"/>
            <w:noProof/>
            <w:color w:val="0000FF"/>
            <w:sz w:val="22"/>
            <w:szCs w:val="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i1025" type="#_x0000_t75" alt="mihrab" href="http://images.google.com.tr/imgres?imgurl=http://www.ijtihad.org/mihrab.jpg&amp;imgrefurl=http://www.ijtihad.org/&amp;h=222&amp;w=150&amp;sz=10&amp;hl=tr&amp;start=23&amp;tbnid=u8CgENXfYVauWM:&amp;tbnh=107&amp;tbnw=72&amp;prev=/images?q=mihrab.jpg&amp;start=20&amp;gbv=2&amp;ndsp=20&amp;svnum=10&amp;hl=tr&amp;sa" style="width:165pt;height:189.75pt;visibility:visible" o:button="t">
              <v:fill o:detectmouseclick="t"/>
              <v:imagedata r:id="rId8" o:title=""/>
            </v:shape>
          </w:pict>
        </w:r>
      </w:hyperlink>
    </w:p>
    <w:p w:rsidR="00233236" w:rsidRPr="00290842" w:rsidRDefault="00233236" w:rsidP="00C334E1">
      <w:pPr>
        <w:spacing w:after="0"/>
        <w:ind w:right="-454"/>
        <w:rPr>
          <w:b/>
          <w:color w:val="000000"/>
        </w:rPr>
      </w:pPr>
      <w:r w:rsidRPr="00290842">
        <w:rPr>
          <w:b/>
          <w:color w:val="000000"/>
        </w:rPr>
        <w:t xml:space="preserve">11-) Cami, mescid gibi yerlerde Kâbe yönünü gösteren, </w:t>
      </w:r>
    </w:p>
    <w:p w:rsidR="00233236" w:rsidRPr="00290842" w:rsidRDefault="00233236" w:rsidP="00C334E1">
      <w:pPr>
        <w:spacing w:after="0"/>
        <w:ind w:right="-454"/>
        <w:rPr>
          <w:b/>
          <w:color w:val="000000"/>
        </w:rPr>
      </w:pPr>
      <w:r w:rsidRPr="00290842">
        <w:rPr>
          <w:b/>
        </w:rPr>
        <w:t>imamın namaz kıldırdığı yere ne ad verilir</w:t>
      </w:r>
      <w:r w:rsidRPr="00290842">
        <w:rPr>
          <w:b/>
          <w:color w:val="000000"/>
        </w:rPr>
        <w:t>?</w:t>
      </w:r>
    </w:p>
    <w:p w:rsidR="00233236" w:rsidRPr="00290842" w:rsidRDefault="00233236" w:rsidP="00C334E1">
      <w:pPr>
        <w:spacing w:after="0"/>
        <w:ind w:right="-454"/>
        <w:rPr>
          <w:color w:val="000000"/>
        </w:rPr>
      </w:pPr>
      <w:r w:rsidRPr="00290842">
        <w:rPr>
          <w:color w:val="000000"/>
        </w:rPr>
        <w:t xml:space="preserve"> A) Minber       B) Kürsü       C) Minare  D) Mihrap</w:t>
      </w:r>
    </w:p>
    <w:p w:rsidR="00233236" w:rsidRPr="00290842" w:rsidRDefault="00233236" w:rsidP="00C334E1">
      <w:pPr>
        <w:spacing w:after="0"/>
        <w:ind w:right="-454"/>
        <w:rPr>
          <w:color w:val="000000"/>
        </w:rPr>
      </w:pPr>
    </w:p>
    <w:p w:rsidR="00233236" w:rsidRDefault="00233236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  <w:b/>
        </w:rPr>
      </w:pPr>
      <w:r w:rsidRPr="00290842">
        <w:rPr>
          <w:rFonts w:eastAsia="TimesNewRoman" w:cs="TimesNewRoman"/>
          <w:b/>
        </w:rPr>
        <w:t>12-) Asağıdakilerden hangisi beş  vakit namazdan biri</w:t>
      </w:r>
    </w:p>
    <w:p w:rsidR="00233236" w:rsidRPr="00290842" w:rsidRDefault="00233236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  <w:b/>
        </w:rPr>
      </w:pPr>
      <w:r w:rsidRPr="00290842">
        <w:rPr>
          <w:rFonts w:eastAsia="TimesNewRoman" w:cs="TimesNewRoman"/>
          <w:b/>
        </w:rPr>
        <w:t xml:space="preserve"> değildir?</w:t>
      </w:r>
    </w:p>
    <w:p w:rsidR="00233236" w:rsidRPr="00290842" w:rsidRDefault="00233236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 xml:space="preserve">A) Yatsı namazı            B) Öğle namazı   </w:t>
      </w:r>
    </w:p>
    <w:p w:rsidR="00233236" w:rsidRPr="00290842" w:rsidRDefault="00233236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 xml:space="preserve"> C) Cuma namazı            D)Akşam namazı</w:t>
      </w:r>
    </w:p>
    <w:p w:rsidR="00233236" w:rsidRPr="00290842" w:rsidRDefault="00233236" w:rsidP="00C334E1">
      <w:pPr>
        <w:spacing w:after="0"/>
        <w:ind w:right="-454"/>
        <w:rPr>
          <w:color w:val="000000"/>
        </w:rPr>
      </w:pPr>
    </w:p>
    <w:p w:rsidR="00233236" w:rsidRPr="00290842" w:rsidRDefault="00233236" w:rsidP="00C334E1">
      <w:pPr>
        <w:spacing w:after="0"/>
        <w:ind w:right="-454"/>
        <w:rPr>
          <w:b/>
          <w:color w:val="000000"/>
        </w:rPr>
      </w:pPr>
    </w:p>
    <w:p w:rsidR="00233236" w:rsidRPr="00290842" w:rsidRDefault="00233236" w:rsidP="00C334E1">
      <w:pPr>
        <w:ind w:left="-180"/>
        <w:rPr>
          <w:b/>
        </w:rPr>
      </w:pPr>
      <w:r w:rsidRPr="00290842">
        <w:rPr>
          <w:b/>
        </w:rPr>
        <w:t xml:space="preserve">13-) Aşağıdakilerden hangisi Sâlih Amel ( güzel iş ) </w:t>
      </w:r>
      <w:r w:rsidRPr="00290842">
        <w:rPr>
          <w:b/>
          <w:u w:val="single"/>
        </w:rPr>
        <w:t>değildir?</w:t>
      </w:r>
      <w:r w:rsidRPr="00290842">
        <w:rPr>
          <w:b/>
        </w:rPr>
        <w:t xml:space="preserve"> </w:t>
      </w:r>
    </w:p>
    <w:p w:rsidR="00233236" w:rsidRPr="00290842" w:rsidRDefault="00233236" w:rsidP="00C334E1">
      <w:pPr>
        <w:ind w:left="-180"/>
      </w:pPr>
      <w:r w:rsidRPr="00290842">
        <w:t>a)Kötü söz söylemek               b)Çevreyi temiz tutmak</w:t>
      </w:r>
    </w:p>
    <w:p w:rsidR="00233236" w:rsidRPr="00290842" w:rsidRDefault="00233236" w:rsidP="00E47181">
      <w:pPr>
        <w:ind w:left="-180"/>
      </w:pPr>
      <w:r w:rsidRPr="00290842">
        <w:t>c)Büyüklere saygılı olmak       d)Yoksullara yardım etmek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  <w:r w:rsidRPr="001B6021">
        <w:rPr>
          <w:rFonts w:ascii="Calibri" w:hAnsi="Calibri" w:cs="Arial"/>
          <w:noProof/>
          <w:sz w:val="22"/>
          <w:szCs w:val="22"/>
        </w:rPr>
        <w:pict>
          <v:shape id="il_fi" o:spid="_x0000_i1026" type="#_x0000_t75" alt="osman%20gazi%20camisi%20minber" style="width:150pt;height:176.25pt;visibility:visible">
            <v:imagedata r:id="rId9" o:title=""/>
          </v:shape>
        </w:pict>
      </w:r>
    </w:p>
    <w:p w:rsidR="00233236" w:rsidRPr="00290842" w:rsidRDefault="00233236" w:rsidP="006500BC">
      <w:pPr>
        <w:spacing w:before="120"/>
        <w:jc w:val="both"/>
        <w:rPr>
          <w:b/>
        </w:rPr>
      </w:pPr>
      <w:r w:rsidRPr="00290842">
        <w:rPr>
          <w:b/>
        </w:rPr>
        <w:t>14-)</w:t>
      </w:r>
      <w:r>
        <w:rPr>
          <w:b/>
        </w:rPr>
        <w:t xml:space="preserve"> </w:t>
      </w:r>
      <w:r w:rsidRPr="00290842">
        <w:rPr>
          <w:b/>
        </w:rPr>
        <w:t>Cuma ve bayram namazlarında imamın üzerine çıkarak hutbe  okuduğu  merdivenli yüksek yere ne ad verilir?</w:t>
      </w:r>
    </w:p>
    <w:p w:rsidR="00233236" w:rsidRPr="00290842" w:rsidRDefault="00233236" w:rsidP="005A72E0">
      <w:pPr>
        <w:spacing w:before="120"/>
        <w:jc w:val="both"/>
      </w:pPr>
      <w:r>
        <w:t>A) mihrap          B) minare          C) minber          D) k</w:t>
      </w:r>
      <w:r w:rsidRPr="00290842">
        <w:t>ürsü</w:t>
      </w:r>
    </w:p>
    <w:p w:rsidR="00233236" w:rsidRPr="00290842" w:rsidRDefault="00233236" w:rsidP="00F6239D">
      <w:pPr>
        <w:spacing w:before="120"/>
        <w:jc w:val="both"/>
        <w:rPr>
          <w:b/>
        </w:rPr>
      </w:pPr>
      <w:r w:rsidRPr="00290842">
        <w:rPr>
          <w:b/>
        </w:rPr>
        <w:t>15-) Zengin Müslümanların yılda bir kez mallarının kırkta birini ihtiyaç sahiplerine vermesine ne ad verilir?</w:t>
      </w:r>
    </w:p>
    <w:p w:rsidR="00233236" w:rsidRPr="00290842" w:rsidRDefault="00233236" w:rsidP="006500BC">
      <w:pPr>
        <w:spacing w:before="120"/>
        <w:jc w:val="both"/>
      </w:pPr>
      <w:r w:rsidRPr="00290842">
        <w:t>A) Fitre           B) Sadaka           C) Zekat</w:t>
      </w:r>
      <w:r w:rsidRPr="00290842">
        <w:tab/>
        <w:t xml:space="preserve">  D) Yardım</w:t>
      </w:r>
    </w:p>
    <w:p w:rsidR="00233236" w:rsidRPr="00B43CE1" w:rsidRDefault="00233236" w:rsidP="006500BC">
      <w:pPr>
        <w:rPr>
          <w:rFonts w:cs="Tahoma"/>
          <w:b/>
        </w:rPr>
      </w:pPr>
      <w:r w:rsidRPr="00B43CE1">
        <w:rPr>
          <w:rFonts w:cs="Tahoma"/>
          <w:b/>
        </w:rPr>
        <w:t xml:space="preserve">16-) Aşağıdakilerden hangisi Hz. Muhammed’in çocuklarının isimlerinden </w:t>
      </w:r>
      <w:r w:rsidRPr="00B43CE1">
        <w:rPr>
          <w:rFonts w:cs="Tahoma"/>
          <w:b/>
          <w:u w:val="single"/>
        </w:rPr>
        <w:t>değildir?</w:t>
      </w:r>
    </w:p>
    <w:p w:rsidR="00233236" w:rsidRDefault="00233236" w:rsidP="006500BC">
      <w:pPr>
        <w:rPr>
          <w:rFonts w:cs="Tahoma"/>
        </w:rPr>
      </w:pPr>
      <w:r w:rsidRPr="00290842">
        <w:rPr>
          <w:rFonts w:cs="Tahoma"/>
        </w:rPr>
        <w:t xml:space="preserve">A) Zeynep                                                              </w:t>
      </w:r>
      <w:r>
        <w:rPr>
          <w:rFonts w:cs="Tahoma"/>
        </w:rPr>
        <w:t xml:space="preserve">                           </w:t>
      </w:r>
      <w:r w:rsidRPr="00290842">
        <w:rPr>
          <w:rFonts w:cs="Tahoma"/>
        </w:rPr>
        <w:t>B) Rukiye</w:t>
      </w:r>
    </w:p>
    <w:p w:rsidR="00233236" w:rsidRPr="00B43CE1" w:rsidRDefault="00233236" w:rsidP="006500BC">
      <w:pPr>
        <w:rPr>
          <w:rFonts w:cs="Tahoma"/>
        </w:rPr>
      </w:pPr>
      <w:r w:rsidRPr="00290842">
        <w:rPr>
          <w:rFonts w:cs="Tahoma"/>
        </w:rPr>
        <w:t>C) Semiha                                                                                               D) Abdullah</w:t>
      </w: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</w:pPr>
    </w:p>
    <w:p w:rsidR="00233236" w:rsidRPr="00290842" w:rsidRDefault="00233236" w:rsidP="002F163D">
      <w:pPr>
        <w:pStyle w:val="NormalWeb"/>
        <w:spacing w:before="0" w:beforeAutospacing="0" w:after="0" w:afterAutospacing="0" w:line="360" w:lineRule="auto"/>
        <w:rPr>
          <w:rFonts w:ascii="Calibri" w:hAnsi="Calibri"/>
          <w:sz w:val="22"/>
          <w:szCs w:val="22"/>
        </w:rPr>
        <w:sectPr w:rsidR="00233236" w:rsidRPr="00290842" w:rsidSect="006F65FA">
          <w:type w:val="continuous"/>
          <w:pgSz w:w="11906" w:h="16838"/>
          <w:pgMar w:top="1417" w:right="424" w:bottom="1417" w:left="567" w:header="708" w:footer="708" w:gutter="0"/>
          <w:cols w:num="2" w:sep="1" w:space="425"/>
          <w:docGrid w:linePitch="360"/>
        </w:sectPr>
      </w:pPr>
    </w:p>
    <w:p w:rsidR="00233236" w:rsidRPr="00290842" w:rsidRDefault="00233236" w:rsidP="00FC0E55">
      <w:pPr>
        <w:spacing w:line="360" w:lineRule="auto"/>
        <w:rPr>
          <w:b/>
        </w:rPr>
      </w:pPr>
      <w:r w:rsidRPr="00290842">
        <w:rPr>
          <w:b/>
        </w:rPr>
        <w:t>Aşağıda  Rabbena  Dualarının boş bırakılan yerlerini  doldurunuz. ( 20 puan )</w:t>
      </w:r>
    </w:p>
    <w:p w:rsidR="00233236" w:rsidRPr="0000540F" w:rsidRDefault="00233236" w:rsidP="00FC0E55">
      <w:pPr>
        <w:spacing w:line="360" w:lineRule="auto"/>
        <w:rPr>
          <w:b/>
        </w:rPr>
      </w:pPr>
      <w:r w:rsidRPr="0000540F">
        <w:rPr>
          <w:b/>
        </w:rPr>
        <w:t>Bismillahirrahmanirrahim..</w:t>
      </w:r>
    </w:p>
    <w:p w:rsidR="00233236" w:rsidRPr="00290842" w:rsidRDefault="00233236" w:rsidP="002F163D">
      <w:pPr>
        <w:spacing w:line="360" w:lineRule="auto"/>
        <w:rPr>
          <w:b/>
          <w:lang w:eastAsia="tr-TR"/>
        </w:rPr>
      </w:pPr>
      <w:r w:rsidRPr="00290842">
        <w:rPr>
          <w:b/>
          <w:lang w:eastAsia="tr-TR"/>
        </w:rPr>
        <w:t>Rabbena</w:t>
      </w:r>
      <w:r>
        <w:rPr>
          <w:b/>
          <w:lang w:eastAsia="tr-TR"/>
        </w:rPr>
        <w:t xml:space="preserve">  a</w:t>
      </w:r>
      <w:r w:rsidRPr="00290842">
        <w:rPr>
          <w:b/>
          <w:lang w:eastAsia="tr-TR"/>
        </w:rPr>
        <w:t>tina .....</w:t>
      </w:r>
      <w:r>
        <w:rPr>
          <w:b/>
          <w:lang w:eastAsia="tr-TR"/>
        </w:rPr>
        <w:t>...........</w:t>
      </w:r>
      <w:r w:rsidRPr="00290842">
        <w:rPr>
          <w:b/>
          <w:lang w:eastAsia="tr-TR"/>
        </w:rPr>
        <w:t xml:space="preserve">.......... haseneten ve </w:t>
      </w:r>
      <w:r>
        <w:rPr>
          <w:b/>
          <w:lang w:eastAsia="tr-TR"/>
        </w:rPr>
        <w:t>………..</w:t>
      </w:r>
      <w:r w:rsidRPr="00290842">
        <w:rPr>
          <w:b/>
          <w:lang w:eastAsia="tr-TR"/>
        </w:rPr>
        <w:t>............. ahıreti ................</w:t>
      </w:r>
      <w:r>
        <w:rPr>
          <w:b/>
          <w:lang w:eastAsia="tr-TR"/>
        </w:rPr>
        <w:t>...</w:t>
      </w:r>
      <w:r w:rsidRPr="00290842">
        <w:rPr>
          <w:b/>
          <w:lang w:eastAsia="tr-TR"/>
        </w:rPr>
        <w:t xml:space="preserve">....... ve </w:t>
      </w:r>
      <w:r>
        <w:rPr>
          <w:b/>
          <w:lang w:eastAsia="tr-TR"/>
        </w:rPr>
        <w:t xml:space="preserve">  </w:t>
      </w:r>
      <w:r w:rsidRPr="00290842">
        <w:rPr>
          <w:b/>
          <w:lang w:eastAsia="tr-TR"/>
        </w:rPr>
        <w:t>gına</w:t>
      </w:r>
      <w:r>
        <w:rPr>
          <w:b/>
          <w:lang w:eastAsia="tr-TR"/>
        </w:rPr>
        <w:t xml:space="preserve">   </w:t>
      </w:r>
      <w:r w:rsidRPr="00290842">
        <w:rPr>
          <w:b/>
          <w:lang w:eastAsia="tr-TR"/>
        </w:rPr>
        <w:t xml:space="preserve"> azabennar.</w:t>
      </w:r>
    </w:p>
    <w:p w:rsidR="00233236" w:rsidRPr="00290842" w:rsidRDefault="00233236" w:rsidP="005F54E2">
      <w:pPr>
        <w:spacing w:line="360" w:lineRule="auto"/>
        <w:rPr>
          <w:b/>
        </w:rPr>
      </w:pPr>
      <w:r>
        <w:rPr>
          <w:b/>
        </w:rPr>
        <w:t xml:space="preserve"> B……………………..…..       erhamerahimin.                                                                                                   </w:t>
      </w:r>
    </w:p>
    <w:p w:rsidR="00233236" w:rsidRDefault="00233236" w:rsidP="005F54E2">
      <w:pPr>
        <w:spacing w:line="360" w:lineRule="auto"/>
        <w:rPr>
          <w:b/>
        </w:rPr>
      </w:pPr>
      <w:r w:rsidRPr="00290842">
        <w:rPr>
          <w:b/>
        </w:rPr>
        <w:t xml:space="preserve"> </w:t>
      </w:r>
      <w:r>
        <w:rPr>
          <w:b/>
        </w:rPr>
        <w:t>R…………….……………….   li-valideyye  lil-mü’minine……………….……………..………………hisab.</w:t>
      </w:r>
      <w:r w:rsidRPr="00290842">
        <w:rPr>
          <w:b/>
        </w:rPr>
        <w:t xml:space="preserve">    </w:t>
      </w:r>
      <w:r>
        <w:rPr>
          <w:b/>
        </w:rPr>
        <w:t xml:space="preserve">   </w:t>
      </w:r>
      <w:r w:rsidRPr="00290842">
        <w:rPr>
          <w:b/>
        </w:rPr>
        <w:t xml:space="preserve">   </w:t>
      </w:r>
    </w:p>
    <w:p w:rsidR="00233236" w:rsidRDefault="00233236" w:rsidP="005F54E2">
      <w:pPr>
        <w:spacing w:line="360" w:lineRule="auto"/>
        <w:rPr>
          <w:b/>
        </w:rPr>
      </w:pPr>
      <w:r w:rsidRPr="00290842">
        <w:rPr>
          <w:b/>
        </w:rPr>
        <w:t xml:space="preserve">                       </w:t>
      </w:r>
      <w:r>
        <w:rPr>
          <w:b/>
        </w:rPr>
        <w:t xml:space="preserve">                                                                                                                           </w:t>
      </w:r>
      <w:r w:rsidRPr="00290842">
        <w:rPr>
          <w:b/>
        </w:rPr>
        <w:t xml:space="preserve"> Seyfettin ZENCİRCİ</w:t>
      </w:r>
    </w:p>
    <w:p w:rsidR="00233236" w:rsidRPr="00290842" w:rsidRDefault="00233236" w:rsidP="005F54E2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Pr="00290842">
        <w:rPr>
          <w:b/>
        </w:rPr>
        <w:t>Din Kül. Ve Ahlak Bil. Öğretmeni</w:t>
      </w:r>
    </w:p>
    <w:sectPr w:rsidR="00233236" w:rsidRPr="00290842" w:rsidSect="00DC34A6">
      <w:type w:val="continuous"/>
      <w:pgSz w:w="11906" w:h="16838"/>
      <w:pgMar w:top="1276" w:right="707" w:bottom="709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236" w:rsidRDefault="00233236" w:rsidP="005701BB">
      <w:pPr>
        <w:spacing w:after="0" w:line="240" w:lineRule="auto"/>
      </w:pPr>
      <w:r>
        <w:separator/>
      </w:r>
    </w:p>
  </w:endnote>
  <w:endnote w:type="continuationSeparator" w:id="0">
    <w:p w:rsidR="00233236" w:rsidRDefault="00233236" w:rsidP="0057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236" w:rsidRDefault="00233236" w:rsidP="005701BB">
      <w:pPr>
        <w:spacing w:after="0" w:line="240" w:lineRule="auto"/>
      </w:pPr>
      <w:r>
        <w:separator/>
      </w:r>
    </w:p>
  </w:footnote>
  <w:footnote w:type="continuationSeparator" w:id="0">
    <w:p w:rsidR="00233236" w:rsidRDefault="00233236" w:rsidP="00570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75E3"/>
    <w:multiLevelType w:val="hybridMultilevel"/>
    <w:tmpl w:val="B8A64F68"/>
    <w:lvl w:ilvl="0" w:tplc="77CA12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14A"/>
    <w:rsid w:val="0000540F"/>
    <w:rsid w:val="0005785B"/>
    <w:rsid w:val="00060024"/>
    <w:rsid w:val="000B014A"/>
    <w:rsid w:val="000B094A"/>
    <w:rsid w:val="00101C09"/>
    <w:rsid w:val="001531FE"/>
    <w:rsid w:val="00166346"/>
    <w:rsid w:val="001B6021"/>
    <w:rsid w:val="001B63CB"/>
    <w:rsid w:val="001C0F25"/>
    <w:rsid w:val="00227201"/>
    <w:rsid w:val="00233236"/>
    <w:rsid w:val="00290842"/>
    <w:rsid w:val="002941A8"/>
    <w:rsid w:val="002F163D"/>
    <w:rsid w:val="0030652E"/>
    <w:rsid w:val="0039647B"/>
    <w:rsid w:val="00410A6B"/>
    <w:rsid w:val="00431235"/>
    <w:rsid w:val="00436AFA"/>
    <w:rsid w:val="004E1A62"/>
    <w:rsid w:val="005701BB"/>
    <w:rsid w:val="005A1788"/>
    <w:rsid w:val="005A322D"/>
    <w:rsid w:val="005A72E0"/>
    <w:rsid w:val="005F54E2"/>
    <w:rsid w:val="0063526C"/>
    <w:rsid w:val="006500BC"/>
    <w:rsid w:val="00660874"/>
    <w:rsid w:val="00667B26"/>
    <w:rsid w:val="006702BC"/>
    <w:rsid w:val="00672FA3"/>
    <w:rsid w:val="006F65FA"/>
    <w:rsid w:val="00747F8A"/>
    <w:rsid w:val="007C0F1F"/>
    <w:rsid w:val="007E4FE6"/>
    <w:rsid w:val="008235B6"/>
    <w:rsid w:val="00891619"/>
    <w:rsid w:val="00897BF1"/>
    <w:rsid w:val="008C1305"/>
    <w:rsid w:val="0090251E"/>
    <w:rsid w:val="00914AD9"/>
    <w:rsid w:val="009427BC"/>
    <w:rsid w:val="009456DB"/>
    <w:rsid w:val="00977F4F"/>
    <w:rsid w:val="009944D1"/>
    <w:rsid w:val="009B46DA"/>
    <w:rsid w:val="009E38F4"/>
    <w:rsid w:val="00A15B17"/>
    <w:rsid w:val="00A41271"/>
    <w:rsid w:val="00A55BC2"/>
    <w:rsid w:val="00AA4F3D"/>
    <w:rsid w:val="00AC32F6"/>
    <w:rsid w:val="00AC5486"/>
    <w:rsid w:val="00AF0B29"/>
    <w:rsid w:val="00B31F94"/>
    <w:rsid w:val="00B358EA"/>
    <w:rsid w:val="00B43CE1"/>
    <w:rsid w:val="00B57EDE"/>
    <w:rsid w:val="00BD2D63"/>
    <w:rsid w:val="00BE160E"/>
    <w:rsid w:val="00BE45FF"/>
    <w:rsid w:val="00C27570"/>
    <w:rsid w:val="00C30A45"/>
    <w:rsid w:val="00C334E1"/>
    <w:rsid w:val="00C33800"/>
    <w:rsid w:val="00C45C5C"/>
    <w:rsid w:val="00C516AF"/>
    <w:rsid w:val="00C539B4"/>
    <w:rsid w:val="00C932E5"/>
    <w:rsid w:val="00CA2065"/>
    <w:rsid w:val="00CA40B0"/>
    <w:rsid w:val="00CB3528"/>
    <w:rsid w:val="00CC6795"/>
    <w:rsid w:val="00CF6558"/>
    <w:rsid w:val="00D07617"/>
    <w:rsid w:val="00D1718D"/>
    <w:rsid w:val="00D42A31"/>
    <w:rsid w:val="00D47E25"/>
    <w:rsid w:val="00DC34A6"/>
    <w:rsid w:val="00DE12FA"/>
    <w:rsid w:val="00DE2853"/>
    <w:rsid w:val="00E27072"/>
    <w:rsid w:val="00E47181"/>
    <w:rsid w:val="00E62006"/>
    <w:rsid w:val="00EA6971"/>
    <w:rsid w:val="00F06515"/>
    <w:rsid w:val="00F43FB9"/>
    <w:rsid w:val="00F54179"/>
    <w:rsid w:val="00F6239D"/>
    <w:rsid w:val="00F66AC2"/>
    <w:rsid w:val="00F71536"/>
    <w:rsid w:val="00F74E0B"/>
    <w:rsid w:val="00F90461"/>
    <w:rsid w:val="00F93CDB"/>
    <w:rsid w:val="00F955FC"/>
    <w:rsid w:val="00FA15E9"/>
    <w:rsid w:val="00FA5E1B"/>
    <w:rsid w:val="00FC0E55"/>
    <w:rsid w:val="00FC5956"/>
    <w:rsid w:val="00FD5D7C"/>
    <w:rsid w:val="00FD5F0E"/>
    <w:rsid w:val="00FE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B014A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07617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Batang" w:hAnsi="Times New Roman"/>
      <w:sz w:val="24"/>
      <w:szCs w:val="28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7617"/>
    <w:rPr>
      <w:rFonts w:ascii="Times New Roman" w:eastAsia="Batang" w:hAnsi="Times New Roman" w:cs="Times New Roman"/>
      <w:sz w:val="28"/>
      <w:szCs w:val="28"/>
      <w:lang w:eastAsia="tr-TR"/>
    </w:rPr>
  </w:style>
  <w:style w:type="paragraph" w:styleId="NormalWeb">
    <w:name w:val="Normal (Web)"/>
    <w:basedOn w:val="Normal"/>
    <w:uiPriority w:val="99"/>
    <w:rsid w:val="00C275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7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01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01B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7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0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ijtihad.org/mihrab.jpg&amp;imgrefurl=http://www.ijtihad.org/&amp;h=222&amp;w=150&amp;sz=10&amp;hl=tr&amp;start=23&amp;tbnid=u8CgENXfYVauWM:&amp;tbnh=107&amp;tbnw=72&amp;prev=/images?q=mihrab.jpg&amp;start=20&amp;gbv=2&amp;ndsp=20&amp;svnum=10&amp;hl=tr&amp;sa=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2</Pages>
  <Words>707</Words>
  <Characters>4032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40</cp:revision>
  <cp:lastPrinted>2013-11-20T20:36:00Z</cp:lastPrinted>
  <dcterms:created xsi:type="dcterms:W3CDTF">2011-11-19T18:47:00Z</dcterms:created>
  <dcterms:modified xsi:type="dcterms:W3CDTF">2014-12-30T23:03:00Z</dcterms:modified>
</cp:coreProperties>
</file>