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993" w:rsidRPr="00E97184" w:rsidRDefault="004B3993" w:rsidP="00E97184">
      <w:pPr>
        <w:spacing w:after="0"/>
        <w:rPr>
          <w:b/>
        </w:rPr>
      </w:pPr>
      <w:r w:rsidRPr="00E97184">
        <w:rPr>
          <w:b/>
        </w:rPr>
        <w:t>1.Camilerin bahçesinde abdest alınan yere ne denir?</w:t>
      </w:r>
    </w:p>
    <w:p w:rsidR="004B3993" w:rsidRPr="00E97184" w:rsidRDefault="004B3993" w:rsidP="00E97184">
      <w:pPr>
        <w:spacing w:after="0"/>
      </w:pPr>
      <w:r w:rsidRPr="00E97184">
        <w:t xml:space="preserve">A) Minare   B) Şerefe  </w:t>
      </w:r>
      <w:r w:rsidRPr="00E97184">
        <w:rPr>
          <w:iCs/>
        </w:rPr>
        <w:t>C) Şadırvan</w:t>
      </w:r>
      <w:r w:rsidRPr="00E97184">
        <w:t xml:space="preserve">  D) Mahfil</w:t>
      </w:r>
    </w:p>
    <w:p w:rsidR="004B3993" w:rsidRPr="00E97184" w:rsidRDefault="004B3993" w:rsidP="00E97184">
      <w:pPr>
        <w:spacing w:after="0"/>
        <w:rPr>
          <w:b/>
        </w:rPr>
      </w:pPr>
      <w:r w:rsidRPr="00E97184">
        <w:rPr>
          <w:b/>
        </w:rPr>
        <w:t>2. Camilerde müezzinin kamet getirdiği genellikle caminin geri tarafında bulunan bölmeye ne ad verilir?</w:t>
      </w:r>
    </w:p>
    <w:p w:rsidR="004B3993" w:rsidRPr="00E97184" w:rsidRDefault="004B3993" w:rsidP="00E97184">
      <w:pPr>
        <w:spacing w:after="0"/>
        <w:rPr>
          <w:b/>
          <w:iCs/>
        </w:rPr>
      </w:pPr>
      <w:r w:rsidRPr="00E97184">
        <w:t xml:space="preserve">A) Rahle      B) Minber  C) Kürsü      </w:t>
      </w:r>
      <w:r w:rsidRPr="00E97184">
        <w:rPr>
          <w:iCs/>
        </w:rPr>
        <w:t>D) Mahfil</w:t>
      </w:r>
    </w:p>
    <w:p w:rsidR="004B3993" w:rsidRPr="00E97184" w:rsidRDefault="004B3993" w:rsidP="00E97184">
      <w:pPr>
        <w:spacing w:after="0"/>
        <w:rPr>
          <w:b/>
          <w:iCs/>
        </w:rPr>
      </w:pPr>
      <w:r w:rsidRPr="00E97184">
        <w:rPr>
          <w:b/>
          <w:iCs/>
        </w:rPr>
        <w:t>3.</w:t>
      </w:r>
      <w:r w:rsidRPr="00E97184">
        <w:t xml:space="preserve"> </w:t>
      </w:r>
      <w:r w:rsidRPr="00E97184">
        <w:rPr>
          <w:b/>
          <w:iCs/>
        </w:rPr>
        <w:t xml:space="preserve">Aşağıdakilerden hangisi, toplumsal alanlardan olan camilerde yapılması uygun </w:t>
      </w:r>
      <w:r w:rsidRPr="00E97184">
        <w:rPr>
          <w:b/>
          <w:iCs/>
          <w:u w:val="single"/>
        </w:rPr>
        <w:t xml:space="preserve">olmayan </w:t>
      </w:r>
      <w:r w:rsidRPr="00E97184">
        <w:rPr>
          <w:b/>
          <w:iCs/>
        </w:rPr>
        <w:t>bir davranıştır?</w:t>
      </w:r>
    </w:p>
    <w:p w:rsidR="004B3993" w:rsidRPr="00E97184" w:rsidRDefault="004B3993" w:rsidP="00E97184">
      <w:pPr>
        <w:spacing w:after="0"/>
        <w:rPr>
          <w:iCs/>
        </w:rPr>
      </w:pPr>
      <w:r w:rsidRPr="00E97184">
        <w:rPr>
          <w:iCs/>
        </w:rPr>
        <w:t xml:space="preserve">A) Yüksek sesle konuşmak </w:t>
      </w:r>
    </w:p>
    <w:p w:rsidR="004B3993" w:rsidRPr="00E97184" w:rsidRDefault="004B3993" w:rsidP="00E97184">
      <w:pPr>
        <w:spacing w:after="0"/>
        <w:rPr>
          <w:iCs/>
        </w:rPr>
      </w:pPr>
      <w:r w:rsidRPr="00E97184">
        <w:rPr>
          <w:iCs/>
        </w:rPr>
        <w:t>B) Camilerin çevresini temiz tutmak</w:t>
      </w:r>
    </w:p>
    <w:p w:rsidR="004B3993" w:rsidRPr="00E97184" w:rsidRDefault="004B3993" w:rsidP="00E97184">
      <w:pPr>
        <w:spacing w:after="0"/>
        <w:rPr>
          <w:iCs/>
        </w:rPr>
      </w:pPr>
      <w:r w:rsidRPr="00E97184">
        <w:rPr>
          <w:iCs/>
        </w:rPr>
        <w:t xml:space="preserve">C) Camiye temiz giysili olarak gelmek </w:t>
      </w:r>
    </w:p>
    <w:p w:rsidR="004B3993" w:rsidRPr="00E97184" w:rsidRDefault="004B3993" w:rsidP="00E97184">
      <w:pPr>
        <w:spacing w:after="0"/>
        <w:rPr>
          <w:iCs/>
        </w:rPr>
      </w:pPr>
      <w:r w:rsidRPr="00E97184">
        <w:rPr>
          <w:iCs/>
        </w:rPr>
        <w:t>D) Camilerin içini temiz tutmak</w:t>
      </w:r>
    </w:p>
    <w:p w:rsidR="004B3993" w:rsidRPr="00E97184" w:rsidRDefault="004B3993" w:rsidP="00E97184">
      <w:pPr>
        <w:spacing w:after="0"/>
        <w:rPr>
          <w:b/>
          <w:iCs/>
        </w:rPr>
      </w:pPr>
      <w:r w:rsidRPr="00E97184">
        <w:rPr>
          <w:b/>
          <w:iCs/>
        </w:rPr>
        <w:t>4.</w:t>
      </w:r>
      <w:r w:rsidRPr="00E97184">
        <w:rPr>
          <w:b/>
        </w:rPr>
        <w:t xml:space="preserve"> </w:t>
      </w:r>
      <w:r w:rsidRPr="00E97184">
        <w:rPr>
          <w:b/>
          <w:iCs/>
        </w:rPr>
        <w:t xml:space="preserve">Aşağıdakilerden hangisi sevap </w:t>
      </w:r>
      <w:r w:rsidRPr="00E97184">
        <w:rPr>
          <w:b/>
          <w:iCs/>
          <w:u w:val="single"/>
        </w:rPr>
        <w:t>kazandırmaz?</w:t>
      </w:r>
    </w:p>
    <w:p w:rsidR="004B3993" w:rsidRPr="00E97184" w:rsidRDefault="004B3993" w:rsidP="00E97184">
      <w:pPr>
        <w:spacing w:after="0"/>
        <w:rPr>
          <w:iCs/>
        </w:rPr>
      </w:pPr>
      <w:r>
        <w:rPr>
          <w:iCs/>
        </w:rPr>
        <w:t>A</w:t>
      </w:r>
      <w:r w:rsidRPr="00E97184">
        <w:rPr>
          <w:iCs/>
        </w:rPr>
        <w:t>) camiye giderken attığımız her adım</w:t>
      </w:r>
    </w:p>
    <w:p w:rsidR="004B3993" w:rsidRPr="00E97184" w:rsidRDefault="004B3993" w:rsidP="00E97184">
      <w:pPr>
        <w:spacing w:after="0"/>
        <w:rPr>
          <w:iCs/>
        </w:rPr>
      </w:pPr>
      <w:r>
        <w:rPr>
          <w:iCs/>
        </w:rPr>
        <w:t>B</w:t>
      </w:r>
      <w:r w:rsidRPr="00E97184">
        <w:rPr>
          <w:iCs/>
        </w:rPr>
        <w:t>)</w:t>
      </w:r>
      <w:r w:rsidRPr="00E97184">
        <w:rPr>
          <w:b/>
          <w:iCs/>
        </w:rPr>
        <w:t xml:space="preserve"> </w:t>
      </w:r>
      <w:r w:rsidRPr="00E97184">
        <w:rPr>
          <w:iCs/>
        </w:rPr>
        <w:t>camide namaz kılanlara selam vermek</w:t>
      </w:r>
    </w:p>
    <w:p w:rsidR="004B3993" w:rsidRPr="00E97184" w:rsidRDefault="004B3993" w:rsidP="00E97184">
      <w:pPr>
        <w:spacing w:after="0"/>
        <w:rPr>
          <w:iCs/>
        </w:rPr>
      </w:pPr>
      <w:r>
        <w:rPr>
          <w:iCs/>
        </w:rPr>
        <w:t>C</w:t>
      </w:r>
      <w:r w:rsidRPr="00E97184">
        <w:rPr>
          <w:iCs/>
        </w:rPr>
        <w:t>)abdest alıp camiye girip oturarak namaz vaktini beklemek</w:t>
      </w:r>
    </w:p>
    <w:p w:rsidR="004B3993" w:rsidRDefault="004B3993" w:rsidP="00E97184">
      <w:pPr>
        <w:spacing w:after="0"/>
        <w:rPr>
          <w:iCs/>
        </w:rPr>
      </w:pPr>
      <w:r>
        <w:rPr>
          <w:iCs/>
        </w:rPr>
        <w:t>D</w:t>
      </w:r>
      <w:r w:rsidRPr="00E97184">
        <w:rPr>
          <w:iCs/>
        </w:rPr>
        <w:t>) ezanı dinlemek ve sözlerini tekrar etmek</w:t>
      </w:r>
    </w:p>
    <w:p w:rsidR="004B3993" w:rsidRPr="00E97184" w:rsidRDefault="004B3993" w:rsidP="00E97184">
      <w:pPr>
        <w:spacing w:after="0"/>
        <w:rPr>
          <w:b/>
          <w:iCs/>
        </w:rPr>
      </w:pPr>
      <w:r w:rsidRPr="00E97184">
        <w:rPr>
          <w:b/>
          <w:iCs/>
        </w:rPr>
        <w:t>5.</w:t>
      </w:r>
      <w:r w:rsidRPr="00E97184">
        <w:rPr>
          <w:b/>
          <w:i/>
          <w:iCs/>
        </w:rPr>
        <w:t xml:space="preserve"> </w:t>
      </w:r>
      <w:r w:rsidRPr="00E97184">
        <w:rPr>
          <w:b/>
          <w:iCs/>
        </w:rPr>
        <w:t>Mekke’de bulunan Kâbe’yi ve onun çevresindeki  yerleri ziyaret ederek yapılan ibadet  aşağıdakilerden hangisidir?</w:t>
      </w:r>
    </w:p>
    <w:p w:rsidR="004B3993" w:rsidRDefault="004B3993" w:rsidP="00E97184">
      <w:pPr>
        <w:spacing w:after="0"/>
        <w:rPr>
          <w:iCs/>
        </w:rPr>
      </w:pPr>
      <w:r>
        <w:rPr>
          <w:iCs/>
        </w:rPr>
        <w:t xml:space="preserve">A) Sadak      B) Hac      C) Zekat      </w:t>
      </w:r>
      <w:r w:rsidRPr="00E97184">
        <w:rPr>
          <w:iCs/>
        </w:rPr>
        <w:t xml:space="preserve"> D) Fitre</w:t>
      </w:r>
    </w:p>
    <w:p w:rsidR="004B3993" w:rsidRPr="00E97184" w:rsidRDefault="004B3993" w:rsidP="00E97184">
      <w:pPr>
        <w:spacing w:after="0"/>
        <w:rPr>
          <w:b/>
          <w:iCs/>
        </w:rPr>
      </w:pPr>
      <w:r w:rsidRPr="00E97184">
        <w:rPr>
          <w:b/>
          <w:iCs/>
        </w:rPr>
        <w:t>6. Aklımızdan geçirdiklerimizi bilen, her yaptığımızı gören ve her söylediğimizi duyan Yüce Allah kuşkusuz bizimle beraberdir. Bu inanç bizi ahlaklı olmaya zorlar. Sürekli iyilik yapmamızı sağlar.</w:t>
      </w:r>
    </w:p>
    <w:p w:rsidR="004B3993" w:rsidRPr="00E97184" w:rsidRDefault="004B3993" w:rsidP="00E97184">
      <w:pPr>
        <w:spacing w:after="0"/>
        <w:rPr>
          <w:b/>
          <w:iCs/>
        </w:rPr>
      </w:pPr>
      <w:r w:rsidRPr="00E97184">
        <w:rPr>
          <w:b/>
          <w:iCs/>
        </w:rPr>
        <w:t>Verilen bu bilgilerden aşağıdaki hangi sonuç çıkarılamaz?</w:t>
      </w:r>
    </w:p>
    <w:p w:rsidR="004B3993" w:rsidRPr="00E97184" w:rsidRDefault="004B3993" w:rsidP="00E97184">
      <w:pPr>
        <w:spacing w:after="0"/>
        <w:rPr>
          <w:iCs/>
        </w:rPr>
      </w:pPr>
      <w:r>
        <w:rPr>
          <w:iCs/>
        </w:rPr>
        <w:t>A</w:t>
      </w:r>
      <w:r w:rsidRPr="00E97184">
        <w:rPr>
          <w:iCs/>
        </w:rPr>
        <w:t xml:space="preserve">) Allah bizimle beraberdir.                      </w:t>
      </w:r>
    </w:p>
    <w:p w:rsidR="004B3993" w:rsidRPr="00E97184" w:rsidRDefault="004B3993" w:rsidP="00E97184">
      <w:pPr>
        <w:spacing w:after="0"/>
        <w:rPr>
          <w:iCs/>
        </w:rPr>
      </w:pPr>
      <w:r>
        <w:rPr>
          <w:iCs/>
        </w:rPr>
        <w:t>B</w:t>
      </w:r>
      <w:r w:rsidRPr="00E97184">
        <w:rPr>
          <w:iCs/>
        </w:rPr>
        <w:t>) Allah herşeyi görür.</w:t>
      </w:r>
    </w:p>
    <w:p w:rsidR="004B3993" w:rsidRPr="00E97184" w:rsidRDefault="004B3993" w:rsidP="00E97184">
      <w:pPr>
        <w:spacing w:after="0"/>
        <w:rPr>
          <w:iCs/>
        </w:rPr>
      </w:pPr>
      <w:r>
        <w:rPr>
          <w:iCs/>
        </w:rPr>
        <w:t>C</w:t>
      </w:r>
      <w:r w:rsidRPr="00E97184">
        <w:rPr>
          <w:iCs/>
        </w:rPr>
        <w:t>) Allah’ın sürekli bizi gördüğünü bilen insan davranışlarına dikkat eder.</w:t>
      </w:r>
    </w:p>
    <w:p w:rsidR="004B3993" w:rsidRPr="002E50E4" w:rsidRDefault="004B3993" w:rsidP="00E97184">
      <w:pPr>
        <w:spacing w:after="0"/>
        <w:rPr>
          <w:iCs/>
        </w:rPr>
      </w:pPr>
      <w:r w:rsidRPr="002E50E4">
        <w:rPr>
          <w:iCs/>
        </w:rPr>
        <w:t>D)Aklımızdan geçenleri kimse bilemez.</w:t>
      </w:r>
    </w:p>
    <w:p w:rsidR="004B3993" w:rsidRDefault="004B3993" w:rsidP="00E97184">
      <w:pPr>
        <w:spacing w:after="0"/>
        <w:rPr>
          <w:b/>
          <w:iCs/>
        </w:rPr>
      </w:pPr>
      <w:r>
        <w:rPr>
          <w:b/>
          <w:iCs/>
        </w:rPr>
        <w:t>7.</w:t>
      </w:r>
      <w:r w:rsidRPr="00E97184">
        <w:rPr>
          <w:b/>
          <w:iCs/>
        </w:rPr>
        <w:t>Camilerde imamların namaz kıldırdıkları yer aşağıdakilerden hangisidir?</w:t>
      </w:r>
    </w:p>
    <w:p w:rsidR="004B3993" w:rsidRDefault="004B3993" w:rsidP="00E97184">
      <w:pPr>
        <w:spacing w:after="0"/>
        <w:rPr>
          <w:iCs/>
        </w:rPr>
      </w:pPr>
      <w:r w:rsidRPr="00E97184">
        <w:rPr>
          <w:iCs/>
        </w:rPr>
        <w:t>A) Mihrap   B) Kürsü   C) Minare D) Minber</w:t>
      </w:r>
    </w:p>
    <w:p w:rsidR="004B3993" w:rsidRDefault="004B3993" w:rsidP="00E97184">
      <w:pPr>
        <w:spacing w:after="0"/>
        <w:rPr>
          <w:iCs/>
        </w:rPr>
      </w:pPr>
    </w:p>
    <w:p w:rsidR="004B3993" w:rsidRDefault="004B3993" w:rsidP="00E97184">
      <w:pPr>
        <w:spacing w:after="0"/>
        <w:rPr>
          <w:iCs/>
        </w:rPr>
      </w:pPr>
    </w:p>
    <w:p w:rsidR="004B3993" w:rsidRDefault="004B3993" w:rsidP="00E97184">
      <w:pPr>
        <w:spacing w:after="0"/>
        <w:rPr>
          <w:iCs/>
        </w:rPr>
      </w:pPr>
    </w:p>
    <w:p w:rsidR="004B3993" w:rsidRPr="002E50E4" w:rsidRDefault="004B3993" w:rsidP="002E50E4">
      <w:pPr>
        <w:spacing w:after="0"/>
        <w:rPr>
          <w:b/>
          <w:bCs/>
          <w:iCs/>
        </w:rPr>
      </w:pPr>
      <w:r w:rsidRPr="002E50E4">
        <w:rPr>
          <w:b/>
          <w:iCs/>
        </w:rPr>
        <w:t>8.</w:t>
      </w:r>
      <w:r w:rsidRPr="002E50E4">
        <w:rPr>
          <w:b/>
          <w:bCs/>
          <w:iCs/>
        </w:rPr>
        <w:t xml:space="preserve"> Eğer yerde ve gökte Allah’tan başka tanrılar bulunsaydı, yer ve göğün düzeni kesinlikle bozulup gitmişti…” (Enbiya suresi, 22. ayet)</w:t>
      </w:r>
    </w:p>
    <w:p w:rsidR="004B3993" w:rsidRPr="002E50E4" w:rsidRDefault="004B3993" w:rsidP="002E50E4">
      <w:pPr>
        <w:spacing w:after="0"/>
        <w:rPr>
          <w:b/>
          <w:iCs/>
        </w:rPr>
      </w:pPr>
      <w:r w:rsidRPr="002E50E4">
        <w:rPr>
          <w:b/>
          <w:bCs/>
          <w:iCs/>
        </w:rPr>
        <w:t xml:space="preserve">Yukarıdaki ayette verilen </w:t>
      </w:r>
      <w:r w:rsidRPr="002E50E4">
        <w:rPr>
          <w:b/>
          <w:bCs/>
          <w:iCs/>
          <w:u w:val="single"/>
        </w:rPr>
        <w:t xml:space="preserve">esas </w:t>
      </w:r>
      <w:r w:rsidRPr="002E50E4">
        <w:rPr>
          <w:b/>
          <w:bCs/>
          <w:iCs/>
        </w:rPr>
        <w:t>düşünce nedir?</w:t>
      </w:r>
    </w:p>
    <w:p w:rsidR="004B3993" w:rsidRPr="002E50E4" w:rsidRDefault="004B3993" w:rsidP="002E50E4">
      <w:pPr>
        <w:spacing w:after="0"/>
        <w:rPr>
          <w:iCs/>
        </w:rPr>
      </w:pPr>
      <w:r w:rsidRPr="002E50E4">
        <w:rPr>
          <w:iCs/>
        </w:rPr>
        <w:t>A) Evrendeki hiçbir şeyin kendiliğinden var olmadığı</w:t>
      </w:r>
    </w:p>
    <w:p w:rsidR="004B3993" w:rsidRPr="002E50E4" w:rsidRDefault="004B3993" w:rsidP="002E50E4">
      <w:pPr>
        <w:spacing w:after="0"/>
        <w:rPr>
          <w:iCs/>
        </w:rPr>
      </w:pPr>
      <w:r w:rsidRPr="002E50E4">
        <w:rPr>
          <w:iCs/>
        </w:rPr>
        <w:t>B) Allah’ın dualarımızı işittiği</w:t>
      </w:r>
    </w:p>
    <w:p w:rsidR="004B3993" w:rsidRPr="002E50E4" w:rsidRDefault="004B3993" w:rsidP="002E50E4">
      <w:pPr>
        <w:spacing w:after="0"/>
        <w:rPr>
          <w:iCs/>
        </w:rPr>
      </w:pPr>
      <w:r w:rsidRPr="002E50E4">
        <w:rPr>
          <w:iCs/>
        </w:rPr>
        <w:t>C) Allah’tan başka tanrı olmadığı</w:t>
      </w:r>
    </w:p>
    <w:p w:rsidR="004B3993" w:rsidRDefault="004B3993" w:rsidP="002E50E4">
      <w:pPr>
        <w:spacing w:after="0"/>
        <w:rPr>
          <w:iCs/>
        </w:rPr>
      </w:pPr>
      <w:r w:rsidRPr="002E50E4">
        <w:rPr>
          <w:iCs/>
        </w:rPr>
        <w:t>D) Allah’ın her şeyi bildiği</w:t>
      </w:r>
    </w:p>
    <w:p w:rsidR="004B3993" w:rsidRPr="00D56554" w:rsidRDefault="004B3993" w:rsidP="00D56554">
      <w:pPr>
        <w:spacing w:after="0"/>
        <w:rPr>
          <w:iCs/>
        </w:rPr>
      </w:pPr>
      <w:r w:rsidRPr="004A60C4">
        <w:rPr>
          <w:b/>
          <w:iCs/>
        </w:rPr>
        <w:t>9.</w:t>
      </w:r>
      <w:r w:rsidRPr="001405D9">
        <w:t xml:space="preserve"> </w:t>
      </w:r>
      <w:r w:rsidRPr="00D56554">
        <w:rPr>
          <w:b/>
          <w:iCs/>
        </w:rPr>
        <w:t xml:space="preserve">Günde beş defa kılınarak yapılan ibadete ne ad verilir? </w:t>
      </w:r>
    </w:p>
    <w:p w:rsidR="004B3993" w:rsidRDefault="004B3993" w:rsidP="00D56554">
      <w:pPr>
        <w:spacing w:after="0"/>
        <w:rPr>
          <w:iCs/>
        </w:rPr>
      </w:pPr>
      <w:r w:rsidRPr="00D56554">
        <w:rPr>
          <w:iCs/>
        </w:rPr>
        <w:t xml:space="preserve">A)namaz kılmak       </w:t>
      </w:r>
      <w:r>
        <w:rPr>
          <w:iCs/>
        </w:rPr>
        <w:t xml:space="preserve">      </w:t>
      </w:r>
      <w:r w:rsidRPr="00D56554">
        <w:rPr>
          <w:iCs/>
        </w:rPr>
        <w:t xml:space="preserve">B)oruç tutmak        </w:t>
      </w:r>
    </w:p>
    <w:p w:rsidR="004B3993" w:rsidRDefault="004B3993" w:rsidP="00D56554">
      <w:pPr>
        <w:spacing w:after="0"/>
        <w:rPr>
          <w:iCs/>
        </w:rPr>
      </w:pPr>
      <w:r w:rsidRPr="00D56554">
        <w:rPr>
          <w:iCs/>
        </w:rPr>
        <w:t xml:space="preserve">C)dua etmek        </w:t>
      </w:r>
      <w:r>
        <w:rPr>
          <w:iCs/>
        </w:rPr>
        <w:t xml:space="preserve">          </w:t>
      </w:r>
      <w:r w:rsidRPr="00D56554">
        <w:rPr>
          <w:iCs/>
        </w:rPr>
        <w:t>D)kurban kesmek</w:t>
      </w:r>
    </w:p>
    <w:p w:rsidR="004B3993" w:rsidRPr="00687030" w:rsidRDefault="004B3993" w:rsidP="00687030">
      <w:pPr>
        <w:spacing w:after="0"/>
        <w:rPr>
          <w:iCs/>
        </w:rPr>
      </w:pPr>
      <w:r w:rsidRPr="00687030">
        <w:rPr>
          <w:b/>
          <w:iCs/>
        </w:rPr>
        <w:t>10.</w:t>
      </w:r>
      <w:r w:rsidRPr="00687030">
        <w:rPr>
          <w:rFonts w:ascii="Times New Roman" w:hAnsi="Times New Roman"/>
          <w:lang w:eastAsia="tr-TR"/>
        </w:rPr>
        <w:t xml:space="preserve"> </w:t>
      </w:r>
      <w:r w:rsidRPr="00687030">
        <w:rPr>
          <w:iCs/>
        </w:rPr>
        <w:t>A</w:t>
      </w:r>
      <w:r w:rsidRPr="00687030">
        <w:rPr>
          <w:b/>
          <w:iCs/>
        </w:rPr>
        <w:t xml:space="preserve">şağıdakilerden hangisi namaz kılacak kişide aranan özelliklerden bir </w:t>
      </w:r>
      <w:r w:rsidRPr="00687030">
        <w:rPr>
          <w:b/>
          <w:iCs/>
          <w:u w:val="single"/>
        </w:rPr>
        <w:t>değildir</w:t>
      </w:r>
      <w:r w:rsidRPr="00687030">
        <w:rPr>
          <w:b/>
          <w:iCs/>
        </w:rPr>
        <w:t>?</w:t>
      </w:r>
    </w:p>
    <w:p w:rsidR="004B3993" w:rsidRDefault="004B3993" w:rsidP="00687030">
      <w:pPr>
        <w:spacing w:after="0"/>
        <w:rPr>
          <w:iCs/>
        </w:rPr>
      </w:pPr>
      <w:r>
        <w:rPr>
          <w:iCs/>
        </w:rPr>
        <w:t>A)</w:t>
      </w:r>
      <w:r w:rsidRPr="00687030">
        <w:rPr>
          <w:iCs/>
        </w:rPr>
        <w:t xml:space="preserve">Müslüman olmak   </w:t>
      </w:r>
      <w:r>
        <w:rPr>
          <w:iCs/>
        </w:rPr>
        <w:t xml:space="preserve">    </w:t>
      </w:r>
    </w:p>
    <w:p w:rsidR="004B3993" w:rsidRDefault="004B3993" w:rsidP="00687030">
      <w:pPr>
        <w:spacing w:after="0"/>
        <w:rPr>
          <w:iCs/>
        </w:rPr>
      </w:pPr>
      <w:r w:rsidRPr="00687030">
        <w:rPr>
          <w:iCs/>
        </w:rPr>
        <w:t>B) Akıllı olmak</w:t>
      </w:r>
      <w:r w:rsidRPr="00687030">
        <w:rPr>
          <w:iCs/>
        </w:rPr>
        <w:tab/>
        <w:t xml:space="preserve">   </w:t>
      </w:r>
    </w:p>
    <w:p w:rsidR="004B3993" w:rsidRDefault="004B3993" w:rsidP="00687030">
      <w:pPr>
        <w:spacing w:after="0"/>
        <w:rPr>
          <w:iCs/>
        </w:rPr>
      </w:pPr>
      <w:r w:rsidRPr="00687030">
        <w:rPr>
          <w:iCs/>
        </w:rPr>
        <w:t>C) Ergenlik çağına gelmiş olmak</w:t>
      </w:r>
      <w:r w:rsidRPr="00687030">
        <w:rPr>
          <w:iCs/>
        </w:rPr>
        <w:tab/>
      </w:r>
    </w:p>
    <w:p w:rsidR="004B3993" w:rsidRPr="00687030" w:rsidRDefault="004B3993" w:rsidP="00687030">
      <w:pPr>
        <w:spacing w:after="0"/>
        <w:rPr>
          <w:iCs/>
        </w:rPr>
      </w:pPr>
      <w:r w:rsidRPr="00687030">
        <w:rPr>
          <w:iCs/>
        </w:rPr>
        <w:t>D) Zengin olmak</w:t>
      </w:r>
    </w:p>
    <w:p w:rsidR="004B3993" w:rsidRPr="00A865A6" w:rsidRDefault="004B3993" w:rsidP="00A865A6">
      <w:pPr>
        <w:spacing w:after="0"/>
        <w:rPr>
          <w:b/>
          <w:iCs/>
        </w:rPr>
      </w:pPr>
      <w:r w:rsidRPr="00A865A6">
        <w:rPr>
          <w:b/>
          <w:iCs/>
        </w:rPr>
        <w:t>11.</w:t>
      </w:r>
      <w:r w:rsidRPr="00A865A6">
        <w:rPr>
          <w:rFonts w:ascii="Times New Roman" w:hAnsi="Times New Roman"/>
          <w:b/>
          <w:lang w:eastAsia="tr-TR"/>
        </w:rPr>
        <w:t xml:space="preserve"> </w:t>
      </w:r>
      <w:r w:rsidRPr="00A865A6">
        <w:rPr>
          <w:b/>
          <w:iCs/>
        </w:rPr>
        <w:t xml:space="preserve">Tan yerinin ağarmasından akşam güneş batıncaya kadar, bir şey yemeden, içmeden yapılan ibadete ne ad verilir?                </w:t>
      </w:r>
    </w:p>
    <w:p w:rsidR="004B3993" w:rsidRDefault="004B3993" w:rsidP="00A865A6">
      <w:pPr>
        <w:spacing w:after="0"/>
        <w:rPr>
          <w:iCs/>
        </w:rPr>
      </w:pPr>
      <w:r>
        <w:rPr>
          <w:iCs/>
        </w:rPr>
        <w:t xml:space="preserve">A) Namaz    </w:t>
      </w:r>
      <w:r w:rsidRPr="00A865A6">
        <w:rPr>
          <w:iCs/>
        </w:rPr>
        <w:t xml:space="preserve">B) Oruç     </w:t>
      </w:r>
      <w:r>
        <w:rPr>
          <w:iCs/>
        </w:rPr>
        <w:t xml:space="preserve">   C) Hac       </w:t>
      </w:r>
      <w:r w:rsidRPr="00A865A6">
        <w:rPr>
          <w:iCs/>
        </w:rPr>
        <w:t xml:space="preserve">    D) Zekat  </w:t>
      </w:r>
    </w:p>
    <w:p w:rsidR="004B3993" w:rsidRPr="00A97E04" w:rsidRDefault="004B3993" w:rsidP="00A97E04">
      <w:pPr>
        <w:spacing w:after="0"/>
        <w:rPr>
          <w:b/>
          <w:iCs/>
        </w:rPr>
      </w:pPr>
      <w:r w:rsidRPr="004A60C4">
        <w:rPr>
          <w:b/>
          <w:iCs/>
        </w:rPr>
        <w:t>12.</w:t>
      </w:r>
      <w:r w:rsidRPr="00A97E04">
        <w:rPr>
          <w:rFonts w:ascii="Times New Roman" w:hAnsi="Times New Roman"/>
          <w:b/>
          <w:lang w:eastAsia="tr-TR"/>
        </w:rPr>
        <w:t xml:space="preserve"> </w:t>
      </w:r>
      <w:r w:rsidRPr="00A97E04">
        <w:rPr>
          <w:b/>
          <w:iCs/>
        </w:rPr>
        <w:t>Zengin Müslümanların yılda bir kez mallarının kırkta birini ihtiyaç sahiplerine vermesine ne ad verilir?</w:t>
      </w:r>
    </w:p>
    <w:p w:rsidR="004B3993" w:rsidRDefault="004B3993" w:rsidP="00A97E04">
      <w:pPr>
        <w:spacing w:after="0"/>
        <w:rPr>
          <w:iCs/>
        </w:rPr>
      </w:pPr>
      <w:r>
        <w:rPr>
          <w:iCs/>
        </w:rPr>
        <w:t>A)</w:t>
      </w:r>
      <w:r w:rsidRPr="00A97E04">
        <w:rPr>
          <w:iCs/>
        </w:rPr>
        <w:t>Hac</w:t>
      </w:r>
      <w:r>
        <w:rPr>
          <w:iCs/>
        </w:rPr>
        <w:t xml:space="preserve"> </w:t>
      </w:r>
      <w:r w:rsidRPr="00A97E04">
        <w:rPr>
          <w:iCs/>
        </w:rPr>
        <w:t xml:space="preserve">  </w:t>
      </w:r>
      <w:r>
        <w:rPr>
          <w:iCs/>
        </w:rPr>
        <w:t xml:space="preserve">  </w:t>
      </w:r>
      <w:r w:rsidRPr="00A97E04">
        <w:rPr>
          <w:iCs/>
        </w:rPr>
        <w:t xml:space="preserve">   </w:t>
      </w:r>
      <w:r>
        <w:rPr>
          <w:iCs/>
        </w:rPr>
        <w:t xml:space="preserve">  B)Sadaka      C)Zekat       </w:t>
      </w:r>
      <w:r w:rsidRPr="00A97E04">
        <w:rPr>
          <w:iCs/>
        </w:rPr>
        <w:t xml:space="preserve"> </w:t>
      </w:r>
      <w:r>
        <w:rPr>
          <w:iCs/>
        </w:rPr>
        <w:t>D)</w:t>
      </w:r>
      <w:r w:rsidRPr="00A97E04">
        <w:rPr>
          <w:iCs/>
        </w:rPr>
        <w:t>Yardım</w:t>
      </w:r>
    </w:p>
    <w:p w:rsidR="004B3993" w:rsidRPr="000D6033" w:rsidRDefault="004B3993" w:rsidP="000D6033">
      <w:pPr>
        <w:spacing w:after="0"/>
        <w:rPr>
          <w:b/>
          <w:iCs/>
        </w:rPr>
      </w:pPr>
      <w:r w:rsidRPr="004A60C4">
        <w:rPr>
          <w:b/>
          <w:iCs/>
        </w:rPr>
        <w:t>13.</w:t>
      </w:r>
      <w:r>
        <w:rPr>
          <w:iCs/>
        </w:rPr>
        <w:t xml:space="preserve"> </w:t>
      </w:r>
      <w:r w:rsidRPr="000D6033">
        <w:rPr>
          <w:b/>
          <w:iCs/>
        </w:rPr>
        <w:t>Günlük namazların sırası aşağıdakilerden hangisinde doğru olarak verilmiştir?</w:t>
      </w:r>
    </w:p>
    <w:p w:rsidR="004B3993" w:rsidRDefault="004B3993" w:rsidP="000D6033">
      <w:pPr>
        <w:spacing w:after="0"/>
        <w:rPr>
          <w:iCs/>
        </w:rPr>
      </w:pPr>
      <w:r w:rsidRPr="000D6033">
        <w:rPr>
          <w:iCs/>
        </w:rPr>
        <w:t>A) Sabah – öğl</w:t>
      </w:r>
      <w:r>
        <w:rPr>
          <w:iCs/>
        </w:rPr>
        <w:t>e – yatsı – ikindi - akşam</w:t>
      </w:r>
      <w:r>
        <w:rPr>
          <w:iCs/>
        </w:rPr>
        <w:tab/>
      </w:r>
    </w:p>
    <w:p w:rsidR="004B3993" w:rsidRPr="000D6033" w:rsidRDefault="004B3993" w:rsidP="000D6033">
      <w:pPr>
        <w:spacing w:after="0"/>
        <w:rPr>
          <w:iCs/>
        </w:rPr>
      </w:pPr>
      <w:r w:rsidRPr="000D6033">
        <w:rPr>
          <w:iCs/>
        </w:rPr>
        <w:t>B) Cuma  – öğle – ikindi – akşam - yatsı</w:t>
      </w:r>
    </w:p>
    <w:p w:rsidR="004B3993" w:rsidRDefault="004B3993" w:rsidP="000D6033">
      <w:pPr>
        <w:spacing w:after="0"/>
        <w:rPr>
          <w:iCs/>
        </w:rPr>
      </w:pPr>
      <w:r w:rsidRPr="000D6033">
        <w:rPr>
          <w:iCs/>
        </w:rPr>
        <w:t>C) Sabah – ö</w:t>
      </w:r>
      <w:r>
        <w:rPr>
          <w:iCs/>
        </w:rPr>
        <w:t>ğle – ikindi – akşam – yatsı</w:t>
      </w:r>
    </w:p>
    <w:p w:rsidR="004B3993" w:rsidRDefault="004B3993" w:rsidP="000D6033">
      <w:pPr>
        <w:spacing w:after="0"/>
        <w:rPr>
          <w:iCs/>
        </w:rPr>
      </w:pPr>
      <w:r w:rsidRPr="000D6033">
        <w:rPr>
          <w:iCs/>
        </w:rPr>
        <w:t>D) Vitir – sabah – öğle – ikindi – yatsı</w:t>
      </w:r>
    </w:p>
    <w:p w:rsidR="004B3993" w:rsidRPr="00F50A32" w:rsidRDefault="004B3993" w:rsidP="00F50A32">
      <w:pPr>
        <w:spacing w:after="0"/>
        <w:rPr>
          <w:iCs/>
        </w:rPr>
      </w:pPr>
      <w:r w:rsidRPr="004A60C4">
        <w:rPr>
          <w:b/>
          <w:iCs/>
        </w:rPr>
        <w:t>14</w:t>
      </w:r>
      <w:r>
        <w:rPr>
          <w:iCs/>
        </w:rPr>
        <w:t>.</w:t>
      </w:r>
      <w:r w:rsidRPr="00F50A32">
        <w:rPr>
          <w:rFonts w:ascii="Times New Roman" w:hAnsi="Times New Roman"/>
          <w:b/>
          <w:lang w:eastAsia="tr-TR"/>
        </w:rPr>
        <w:t xml:space="preserve"> </w:t>
      </w:r>
      <w:r w:rsidRPr="00F50A32">
        <w:rPr>
          <w:b/>
          <w:iCs/>
        </w:rPr>
        <w:t xml:space="preserve">Aşağıdakilerden hangisi Allah’ın özelliklerinden biri </w:t>
      </w:r>
      <w:r w:rsidRPr="00F50A32">
        <w:rPr>
          <w:b/>
          <w:iCs/>
          <w:u w:val="single"/>
        </w:rPr>
        <w:t>değildir</w:t>
      </w:r>
      <w:r w:rsidRPr="00F50A32">
        <w:rPr>
          <w:b/>
          <w:iCs/>
        </w:rPr>
        <w:t>?</w:t>
      </w:r>
    </w:p>
    <w:p w:rsidR="004B3993" w:rsidRDefault="004B3993" w:rsidP="00F50A32">
      <w:pPr>
        <w:spacing w:after="0"/>
        <w:rPr>
          <w:iCs/>
        </w:rPr>
      </w:pPr>
      <w:r>
        <w:rPr>
          <w:iCs/>
        </w:rPr>
        <w:t>A) Allah her şeyi görür</w:t>
      </w:r>
      <w:r>
        <w:rPr>
          <w:iCs/>
        </w:rPr>
        <w:tab/>
        <w:t xml:space="preserve">  </w:t>
      </w:r>
    </w:p>
    <w:p w:rsidR="004B3993" w:rsidRDefault="004B3993" w:rsidP="00F50A32">
      <w:pPr>
        <w:spacing w:after="0"/>
        <w:rPr>
          <w:iCs/>
        </w:rPr>
      </w:pPr>
      <w:r>
        <w:rPr>
          <w:iCs/>
        </w:rPr>
        <w:t>B) Allah her şeyi işitir</w:t>
      </w:r>
    </w:p>
    <w:p w:rsidR="004B3993" w:rsidRPr="00F50A32" w:rsidRDefault="004B3993" w:rsidP="00F50A32">
      <w:pPr>
        <w:spacing w:after="0"/>
        <w:rPr>
          <w:iCs/>
        </w:rPr>
      </w:pPr>
      <w:r w:rsidRPr="00F50A32">
        <w:rPr>
          <w:iCs/>
        </w:rPr>
        <w:t>C) Allah her şeyi bilir</w:t>
      </w:r>
    </w:p>
    <w:p w:rsidR="004B3993" w:rsidRDefault="004B3993" w:rsidP="00F50A32">
      <w:pPr>
        <w:spacing w:after="0"/>
        <w:rPr>
          <w:iCs/>
        </w:rPr>
      </w:pPr>
      <w:r w:rsidRPr="00F50A32">
        <w:rPr>
          <w:iCs/>
        </w:rPr>
        <w:t xml:space="preserve">D) Allah her şeye muhtaçtır </w:t>
      </w:r>
    </w:p>
    <w:p w:rsidR="004B3993" w:rsidRDefault="004B3993" w:rsidP="00F50A32">
      <w:pPr>
        <w:spacing w:after="0"/>
        <w:rPr>
          <w:iCs/>
        </w:rPr>
      </w:pPr>
    </w:p>
    <w:p w:rsidR="004B3993" w:rsidRDefault="004B3993" w:rsidP="00F50A32">
      <w:pPr>
        <w:spacing w:after="0"/>
        <w:rPr>
          <w:iCs/>
        </w:rPr>
      </w:pPr>
    </w:p>
    <w:p w:rsidR="004B3993" w:rsidRDefault="004B3993" w:rsidP="00F50A32">
      <w:pPr>
        <w:spacing w:after="0"/>
        <w:rPr>
          <w:iCs/>
        </w:rPr>
      </w:pPr>
    </w:p>
    <w:p w:rsidR="004B3993" w:rsidRPr="00C04E60" w:rsidRDefault="004B3993" w:rsidP="00C04E60">
      <w:pPr>
        <w:spacing w:after="0"/>
        <w:rPr>
          <w:iCs/>
        </w:rPr>
      </w:pPr>
      <w:r w:rsidRPr="00BC1706">
        <w:rPr>
          <w:b/>
          <w:iCs/>
        </w:rPr>
        <w:t>15.</w:t>
      </w:r>
      <w:r w:rsidRPr="00C04E60">
        <w:rPr>
          <w:rFonts w:ascii="Times New Roman" w:hAnsi="Times New Roman"/>
          <w:b/>
          <w:lang w:eastAsia="tr-TR"/>
        </w:rPr>
        <w:t xml:space="preserve"> </w:t>
      </w:r>
      <w:r w:rsidRPr="00C04E60">
        <w:rPr>
          <w:b/>
          <w:iCs/>
        </w:rPr>
        <w:t>Başarmayla ilgili aşağıdakilerden hangisi doğrudur?</w:t>
      </w:r>
    </w:p>
    <w:p w:rsidR="004B3993" w:rsidRPr="00C04E60" w:rsidRDefault="004B3993" w:rsidP="00C04E60">
      <w:pPr>
        <w:spacing w:after="0"/>
        <w:rPr>
          <w:iCs/>
        </w:rPr>
      </w:pPr>
      <w:r>
        <w:rPr>
          <w:iCs/>
        </w:rPr>
        <w:t>A)</w:t>
      </w:r>
      <w:r w:rsidRPr="00C04E60">
        <w:rPr>
          <w:iCs/>
        </w:rPr>
        <w:t xml:space="preserve"> Önce çalışırım, sonra Allah’a güvenirim ve başarırım</w:t>
      </w:r>
    </w:p>
    <w:p w:rsidR="004B3993" w:rsidRDefault="004B3993" w:rsidP="00C04E60">
      <w:pPr>
        <w:spacing w:after="0"/>
        <w:rPr>
          <w:iCs/>
        </w:rPr>
      </w:pPr>
      <w:r>
        <w:rPr>
          <w:iCs/>
        </w:rPr>
        <w:t xml:space="preserve">B)aşarmak çalışmayla olmaz </w:t>
      </w:r>
      <w:r>
        <w:rPr>
          <w:iCs/>
        </w:rPr>
        <w:tab/>
      </w:r>
    </w:p>
    <w:p w:rsidR="004B3993" w:rsidRPr="00C04E60" w:rsidRDefault="004B3993" w:rsidP="00C04E60">
      <w:pPr>
        <w:spacing w:after="0"/>
        <w:rPr>
          <w:iCs/>
        </w:rPr>
      </w:pPr>
      <w:r>
        <w:rPr>
          <w:iCs/>
        </w:rPr>
        <w:t>C</w:t>
      </w:r>
      <w:r w:rsidRPr="00C04E60">
        <w:rPr>
          <w:iCs/>
        </w:rPr>
        <w:t xml:space="preserve">) Hiç çalışmadan başarırım </w:t>
      </w:r>
      <w:r w:rsidRPr="00C04E60">
        <w:rPr>
          <w:iCs/>
        </w:rPr>
        <w:tab/>
      </w:r>
    </w:p>
    <w:p w:rsidR="004B3993" w:rsidRDefault="004B3993" w:rsidP="00C04E60">
      <w:pPr>
        <w:spacing w:after="0"/>
        <w:rPr>
          <w:iCs/>
        </w:rPr>
      </w:pPr>
      <w:r>
        <w:rPr>
          <w:iCs/>
        </w:rPr>
        <w:t>D</w:t>
      </w:r>
      <w:r w:rsidRPr="00C04E60">
        <w:rPr>
          <w:iCs/>
        </w:rPr>
        <w:t>) Hiç</w:t>
      </w:r>
      <w:r>
        <w:rPr>
          <w:iCs/>
        </w:rPr>
        <w:t xml:space="preserve"> çalışmadan Allah’a güvenirim</w:t>
      </w:r>
      <w:r>
        <w:rPr>
          <w:iCs/>
        </w:rPr>
        <w:tab/>
      </w:r>
    </w:p>
    <w:p w:rsidR="004B3993" w:rsidRPr="00BC1706" w:rsidRDefault="004B3993" w:rsidP="00BC1706">
      <w:pPr>
        <w:spacing w:after="0"/>
        <w:rPr>
          <w:b/>
          <w:iCs/>
        </w:rPr>
      </w:pPr>
      <w:r w:rsidRPr="00BC1706">
        <w:rPr>
          <w:b/>
          <w:iCs/>
        </w:rPr>
        <w:t>16.</w:t>
      </w:r>
      <w:r w:rsidRPr="00BC1706">
        <w:rPr>
          <w:rFonts w:ascii="Times New Roman" w:hAnsi="Times New Roman"/>
          <w:b/>
          <w:lang w:eastAsia="tr-TR"/>
        </w:rPr>
        <w:t xml:space="preserve"> </w:t>
      </w:r>
      <w:r w:rsidRPr="00BC1706">
        <w:rPr>
          <w:b/>
          <w:iCs/>
        </w:rPr>
        <w:t>Allah’ın yaptığımız her şeyi görmesi davranışlarımızı nasıl etkiler?</w:t>
      </w:r>
    </w:p>
    <w:p w:rsidR="004B3993" w:rsidRPr="00BC1706" w:rsidRDefault="004B3993" w:rsidP="00BC1706">
      <w:pPr>
        <w:spacing w:after="0"/>
        <w:rPr>
          <w:iCs/>
        </w:rPr>
      </w:pPr>
      <w:r>
        <w:rPr>
          <w:iCs/>
        </w:rPr>
        <w:t>A</w:t>
      </w:r>
      <w:r w:rsidRPr="00BC1706">
        <w:rPr>
          <w:iCs/>
        </w:rPr>
        <w:t>) Yalnız olduğumuz zaman dilediğimizi yaparız.</w:t>
      </w:r>
    </w:p>
    <w:p w:rsidR="004B3993" w:rsidRDefault="004B3993" w:rsidP="00BC1706">
      <w:pPr>
        <w:spacing w:after="0"/>
        <w:rPr>
          <w:iCs/>
        </w:rPr>
      </w:pPr>
      <w:r>
        <w:rPr>
          <w:iCs/>
        </w:rPr>
        <w:t>B</w:t>
      </w:r>
      <w:r w:rsidRPr="00BC1706">
        <w:rPr>
          <w:iCs/>
        </w:rPr>
        <w:t>) Allah</w:t>
      </w:r>
      <w:r>
        <w:rPr>
          <w:iCs/>
        </w:rPr>
        <w:t>’</w:t>
      </w:r>
      <w:r w:rsidRPr="00BC1706">
        <w:rPr>
          <w:iCs/>
        </w:rPr>
        <w:t>ın gördüğünü düşünerek davranışlarımıza dikkat ederiz.</w:t>
      </w:r>
    </w:p>
    <w:p w:rsidR="004B3993" w:rsidRDefault="004B3993" w:rsidP="00BC1706">
      <w:pPr>
        <w:spacing w:after="0"/>
        <w:rPr>
          <w:iCs/>
        </w:rPr>
      </w:pPr>
      <w:r w:rsidRPr="00BC1706">
        <w:rPr>
          <w:iCs/>
        </w:rPr>
        <w:t xml:space="preserve">C) Arkadaşlarımızın arkasından rahatlıkla konuşabiliriz.          </w:t>
      </w:r>
    </w:p>
    <w:p w:rsidR="004B3993" w:rsidRPr="00BC1706" w:rsidRDefault="004B3993" w:rsidP="00BC1706">
      <w:pPr>
        <w:spacing w:after="0"/>
        <w:rPr>
          <w:iCs/>
        </w:rPr>
      </w:pPr>
      <w:r w:rsidRPr="00BC1706">
        <w:rPr>
          <w:iCs/>
        </w:rPr>
        <w:t>D) Bize emanet edilen çantanın içine bakabiliriz.</w:t>
      </w:r>
    </w:p>
    <w:p w:rsidR="004B3993" w:rsidRPr="00757301" w:rsidRDefault="004B3993" w:rsidP="00757301">
      <w:pPr>
        <w:spacing w:after="0"/>
        <w:rPr>
          <w:b/>
          <w:iCs/>
        </w:rPr>
      </w:pPr>
      <w:r w:rsidRPr="00757301">
        <w:rPr>
          <w:b/>
          <w:iCs/>
        </w:rPr>
        <w:t>17.</w:t>
      </w:r>
      <w:r w:rsidRPr="00757301">
        <w:rPr>
          <w:rFonts w:ascii="Times New Roman" w:hAnsi="Times New Roman"/>
          <w:b/>
          <w:lang w:eastAsia="tr-TR"/>
        </w:rPr>
        <w:t xml:space="preserve"> </w:t>
      </w:r>
      <w:r w:rsidRPr="00757301">
        <w:rPr>
          <w:b/>
          <w:iCs/>
        </w:rPr>
        <w:t>Duanın sonunda söylenen “amin” sözcüğü ne anlama gelir?</w:t>
      </w:r>
    </w:p>
    <w:p w:rsidR="004B3993" w:rsidRDefault="004B3993" w:rsidP="00757301">
      <w:pPr>
        <w:spacing w:after="0"/>
        <w:rPr>
          <w:iCs/>
        </w:rPr>
      </w:pPr>
      <w:r>
        <w:rPr>
          <w:iCs/>
        </w:rPr>
        <w:t>A) Yarabbi çok şükür</w:t>
      </w:r>
      <w:r>
        <w:rPr>
          <w:iCs/>
        </w:rPr>
        <w:tab/>
        <w:t xml:space="preserve">  </w:t>
      </w:r>
    </w:p>
    <w:p w:rsidR="004B3993" w:rsidRDefault="004B3993" w:rsidP="00757301">
      <w:pPr>
        <w:spacing w:after="0"/>
        <w:rPr>
          <w:iCs/>
        </w:rPr>
      </w:pPr>
      <w:r w:rsidRPr="00757301">
        <w:rPr>
          <w:iCs/>
        </w:rPr>
        <w:t xml:space="preserve">B)Allah’ım  beni affet       </w:t>
      </w:r>
    </w:p>
    <w:p w:rsidR="004B3993" w:rsidRDefault="004B3993" w:rsidP="00757301">
      <w:pPr>
        <w:spacing w:after="0"/>
        <w:rPr>
          <w:iCs/>
        </w:rPr>
      </w:pPr>
      <w:r>
        <w:rPr>
          <w:iCs/>
        </w:rPr>
        <w:t xml:space="preserve">C) Elhamdülillah       </w:t>
      </w:r>
    </w:p>
    <w:p w:rsidR="004B3993" w:rsidRDefault="004B3993" w:rsidP="00757301">
      <w:pPr>
        <w:spacing w:after="0"/>
        <w:rPr>
          <w:iCs/>
        </w:rPr>
      </w:pPr>
      <w:r w:rsidRPr="00757301">
        <w:rPr>
          <w:iCs/>
        </w:rPr>
        <w:t>D) Allah’ım duamı kabul et</w:t>
      </w:r>
    </w:p>
    <w:p w:rsidR="004B3993" w:rsidRPr="00911C5A" w:rsidRDefault="004B3993" w:rsidP="00911C5A">
      <w:pPr>
        <w:spacing w:after="0"/>
        <w:rPr>
          <w:b/>
          <w:iCs/>
        </w:rPr>
      </w:pPr>
      <w:r w:rsidRPr="00911C5A">
        <w:rPr>
          <w:b/>
          <w:iCs/>
        </w:rPr>
        <w:t>18.</w:t>
      </w:r>
      <w:r w:rsidRPr="00911C5A">
        <w:rPr>
          <w:rFonts w:ascii="Times New Roman" w:hAnsi="Times New Roman"/>
          <w:b/>
          <w:lang w:eastAsia="tr-TR"/>
        </w:rPr>
        <w:t xml:space="preserve"> </w:t>
      </w:r>
      <w:r w:rsidRPr="00911C5A">
        <w:rPr>
          <w:b/>
          <w:iCs/>
        </w:rPr>
        <w:t xml:space="preserve">Aşağıdakilerden hangisi belli zamanlarda yerine getirilen başlıca ibadetlerden </w:t>
      </w:r>
      <w:r w:rsidRPr="00911C5A">
        <w:rPr>
          <w:b/>
          <w:iCs/>
          <w:u w:val="single"/>
        </w:rPr>
        <w:t>değildir?</w:t>
      </w:r>
    </w:p>
    <w:p w:rsidR="004B3993" w:rsidRDefault="004B3993" w:rsidP="00911C5A">
      <w:pPr>
        <w:spacing w:after="0"/>
        <w:rPr>
          <w:iCs/>
        </w:rPr>
      </w:pPr>
      <w:r>
        <w:rPr>
          <w:iCs/>
        </w:rPr>
        <w:t>A)</w:t>
      </w:r>
      <w:r w:rsidRPr="00911C5A">
        <w:rPr>
          <w:iCs/>
        </w:rPr>
        <w:t xml:space="preserve"> </w:t>
      </w:r>
      <w:r>
        <w:rPr>
          <w:iCs/>
        </w:rPr>
        <w:t xml:space="preserve">Dua        </w:t>
      </w:r>
      <w:r w:rsidRPr="00911C5A">
        <w:rPr>
          <w:iCs/>
        </w:rPr>
        <w:t>B) Oruç</w:t>
      </w:r>
      <w:r>
        <w:rPr>
          <w:iCs/>
        </w:rPr>
        <w:t xml:space="preserve"> </w:t>
      </w:r>
      <w:r w:rsidRPr="00911C5A">
        <w:rPr>
          <w:iCs/>
        </w:rPr>
        <w:t xml:space="preserve">  </w:t>
      </w:r>
      <w:r>
        <w:rPr>
          <w:iCs/>
        </w:rPr>
        <w:t xml:space="preserve"> </w:t>
      </w:r>
      <w:r w:rsidRPr="00911C5A">
        <w:rPr>
          <w:iCs/>
        </w:rPr>
        <w:t xml:space="preserve">  </w:t>
      </w:r>
      <w:r>
        <w:rPr>
          <w:iCs/>
        </w:rPr>
        <w:t>C)</w:t>
      </w:r>
      <w:r w:rsidRPr="00911C5A">
        <w:rPr>
          <w:iCs/>
        </w:rPr>
        <w:t xml:space="preserve">Hac </w:t>
      </w:r>
      <w:r>
        <w:rPr>
          <w:iCs/>
        </w:rPr>
        <w:t xml:space="preserve">         D)Namaz</w:t>
      </w:r>
    </w:p>
    <w:p w:rsidR="004B3993" w:rsidRPr="00DF6B83" w:rsidRDefault="004B3993" w:rsidP="00DF6B83">
      <w:pPr>
        <w:spacing w:after="0"/>
        <w:rPr>
          <w:b/>
          <w:iCs/>
        </w:rPr>
      </w:pPr>
      <w:r>
        <w:rPr>
          <w:iCs/>
        </w:rPr>
        <w:t>19.</w:t>
      </w:r>
      <w:r w:rsidRPr="00DF6B83">
        <w:rPr>
          <w:rFonts w:ascii="Times New Roman" w:hAnsi="Times New Roman"/>
          <w:b/>
          <w:lang w:eastAsia="tr-TR"/>
        </w:rPr>
        <w:t xml:space="preserve"> </w:t>
      </w:r>
      <w:r w:rsidRPr="00DF6B83">
        <w:rPr>
          <w:b/>
          <w:iCs/>
        </w:rPr>
        <w:t>Aşağıdakilerden hangisi salih amel(güzel iş)değildir?</w:t>
      </w:r>
    </w:p>
    <w:p w:rsidR="004B3993" w:rsidRDefault="004B3993" w:rsidP="00DF6B83">
      <w:pPr>
        <w:spacing w:after="0"/>
        <w:rPr>
          <w:iCs/>
        </w:rPr>
      </w:pPr>
      <w:r>
        <w:rPr>
          <w:iCs/>
        </w:rPr>
        <w:t>A</w:t>
      </w:r>
      <w:r w:rsidRPr="00DF6B83">
        <w:rPr>
          <w:iCs/>
        </w:rPr>
        <w:t xml:space="preserve">)Yoksullara yardım etmek   </w:t>
      </w:r>
    </w:p>
    <w:p w:rsidR="004B3993" w:rsidRDefault="004B3993" w:rsidP="00DF6B83">
      <w:pPr>
        <w:spacing w:after="0"/>
        <w:rPr>
          <w:iCs/>
        </w:rPr>
      </w:pPr>
      <w:r>
        <w:rPr>
          <w:iCs/>
        </w:rPr>
        <w:t>B</w:t>
      </w:r>
      <w:r w:rsidRPr="00DF6B83">
        <w:rPr>
          <w:iCs/>
        </w:rPr>
        <w:t>)Büyüklere saygılı olmak</w:t>
      </w:r>
      <w:r w:rsidRPr="00DF6B83">
        <w:rPr>
          <w:iCs/>
        </w:rPr>
        <w:tab/>
      </w:r>
    </w:p>
    <w:p w:rsidR="004B3993" w:rsidRDefault="004B3993" w:rsidP="00DF6B83">
      <w:pPr>
        <w:spacing w:after="0"/>
        <w:rPr>
          <w:iCs/>
        </w:rPr>
      </w:pPr>
      <w:r>
        <w:rPr>
          <w:iCs/>
        </w:rPr>
        <w:t>C</w:t>
      </w:r>
      <w:r w:rsidRPr="00DF6B83">
        <w:rPr>
          <w:iCs/>
        </w:rPr>
        <w:t>)Kötü söz söylemek</w:t>
      </w:r>
      <w:r w:rsidRPr="00DF6B83">
        <w:rPr>
          <w:iCs/>
        </w:rPr>
        <w:tab/>
        <w:t xml:space="preserve">    </w:t>
      </w:r>
    </w:p>
    <w:p w:rsidR="004B3993" w:rsidRDefault="004B3993" w:rsidP="00DF6B83">
      <w:pPr>
        <w:spacing w:after="0"/>
        <w:rPr>
          <w:iCs/>
        </w:rPr>
      </w:pPr>
      <w:r>
        <w:rPr>
          <w:iCs/>
        </w:rPr>
        <w:t>D</w:t>
      </w:r>
      <w:r w:rsidRPr="00DF6B83">
        <w:rPr>
          <w:iCs/>
        </w:rPr>
        <w:t>)Çevreyi temiz tutmak</w:t>
      </w:r>
    </w:p>
    <w:p w:rsidR="004B3993" w:rsidRPr="00095766" w:rsidRDefault="004B3993" w:rsidP="00095766">
      <w:pPr>
        <w:spacing w:after="0"/>
        <w:rPr>
          <w:iCs/>
        </w:rPr>
      </w:pPr>
      <w:r w:rsidRPr="00095766">
        <w:rPr>
          <w:b/>
          <w:iCs/>
        </w:rPr>
        <w:t>20.</w:t>
      </w:r>
      <w:r w:rsidRPr="00095766">
        <w:rPr>
          <w:rFonts w:ascii="Tahoma" w:hAnsi="Tahoma" w:cs="Tahoma"/>
          <w:b/>
          <w:sz w:val="18"/>
          <w:szCs w:val="18"/>
          <w:lang w:eastAsia="tr-TR"/>
        </w:rPr>
        <w:t xml:space="preserve"> </w:t>
      </w:r>
      <w:r w:rsidRPr="00095766">
        <w:rPr>
          <w:b/>
          <w:iCs/>
        </w:rPr>
        <w:t>Yüce Allah’ın her şeyi yaratırken yalnızca “Ol!” demesi O’nun hangi özelliğini vurgulamaktad</w:t>
      </w:r>
      <w:r w:rsidRPr="00095766">
        <w:rPr>
          <w:iCs/>
        </w:rPr>
        <w:t>ır?</w:t>
      </w:r>
    </w:p>
    <w:p w:rsidR="004B3993" w:rsidRPr="00095766" w:rsidRDefault="004B3993" w:rsidP="00095766">
      <w:pPr>
        <w:spacing w:after="0"/>
        <w:rPr>
          <w:iCs/>
        </w:rPr>
      </w:pPr>
      <w:r w:rsidRPr="00095766">
        <w:rPr>
          <w:iCs/>
        </w:rPr>
        <w:t>A) Her şeyi gördüğünü</w:t>
      </w:r>
    </w:p>
    <w:p w:rsidR="004B3993" w:rsidRPr="00095766" w:rsidRDefault="004B3993" w:rsidP="00095766">
      <w:pPr>
        <w:spacing w:after="0"/>
        <w:rPr>
          <w:iCs/>
        </w:rPr>
      </w:pPr>
      <w:r w:rsidRPr="00095766">
        <w:rPr>
          <w:iCs/>
        </w:rPr>
        <w:t>B) Eşi ve benzeri olmadığını</w:t>
      </w:r>
    </w:p>
    <w:p w:rsidR="004B3993" w:rsidRPr="00095766" w:rsidRDefault="004B3993" w:rsidP="00095766">
      <w:pPr>
        <w:spacing w:after="0"/>
        <w:rPr>
          <w:iCs/>
        </w:rPr>
      </w:pPr>
      <w:r w:rsidRPr="00095766">
        <w:rPr>
          <w:iCs/>
        </w:rPr>
        <w:t>C) Her şeye gücünün yettiğini</w:t>
      </w:r>
    </w:p>
    <w:p w:rsidR="004B3993" w:rsidRPr="00DF6B83" w:rsidRDefault="004B3993" w:rsidP="00095766">
      <w:pPr>
        <w:spacing w:after="0"/>
        <w:rPr>
          <w:iCs/>
        </w:rPr>
      </w:pPr>
      <w:r w:rsidRPr="00095766">
        <w:rPr>
          <w:iCs/>
        </w:rPr>
        <w:t>D) Her şeyi işittiğini</w:t>
      </w:r>
    </w:p>
    <w:p w:rsidR="004B3993" w:rsidRPr="00911C5A" w:rsidRDefault="004B3993" w:rsidP="00911C5A">
      <w:pPr>
        <w:spacing w:after="0"/>
        <w:rPr>
          <w:iCs/>
        </w:rPr>
      </w:pPr>
    </w:p>
    <w:p w:rsidR="004B3993" w:rsidRPr="00757301" w:rsidRDefault="004B3993" w:rsidP="00757301">
      <w:pPr>
        <w:spacing w:after="0"/>
        <w:rPr>
          <w:iCs/>
        </w:rPr>
      </w:pPr>
    </w:p>
    <w:p w:rsidR="004B3993" w:rsidRPr="005B3501" w:rsidRDefault="004B3993" w:rsidP="005B3501">
      <w:pPr>
        <w:spacing w:after="0"/>
        <w:rPr>
          <w:b/>
          <w:iCs/>
        </w:rPr>
      </w:pPr>
      <w:r w:rsidRPr="00BE5CB0">
        <w:rPr>
          <w:b/>
          <w:iCs/>
        </w:rPr>
        <w:t>21.</w:t>
      </w:r>
      <w:r w:rsidRPr="005B3501">
        <w:rPr>
          <w:rFonts w:ascii="Arial" w:hAnsi="Arial" w:cs="Arial"/>
          <w:b/>
          <w:lang w:eastAsia="tr-TR"/>
        </w:rPr>
        <w:t xml:space="preserve"> </w:t>
      </w:r>
      <w:r w:rsidRPr="005B3501">
        <w:rPr>
          <w:b/>
          <w:iCs/>
        </w:rPr>
        <w:t>Ramazan ayında yatsı namazından sonra çoğunlukla yirmi rekât olarak kılınan namaz, aşağıdakilerden hangisidir?</w:t>
      </w:r>
    </w:p>
    <w:p w:rsidR="004B3993" w:rsidRPr="005B3501" w:rsidRDefault="004B3993" w:rsidP="005B3501">
      <w:pPr>
        <w:spacing w:after="0"/>
        <w:rPr>
          <w:iCs/>
        </w:rPr>
      </w:pPr>
      <w:r>
        <w:rPr>
          <w:iCs/>
        </w:rPr>
        <w:t>A</w:t>
      </w:r>
      <w:r w:rsidRPr="005B3501">
        <w:rPr>
          <w:iCs/>
        </w:rPr>
        <w:t>) Vitir namazı</w:t>
      </w:r>
      <w:r w:rsidRPr="005B3501">
        <w:rPr>
          <w:iCs/>
        </w:rPr>
        <w:tab/>
        <w:t xml:space="preserve">    </w:t>
      </w:r>
      <w:r>
        <w:rPr>
          <w:iCs/>
        </w:rPr>
        <w:t xml:space="preserve">                B</w:t>
      </w:r>
      <w:r w:rsidRPr="005B3501">
        <w:rPr>
          <w:iCs/>
        </w:rPr>
        <w:t xml:space="preserve">) Nafile namazı    </w:t>
      </w:r>
    </w:p>
    <w:p w:rsidR="004B3993" w:rsidRDefault="004B3993" w:rsidP="005B3501">
      <w:pPr>
        <w:spacing w:after="0"/>
        <w:rPr>
          <w:iCs/>
        </w:rPr>
      </w:pPr>
      <w:r>
        <w:rPr>
          <w:iCs/>
        </w:rPr>
        <w:t>C) Teravih namazı</w:t>
      </w:r>
      <w:r>
        <w:rPr>
          <w:iCs/>
        </w:rPr>
        <w:tab/>
        <w:t xml:space="preserve">     D</w:t>
      </w:r>
      <w:r w:rsidRPr="005B3501">
        <w:rPr>
          <w:iCs/>
        </w:rPr>
        <w:t>) Seferî namazı</w:t>
      </w:r>
    </w:p>
    <w:p w:rsidR="004B3993" w:rsidRPr="007761E4" w:rsidRDefault="004B3993" w:rsidP="007761E4">
      <w:pPr>
        <w:spacing w:after="0"/>
        <w:rPr>
          <w:iCs/>
        </w:rPr>
      </w:pPr>
      <w:r>
        <w:rPr>
          <w:iCs/>
        </w:rPr>
        <w:t>22.</w:t>
      </w:r>
      <w:r w:rsidRPr="007761E4">
        <w:rPr>
          <w:rFonts w:ascii="Arial" w:hAnsi="Arial" w:cs="Arial"/>
          <w:b/>
          <w:lang w:eastAsia="tr-TR"/>
        </w:rPr>
        <w:t xml:space="preserve"> </w:t>
      </w:r>
      <w:r w:rsidRPr="007761E4">
        <w:rPr>
          <w:b/>
          <w:iCs/>
        </w:rPr>
        <w:t>Peygamberimizin yaptığı , bizimde yapmamızı istediği iş ve davranışlara ne denir?</w:t>
      </w:r>
    </w:p>
    <w:p w:rsidR="004B3993" w:rsidRPr="007761E4" w:rsidRDefault="004B3993" w:rsidP="007761E4">
      <w:pPr>
        <w:spacing w:after="0"/>
        <w:rPr>
          <w:iCs/>
        </w:rPr>
      </w:pPr>
      <w:r>
        <w:rPr>
          <w:iCs/>
        </w:rPr>
        <w:t>A</w:t>
      </w:r>
      <w:r w:rsidRPr="007761E4">
        <w:rPr>
          <w:iCs/>
        </w:rPr>
        <w:t xml:space="preserve">)Vacip </w:t>
      </w:r>
      <w:r>
        <w:rPr>
          <w:iCs/>
        </w:rPr>
        <w:t xml:space="preserve">                               B</w:t>
      </w:r>
      <w:r w:rsidRPr="007761E4">
        <w:rPr>
          <w:iCs/>
        </w:rPr>
        <w:t xml:space="preserve">)Sünnet </w:t>
      </w:r>
    </w:p>
    <w:p w:rsidR="004B3993" w:rsidRDefault="004B3993" w:rsidP="007761E4">
      <w:pPr>
        <w:spacing w:after="0"/>
        <w:rPr>
          <w:iCs/>
        </w:rPr>
      </w:pPr>
      <w:r>
        <w:rPr>
          <w:iCs/>
        </w:rPr>
        <w:t>C</w:t>
      </w:r>
      <w:r w:rsidRPr="007761E4">
        <w:rPr>
          <w:iCs/>
        </w:rPr>
        <w:t xml:space="preserve">)Farz   </w:t>
      </w:r>
      <w:r>
        <w:rPr>
          <w:iCs/>
        </w:rPr>
        <w:t xml:space="preserve">                               C</w:t>
      </w:r>
      <w:r w:rsidRPr="007761E4">
        <w:rPr>
          <w:iCs/>
        </w:rPr>
        <w:t>)Ayet</w:t>
      </w:r>
    </w:p>
    <w:p w:rsidR="004B3993" w:rsidRPr="00701E55" w:rsidRDefault="004B3993" w:rsidP="00701E55">
      <w:pPr>
        <w:spacing w:after="0"/>
        <w:rPr>
          <w:b/>
          <w:iCs/>
        </w:rPr>
      </w:pPr>
      <w:r w:rsidRPr="00701E55">
        <w:rPr>
          <w:b/>
          <w:iCs/>
        </w:rPr>
        <w:t>23.Yiyiniz,içiniz ancak israf etmeyiniz. Bilin ki Allah israf edenleri sevmez” ayetinde ne anlatılıyor ?</w:t>
      </w:r>
    </w:p>
    <w:p w:rsidR="004B3993" w:rsidRDefault="004B3993" w:rsidP="00701E55">
      <w:pPr>
        <w:spacing w:after="0"/>
        <w:rPr>
          <w:iCs/>
        </w:rPr>
      </w:pPr>
      <w:r>
        <w:rPr>
          <w:iCs/>
        </w:rPr>
        <w:t>A)</w:t>
      </w:r>
      <w:r w:rsidRPr="00701E55">
        <w:rPr>
          <w:iCs/>
        </w:rPr>
        <w:t>Tutumlu olmak</w:t>
      </w:r>
    </w:p>
    <w:p w:rsidR="004B3993" w:rsidRPr="00701E55" w:rsidRDefault="004B3993" w:rsidP="00701E55">
      <w:pPr>
        <w:spacing w:after="0"/>
        <w:rPr>
          <w:iCs/>
        </w:rPr>
      </w:pPr>
      <w:r>
        <w:rPr>
          <w:iCs/>
        </w:rPr>
        <w:t>B</w:t>
      </w:r>
      <w:r w:rsidRPr="00701E55">
        <w:rPr>
          <w:iCs/>
        </w:rPr>
        <w:t>)Kul hakkı yememek</w:t>
      </w:r>
      <w:r w:rsidRPr="00701E55">
        <w:rPr>
          <w:iCs/>
        </w:rPr>
        <w:tab/>
      </w:r>
    </w:p>
    <w:p w:rsidR="004B3993" w:rsidRPr="00701E55" w:rsidRDefault="004B3993" w:rsidP="00701E55">
      <w:pPr>
        <w:spacing w:after="0"/>
        <w:rPr>
          <w:iCs/>
        </w:rPr>
      </w:pPr>
      <w:r>
        <w:rPr>
          <w:iCs/>
        </w:rPr>
        <w:t>C)</w:t>
      </w:r>
      <w:r w:rsidRPr="00701E55">
        <w:rPr>
          <w:iCs/>
        </w:rPr>
        <w:t>Allah’a şirk koşmamak</w:t>
      </w:r>
      <w:r w:rsidRPr="00701E55">
        <w:rPr>
          <w:iCs/>
        </w:rPr>
        <w:tab/>
      </w:r>
    </w:p>
    <w:p w:rsidR="004B3993" w:rsidRDefault="004B3993" w:rsidP="00701E55">
      <w:pPr>
        <w:spacing w:after="0"/>
        <w:rPr>
          <w:iCs/>
        </w:rPr>
      </w:pPr>
      <w:r>
        <w:rPr>
          <w:iCs/>
        </w:rPr>
        <w:t>D</w:t>
      </w:r>
      <w:r w:rsidRPr="00701E55">
        <w:rPr>
          <w:iCs/>
        </w:rPr>
        <w:t>)Haram yememek</w:t>
      </w:r>
      <w:r>
        <w:rPr>
          <w:iCs/>
        </w:rPr>
        <w:t>a</w:t>
      </w:r>
    </w:p>
    <w:p w:rsidR="004B3993" w:rsidRPr="007D29F3" w:rsidRDefault="004B3993" w:rsidP="007D29F3">
      <w:pPr>
        <w:spacing w:after="0"/>
        <w:rPr>
          <w:b/>
          <w:iCs/>
        </w:rPr>
      </w:pPr>
      <w:r>
        <w:rPr>
          <w:b/>
          <w:iCs/>
        </w:rPr>
        <w:t>24</w:t>
      </w:r>
      <w:r w:rsidRPr="007D29F3">
        <w:rPr>
          <w:b/>
          <w:iCs/>
        </w:rPr>
        <w:t>.“</w:t>
      </w:r>
      <w:r w:rsidRPr="007D29F3">
        <w:rPr>
          <w:b/>
          <w:i/>
          <w:iCs/>
        </w:rPr>
        <w:t>Allah’a ve ahiret gününe iman eden kimse misafirine ikramda bulunsun</w:t>
      </w:r>
      <w:r w:rsidRPr="007D29F3">
        <w:rPr>
          <w:i/>
          <w:iCs/>
        </w:rPr>
        <w:t>”</w:t>
      </w:r>
      <w:r w:rsidRPr="007D29F3">
        <w:rPr>
          <w:b/>
          <w:iCs/>
        </w:rPr>
        <w:t xml:space="preserve"> sözüyle Peygamberimiz neyi vurgulamıştır ?</w:t>
      </w:r>
    </w:p>
    <w:p w:rsidR="004B3993" w:rsidRPr="007D29F3" w:rsidRDefault="004B3993" w:rsidP="007D29F3">
      <w:pPr>
        <w:spacing w:after="0"/>
        <w:rPr>
          <w:iCs/>
        </w:rPr>
      </w:pPr>
      <w:r>
        <w:rPr>
          <w:iCs/>
        </w:rPr>
        <w:t>A)Akraba ziyare                  B</w:t>
      </w:r>
      <w:r w:rsidRPr="007D29F3">
        <w:rPr>
          <w:iCs/>
        </w:rPr>
        <w:t>)İsraftan kaçınmak</w:t>
      </w:r>
      <w:r>
        <w:rPr>
          <w:iCs/>
        </w:rPr>
        <w:t xml:space="preserve"> C</w:t>
      </w:r>
      <w:r w:rsidRPr="007D29F3">
        <w:rPr>
          <w:iCs/>
        </w:rPr>
        <w:t>)Aile sevgisi</w:t>
      </w:r>
      <w:r>
        <w:rPr>
          <w:iCs/>
        </w:rPr>
        <w:t xml:space="preserve">                      D)</w:t>
      </w:r>
      <w:r w:rsidRPr="007D29F3">
        <w:rPr>
          <w:iCs/>
        </w:rPr>
        <w:t xml:space="preserve"> Cömert olmayı</w:t>
      </w:r>
    </w:p>
    <w:p w:rsidR="004B3993" w:rsidRPr="00CA3762" w:rsidRDefault="004B3993" w:rsidP="00CA3762">
      <w:pPr>
        <w:spacing w:after="0"/>
        <w:rPr>
          <w:iCs/>
        </w:rPr>
      </w:pPr>
      <w:r>
        <w:rPr>
          <w:iCs/>
        </w:rPr>
        <w:t>25.</w:t>
      </w:r>
      <w:r w:rsidRPr="00CA3762">
        <w:rPr>
          <w:rFonts w:ascii="Tahoma" w:hAnsi="Tahoma" w:cs="Tahoma"/>
          <w:b/>
          <w:sz w:val="18"/>
          <w:szCs w:val="18"/>
          <w:lang w:eastAsia="tr-TR"/>
        </w:rPr>
        <w:t xml:space="preserve"> </w:t>
      </w:r>
      <w:r w:rsidRPr="00CA3762">
        <w:rPr>
          <w:b/>
          <w:iCs/>
        </w:rPr>
        <w:t>Aşağıdakilerden hangisi, Hz. Peygamberin, ailesi içindeki örnek davranışlardan biri değildir?</w:t>
      </w:r>
      <w:r w:rsidRPr="00CA3762">
        <w:rPr>
          <w:iCs/>
        </w:rPr>
        <w:t xml:space="preserve">  </w:t>
      </w:r>
    </w:p>
    <w:p w:rsidR="004B3993" w:rsidRPr="00CA3762" w:rsidRDefault="004B3993" w:rsidP="00CA3762">
      <w:pPr>
        <w:spacing w:after="0"/>
        <w:rPr>
          <w:iCs/>
        </w:rPr>
      </w:pPr>
      <w:r w:rsidRPr="00CA3762">
        <w:rPr>
          <w:b/>
          <w:iCs/>
        </w:rPr>
        <w:t xml:space="preserve">A) </w:t>
      </w:r>
      <w:r w:rsidRPr="00CA3762">
        <w:rPr>
          <w:iCs/>
        </w:rPr>
        <w:t xml:space="preserve">Hz. Muhammed aile bireylerini severdi.         </w:t>
      </w:r>
    </w:p>
    <w:p w:rsidR="004B3993" w:rsidRPr="00CA3762" w:rsidRDefault="004B3993" w:rsidP="00CA3762">
      <w:pPr>
        <w:spacing w:after="0"/>
        <w:rPr>
          <w:iCs/>
        </w:rPr>
      </w:pPr>
      <w:r w:rsidRPr="00CA3762">
        <w:rPr>
          <w:b/>
          <w:iCs/>
        </w:rPr>
        <w:t xml:space="preserve">B) </w:t>
      </w:r>
      <w:r w:rsidRPr="00CA3762">
        <w:rPr>
          <w:iCs/>
        </w:rPr>
        <w:t>Hz. Muhammed, aile içinde kararları tek başına alırdı.</w:t>
      </w:r>
    </w:p>
    <w:p w:rsidR="004B3993" w:rsidRPr="00CA3762" w:rsidRDefault="004B3993" w:rsidP="00CA3762">
      <w:pPr>
        <w:spacing w:after="0"/>
        <w:rPr>
          <w:iCs/>
        </w:rPr>
      </w:pPr>
      <w:r w:rsidRPr="00CA3762">
        <w:rPr>
          <w:b/>
          <w:iCs/>
        </w:rPr>
        <w:t xml:space="preserve">C) </w:t>
      </w:r>
      <w:r w:rsidRPr="00CA3762">
        <w:rPr>
          <w:iCs/>
        </w:rPr>
        <w:t xml:space="preserve">Hz. Muhammed, aile bireyleri arasında ayrım yapmazdı.   </w:t>
      </w:r>
    </w:p>
    <w:p w:rsidR="004B3993" w:rsidRPr="00701E55" w:rsidRDefault="004B3993" w:rsidP="00CA3762">
      <w:pPr>
        <w:spacing w:after="0"/>
        <w:rPr>
          <w:iCs/>
        </w:rPr>
      </w:pPr>
      <w:r w:rsidRPr="00CA3762">
        <w:rPr>
          <w:b/>
          <w:iCs/>
        </w:rPr>
        <w:t xml:space="preserve">D) </w:t>
      </w:r>
      <w:r w:rsidRPr="00CA3762">
        <w:rPr>
          <w:iCs/>
        </w:rPr>
        <w:t>Hz. Muhammed, aile bireylerinin görüşlerine değer verirdi</w:t>
      </w:r>
    </w:p>
    <w:p w:rsidR="004B3993" w:rsidRDefault="004B3993" w:rsidP="007761E4">
      <w:pPr>
        <w:spacing w:after="0"/>
        <w:rPr>
          <w:iCs/>
        </w:rPr>
      </w:pPr>
    </w:p>
    <w:p w:rsidR="004B3993" w:rsidRDefault="004B3993" w:rsidP="007761E4">
      <w:pPr>
        <w:spacing w:after="0"/>
        <w:rPr>
          <w:iCs/>
        </w:rPr>
      </w:pPr>
    </w:p>
    <w:p w:rsidR="004B3993" w:rsidRPr="007761E4" w:rsidRDefault="004B3993" w:rsidP="007761E4">
      <w:pPr>
        <w:spacing w:after="0"/>
        <w:rPr>
          <w:iCs/>
        </w:rPr>
      </w:pPr>
      <w:smartTag w:uri="urn:schemas-microsoft-com:office:smarttags" w:element="metricconverter">
        <w:smartTagPr>
          <w:attr w:name="ProductID" w:val="1C"/>
        </w:smartTagPr>
        <w:r>
          <w:rPr>
            <w:iCs/>
          </w:rPr>
          <w:t>1C</w:t>
        </w:r>
      </w:smartTag>
      <w:r>
        <w:rPr>
          <w:iCs/>
        </w:rPr>
        <w:t xml:space="preserve">  2D  3A  4B  5B  6D  7A  </w:t>
      </w:r>
      <w:smartTag w:uri="urn:schemas-microsoft-com:office:smarttags" w:element="metricconverter">
        <w:smartTagPr>
          <w:attr w:name="ProductID" w:val="8C"/>
        </w:smartTagPr>
        <w:r>
          <w:rPr>
            <w:iCs/>
          </w:rPr>
          <w:t>8C</w:t>
        </w:r>
      </w:smartTag>
      <w:r>
        <w:rPr>
          <w:iCs/>
        </w:rPr>
        <w:t xml:space="preserve">  9A  10D  11B  </w:t>
      </w:r>
      <w:smartTag w:uri="urn:schemas-microsoft-com:office:smarttags" w:element="metricconverter">
        <w:smartTagPr>
          <w:attr w:name="ProductID" w:val="12C"/>
        </w:smartTagPr>
        <w:r>
          <w:rPr>
            <w:iCs/>
          </w:rPr>
          <w:t>12C</w:t>
        </w:r>
      </w:smartTag>
      <w:r>
        <w:rPr>
          <w:iCs/>
        </w:rPr>
        <w:t xml:space="preserve">  </w:t>
      </w:r>
      <w:smartTag w:uri="urn:schemas-microsoft-com:office:smarttags" w:element="metricconverter">
        <w:smartTagPr>
          <w:attr w:name="ProductID" w:val="13C"/>
        </w:smartTagPr>
        <w:r>
          <w:rPr>
            <w:iCs/>
          </w:rPr>
          <w:t>13C</w:t>
        </w:r>
      </w:smartTag>
      <w:r>
        <w:rPr>
          <w:iCs/>
        </w:rPr>
        <w:t xml:space="preserve">  14D  15A  16B  17D  18A  </w:t>
      </w:r>
      <w:smartTag w:uri="urn:schemas-microsoft-com:office:smarttags" w:element="metricconverter">
        <w:smartTagPr>
          <w:attr w:name="ProductID" w:val="19C"/>
        </w:smartTagPr>
        <w:r>
          <w:rPr>
            <w:iCs/>
          </w:rPr>
          <w:t>19C</w:t>
        </w:r>
      </w:smartTag>
      <w:r>
        <w:rPr>
          <w:iCs/>
        </w:rPr>
        <w:t xml:space="preserve">  20B  </w:t>
      </w:r>
      <w:smartTag w:uri="urn:schemas-microsoft-com:office:smarttags" w:element="metricconverter">
        <w:smartTagPr>
          <w:attr w:name="ProductID" w:val="21C"/>
        </w:smartTagPr>
        <w:r>
          <w:rPr>
            <w:iCs/>
          </w:rPr>
          <w:t>21C</w:t>
        </w:r>
      </w:smartTag>
      <w:r>
        <w:rPr>
          <w:iCs/>
        </w:rPr>
        <w:t xml:space="preserve">  22B  23A  24D  25B</w:t>
      </w:r>
      <w:bookmarkStart w:id="0" w:name="_GoBack"/>
      <w:bookmarkEnd w:id="0"/>
    </w:p>
    <w:p w:rsidR="004B3993" w:rsidRPr="005B3501" w:rsidRDefault="004B3993" w:rsidP="005B3501">
      <w:pPr>
        <w:spacing w:after="0"/>
        <w:rPr>
          <w:iCs/>
        </w:rPr>
      </w:pPr>
    </w:p>
    <w:p w:rsidR="004B3993" w:rsidRPr="00A865A6" w:rsidRDefault="004B3993" w:rsidP="00A865A6">
      <w:pPr>
        <w:spacing w:after="0"/>
        <w:rPr>
          <w:iCs/>
        </w:rPr>
      </w:pPr>
    </w:p>
    <w:p w:rsidR="004B3993" w:rsidRDefault="004B3993" w:rsidP="001405D9">
      <w:pPr>
        <w:rPr>
          <w:rFonts w:ascii="Times New Roman" w:hAnsi="Times New Roman"/>
          <w:sz w:val="20"/>
          <w:szCs w:val="20"/>
        </w:rPr>
      </w:pPr>
      <w:hyperlink r:id="rId6" w:history="1">
        <w:r w:rsidRPr="00573AE3">
          <w:rPr>
            <w:rStyle w:val="Hyperlink"/>
            <w:rFonts w:ascii="Times New Roman" w:hAnsi="Times New Roman"/>
            <w:sz w:val="20"/>
            <w:szCs w:val="20"/>
          </w:rPr>
          <w:t>www.sorubak.com</w:t>
        </w:r>
      </w:hyperlink>
      <w:r>
        <w:rPr>
          <w:rFonts w:ascii="Times New Roman" w:hAnsi="Times New Roman"/>
          <w:sz w:val="20"/>
          <w:szCs w:val="20"/>
        </w:rPr>
        <w:t xml:space="preserve"> </w:t>
      </w:r>
    </w:p>
    <w:p w:rsidR="004B3993" w:rsidRPr="00D56554" w:rsidRDefault="004B3993" w:rsidP="00D56554">
      <w:pPr>
        <w:spacing w:after="0"/>
        <w:rPr>
          <w:iCs/>
        </w:rPr>
      </w:pPr>
    </w:p>
    <w:p w:rsidR="004B3993" w:rsidRPr="002E50E4" w:rsidRDefault="004B3993" w:rsidP="002E50E4">
      <w:pPr>
        <w:spacing w:after="0"/>
        <w:rPr>
          <w:iCs/>
        </w:rPr>
      </w:pPr>
    </w:p>
    <w:p w:rsidR="004B3993" w:rsidRPr="00E97184" w:rsidRDefault="004B3993" w:rsidP="00E97184">
      <w:pPr>
        <w:spacing w:after="0"/>
        <w:rPr>
          <w:iCs/>
        </w:rPr>
      </w:pPr>
    </w:p>
    <w:p w:rsidR="004B3993" w:rsidRPr="00E97184" w:rsidRDefault="004B3993" w:rsidP="00E97184">
      <w:pPr>
        <w:spacing w:after="0"/>
        <w:rPr>
          <w:b/>
          <w:iCs/>
        </w:rPr>
      </w:pPr>
    </w:p>
    <w:p w:rsidR="004B3993" w:rsidRPr="00E97184" w:rsidRDefault="004B3993" w:rsidP="00E97184">
      <w:pPr>
        <w:spacing w:after="0"/>
        <w:rPr>
          <w:iCs/>
        </w:rPr>
      </w:pPr>
    </w:p>
    <w:p w:rsidR="004B3993" w:rsidRPr="00E97184" w:rsidRDefault="004B3993" w:rsidP="00E97184">
      <w:pPr>
        <w:spacing w:after="0"/>
        <w:rPr>
          <w:iCs/>
        </w:rPr>
      </w:pPr>
    </w:p>
    <w:p w:rsidR="004B3993" w:rsidRPr="00E97184" w:rsidRDefault="004B3993" w:rsidP="00E97184">
      <w:pPr>
        <w:spacing w:after="0"/>
        <w:rPr>
          <w:iCs/>
        </w:rPr>
      </w:pPr>
    </w:p>
    <w:p w:rsidR="004B3993" w:rsidRPr="00E97184" w:rsidRDefault="004B3993" w:rsidP="00E97184">
      <w:pPr>
        <w:spacing w:after="0"/>
      </w:pPr>
    </w:p>
    <w:p w:rsidR="004B3993" w:rsidRPr="00E97184" w:rsidRDefault="004B3993" w:rsidP="00E97184">
      <w:pPr>
        <w:spacing w:after="0"/>
      </w:pPr>
    </w:p>
    <w:p w:rsidR="004B3993" w:rsidRDefault="004B3993"/>
    <w:sectPr w:rsidR="004B3993" w:rsidSect="008C5D7A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993" w:rsidRDefault="004B3993" w:rsidP="008C5D7A">
      <w:pPr>
        <w:spacing w:after="0" w:line="240" w:lineRule="auto"/>
      </w:pPr>
      <w:r>
        <w:separator/>
      </w:r>
    </w:p>
  </w:endnote>
  <w:endnote w:type="continuationSeparator" w:id="0">
    <w:p w:rsidR="004B3993" w:rsidRDefault="004B3993" w:rsidP="008C5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993" w:rsidRPr="00BE3B3E" w:rsidRDefault="004B3993" w:rsidP="00BE3B3E">
    <w:pPr>
      <w:pStyle w:val="Footer"/>
      <w:jc w:val="right"/>
      <w:rPr>
        <w:b/>
        <w:bCs/>
      </w:rPr>
    </w:pPr>
    <w:r w:rsidRPr="00BE3B3E">
      <w:rPr>
        <w:b/>
        <w:bCs/>
      </w:rPr>
      <w:t>NOT:Her</w:t>
    </w:r>
    <w:r>
      <w:rPr>
        <w:b/>
        <w:bCs/>
      </w:rPr>
      <w:t xml:space="preserve"> bir sorunun doğru cevabı 4 </w:t>
    </w:r>
    <w:r w:rsidRPr="00BE3B3E">
      <w:rPr>
        <w:b/>
        <w:bCs/>
      </w:rPr>
      <w:t>er puandır</w:t>
    </w:r>
  </w:p>
  <w:p w:rsidR="004B3993" w:rsidRPr="00BE3B3E" w:rsidRDefault="004B3993" w:rsidP="00BE3B3E">
    <w:pPr>
      <w:pStyle w:val="Footer"/>
      <w:jc w:val="right"/>
      <w:rPr>
        <w:b/>
        <w:bCs/>
      </w:rPr>
    </w:pPr>
    <w:r w:rsidRPr="00BE3B3E">
      <w:rPr>
        <w:b/>
        <w:bCs/>
      </w:rPr>
      <w:t>Sınav süresi 30 dakikadır</w:t>
    </w:r>
  </w:p>
  <w:p w:rsidR="004B3993" w:rsidRPr="00BE3B3E" w:rsidRDefault="004B3993" w:rsidP="00BE3B3E">
    <w:pPr>
      <w:pStyle w:val="Footer"/>
      <w:jc w:val="right"/>
      <w:rPr>
        <w:b/>
        <w:bCs/>
      </w:rPr>
    </w:pPr>
    <w:r w:rsidRPr="00BE3B3E">
      <w:rPr>
        <w:b/>
        <w:bCs/>
      </w:rPr>
      <w:t>Allah katında sizin en hayırlınız, Ahlâkı en güzel olanınızdır. (Hadis-i Şerif)</w:t>
    </w:r>
  </w:p>
  <w:p w:rsidR="004B3993" w:rsidRPr="00BE3B3E" w:rsidRDefault="004B3993" w:rsidP="00BE3B3E">
    <w:pPr>
      <w:pStyle w:val="Footer"/>
      <w:jc w:val="right"/>
      <w:rPr>
        <w:b/>
        <w:bCs/>
      </w:rPr>
    </w:pPr>
  </w:p>
  <w:p w:rsidR="004B3993" w:rsidRPr="00BE3B3E" w:rsidRDefault="004B3993" w:rsidP="00BE3B3E">
    <w:pPr>
      <w:pStyle w:val="Footer"/>
      <w:jc w:val="right"/>
      <w:rPr>
        <w:b/>
        <w:bCs/>
      </w:rPr>
    </w:pPr>
  </w:p>
  <w:p w:rsidR="004B3993" w:rsidRPr="00BE3B3E" w:rsidRDefault="004B3993" w:rsidP="00BE3B3E">
    <w:pPr>
      <w:pStyle w:val="Footer"/>
      <w:jc w:val="right"/>
    </w:pPr>
    <w:r w:rsidRPr="00BE3B3E">
      <w:rPr>
        <w:b/>
        <w:bCs/>
      </w:rPr>
      <w:t xml:space="preserve">BAŞARILAR DİLERİM   Ünal ÇOMAK                                </w:t>
    </w:r>
  </w:p>
  <w:p w:rsidR="004B3993" w:rsidRDefault="004B399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993" w:rsidRDefault="004B3993" w:rsidP="008C5D7A">
      <w:pPr>
        <w:spacing w:after="0" w:line="240" w:lineRule="auto"/>
      </w:pPr>
      <w:r>
        <w:separator/>
      </w:r>
    </w:p>
  </w:footnote>
  <w:footnote w:type="continuationSeparator" w:id="0">
    <w:p w:rsidR="004B3993" w:rsidRDefault="004B3993" w:rsidP="008C5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993" w:rsidRPr="008C5D7A" w:rsidRDefault="004B3993" w:rsidP="008C5D7A">
    <w:pPr>
      <w:pStyle w:val="Header"/>
      <w:rPr>
        <w:b/>
        <w:bCs/>
      </w:rPr>
    </w:pPr>
    <w:r>
      <w:rPr>
        <w:b/>
        <w:bCs/>
      </w:rPr>
      <w:t xml:space="preserve">2014-2015 </w:t>
    </w:r>
    <w:r w:rsidRPr="008C5D7A">
      <w:rPr>
        <w:b/>
        <w:bCs/>
      </w:rPr>
      <w:t xml:space="preserve"> EĞİTİM-ÖĞRETİM YILI HASKÖY ORTA OKULU DİN KÜLTÜRÜ VE AHLAK </w:t>
    </w:r>
    <w:r>
      <w:rPr>
        <w:b/>
        <w:bCs/>
      </w:rPr>
      <w:t xml:space="preserve"> </w:t>
    </w:r>
    <w:r w:rsidRPr="008C5D7A">
      <w:rPr>
        <w:b/>
        <w:bCs/>
      </w:rPr>
      <w:t xml:space="preserve">BİLGİSİ DERSİ </w:t>
    </w:r>
  </w:p>
  <w:p w:rsidR="004B3993" w:rsidRPr="008C5D7A" w:rsidRDefault="004B3993" w:rsidP="008C5D7A">
    <w:pPr>
      <w:pStyle w:val="Header"/>
      <w:rPr>
        <w:b/>
        <w:bCs/>
      </w:rPr>
    </w:pPr>
    <w:r>
      <w:rPr>
        <w:b/>
        <w:bCs/>
      </w:rPr>
      <w:t>5</w:t>
    </w:r>
    <w:r w:rsidRPr="008C5D7A">
      <w:rPr>
        <w:b/>
        <w:bCs/>
      </w:rPr>
      <w:t>. SINIF 1. DÖNEM 2. SINAV</w:t>
    </w:r>
  </w:p>
  <w:p w:rsidR="004B3993" w:rsidRPr="008C5D7A" w:rsidRDefault="004B3993" w:rsidP="008C5D7A">
    <w:pPr>
      <w:pStyle w:val="Header"/>
      <w:rPr>
        <w:b/>
        <w:bCs/>
      </w:rPr>
    </w:pPr>
    <w:r w:rsidRPr="008C5D7A">
      <w:rPr>
        <w:b/>
        <w:bCs/>
      </w:rPr>
      <w:t>AD                                         SOYAD                                NUMARA</w:t>
    </w:r>
  </w:p>
  <w:p w:rsidR="004B3993" w:rsidRPr="008C5D7A" w:rsidRDefault="004B3993" w:rsidP="008C5D7A">
    <w:pPr>
      <w:pStyle w:val="Header"/>
      <w:jc w:val="center"/>
      <w:rPr>
        <w:b/>
        <w:bCs/>
      </w:rPr>
    </w:pPr>
    <w:r>
      <w:rPr>
        <w:b/>
        <w:bCs/>
      </w:rPr>
      <w:t xml:space="preserve">                  </w:t>
    </w:r>
    <w:r w:rsidRPr="008C5D7A">
      <w:rPr>
        <w:b/>
        <w:bCs/>
      </w:rPr>
      <w:t>SORULAR</w:t>
    </w:r>
  </w:p>
  <w:p w:rsidR="004B3993" w:rsidRDefault="004B399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0A7"/>
    <w:rsid w:val="00045454"/>
    <w:rsid w:val="00095766"/>
    <w:rsid w:val="000D6033"/>
    <w:rsid w:val="001405D9"/>
    <w:rsid w:val="00240D13"/>
    <w:rsid w:val="002E50E4"/>
    <w:rsid w:val="0033243C"/>
    <w:rsid w:val="0035210F"/>
    <w:rsid w:val="004A60C4"/>
    <w:rsid w:val="004B3993"/>
    <w:rsid w:val="004D2823"/>
    <w:rsid w:val="00573AE3"/>
    <w:rsid w:val="005B3501"/>
    <w:rsid w:val="00687030"/>
    <w:rsid w:val="006E1902"/>
    <w:rsid w:val="00701E55"/>
    <w:rsid w:val="00757301"/>
    <w:rsid w:val="007600AA"/>
    <w:rsid w:val="007761E4"/>
    <w:rsid w:val="007D1B46"/>
    <w:rsid w:val="007D29F3"/>
    <w:rsid w:val="00865F34"/>
    <w:rsid w:val="008C5D7A"/>
    <w:rsid w:val="00911C5A"/>
    <w:rsid w:val="00914627"/>
    <w:rsid w:val="00A247F3"/>
    <w:rsid w:val="00A865A6"/>
    <w:rsid w:val="00A959A1"/>
    <w:rsid w:val="00A97E04"/>
    <w:rsid w:val="00AC56C3"/>
    <w:rsid w:val="00AF36DA"/>
    <w:rsid w:val="00B079C1"/>
    <w:rsid w:val="00B807D2"/>
    <w:rsid w:val="00BC1706"/>
    <w:rsid w:val="00BE3B3E"/>
    <w:rsid w:val="00BE5CB0"/>
    <w:rsid w:val="00C04E60"/>
    <w:rsid w:val="00C051B7"/>
    <w:rsid w:val="00CA3762"/>
    <w:rsid w:val="00D1135D"/>
    <w:rsid w:val="00D56554"/>
    <w:rsid w:val="00DD63C6"/>
    <w:rsid w:val="00DF6B83"/>
    <w:rsid w:val="00E15E4F"/>
    <w:rsid w:val="00E97184"/>
    <w:rsid w:val="00EA714F"/>
    <w:rsid w:val="00F22F45"/>
    <w:rsid w:val="00F41005"/>
    <w:rsid w:val="00F430A7"/>
    <w:rsid w:val="00F50A32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82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C5D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C5D7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C5D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C5D7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C5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5D7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405D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11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3</Pages>
  <Words>802</Words>
  <Characters>4578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zagato</dc:creator>
  <cp:keywords>www.sorubak.com</cp:keywords>
  <dc:description/>
  <cp:lastModifiedBy>edanur</cp:lastModifiedBy>
  <cp:revision>33</cp:revision>
  <dcterms:created xsi:type="dcterms:W3CDTF">2013-01-04T18:45:00Z</dcterms:created>
  <dcterms:modified xsi:type="dcterms:W3CDTF">2014-12-28T12:33:00Z</dcterms:modified>
</cp:coreProperties>
</file>