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46" w:rsidRPr="004B6D65" w:rsidRDefault="00A12546" w:rsidP="00C64B22">
      <w:pPr>
        <w:pStyle w:val="Header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4B6D65">
        <w:rPr>
          <w:rFonts w:ascii="Arial" w:hAnsi="Arial" w:cs="Arial"/>
          <w:b/>
          <w:sz w:val="22"/>
          <w:szCs w:val="22"/>
        </w:rPr>
        <w:t>Adı-Soyadı:………………………………………</w:t>
      </w:r>
      <w:r w:rsidRPr="004B6D65">
        <w:rPr>
          <w:rFonts w:ascii="Arial" w:hAnsi="Arial" w:cs="Arial"/>
          <w:b/>
          <w:sz w:val="22"/>
          <w:szCs w:val="22"/>
        </w:rPr>
        <w:tab/>
        <w:t xml:space="preserve">                    Sınıfı:……../……..</w:t>
      </w:r>
      <w:r w:rsidRPr="004B6D65">
        <w:rPr>
          <w:rFonts w:ascii="Arial" w:hAnsi="Arial" w:cs="Arial"/>
          <w:b/>
          <w:sz w:val="22"/>
          <w:szCs w:val="22"/>
        </w:rPr>
        <w:tab/>
      </w:r>
      <w:r w:rsidRPr="004B6D65">
        <w:rPr>
          <w:rFonts w:ascii="Arial" w:hAnsi="Arial" w:cs="Arial"/>
          <w:b/>
          <w:sz w:val="22"/>
          <w:szCs w:val="22"/>
        </w:rPr>
        <w:tab/>
        <w:t>Numarası:……………..              Notu:…………………</w:t>
      </w:r>
    </w:p>
    <w:p w:rsidR="00A12546" w:rsidRPr="004B6D65" w:rsidRDefault="00A12546" w:rsidP="00C64B22">
      <w:pPr>
        <w:spacing w:after="0" w:line="240" w:lineRule="auto"/>
        <w:jc w:val="center"/>
        <w:rPr>
          <w:rFonts w:ascii="Arial" w:hAnsi="Arial" w:cs="Arial"/>
          <w:b/>
        </w:rPr>
      </w:pPr>
      <w:r w:rsidRPr="004B6D65">
        <w:rPr>
          <w:rFonts w:ascii="Arial" w:hAnsi="Arial" w:cs="Arial"/>
          <w:b/>
        </w:rPr>
        <w:t>İBNİ SİNA ORTAOKULU</w:t>
      </w:r>
    </w:p>
    <w:p w:rsidR="00A12546" w:rsidRPr="00461F99" w:rsidRDefault="00A12546" w:rsidP="009E4C93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  <w:b/>
          <w:sz w:val="28"/>
        </w:rPr>
      </w:pPr>
      <w:r w:rsidRPr="00461F99">
        <w:rPr>
          <w:rFonts w:ascii="Arial" w:hAnsi="Arial" w:cs="Arial"/>
          <w:b/>
          <w:sz w:val="28"/>
        </w:rPr>
        <w:t>tim- Öğretim Yılı Bilişim Teknolojileri ve Yazılım Dersi 1.Dönem 2.Yazılı Soruları</w:t>
      </w:r>
    </w:p>
    <w:p w:rsidR="00A12546" w:rsidRPr="004B6D65" w:rsidRDefault="00A12546">
      <w:pPr>
        <w:rPr>
          <w:rFonts w:ascii="Arial" w:hAnsi="Arial" w:cs="Arial"/>
        </w:rPr>
        <w:sectPr w:rsidR="00A12546" w:rsidRPr="004B6D65" w:rsidSect="00C64B2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12546" w:rsidRPr="00F927E8" w:rsidRDefault="00A12546" w:rsidP="00F927E8">
      <w:pPr>
        <w:spacing w:after="0" w:line="240" w:lineRule="auto"/>
        <w:rPr>
          <w:rFonts w:ascii="Arial" w:hAnsi="Arial" w:cs="Arial"/>
        </w:rPr>
      </w:pPr>
    </w:p>
    <w:p w:rsidR="00A12546" w:rsidRPr="00461F99" w:rsidRDefault="00A12546" w:rsidP="00461F99">
      <w:pPr>
        <w:pStyle w:val="ListParagraph"/>
        <w:spacing w:after="0" w:line="240" w:lineRule="auto"/>
        <w:ind w:left="284"/>
        <w:rPr>
          <w:rFonts w:ascii="Arial" w:hAnsi="Arial" w:cs="Arial"/>
          <w:b/>
        </w:rPr>
      </w:pPr>
      <w:r w:rsidRPr="00461F99">
        <w:rPr>
          <w:rFonts w:ascii="Arial" w:hAnsi="Arial" w:cs="Arial"/>
          <w:b/>
        </w:rPr>
        <w:t>Aşağıda boş bırakılan yerleri uygun şekilde doldurunuz.</w:t>
      </w:r>
      <w:r>
        <w:rPr>
          <w:rFonts w:ascii="Arial" w:hAnsi="Arial" w:cs="Arial"/>
          <w:b/>
        </w:rPr>
        <w:t>(</w:t>
      </w:r>
      <w:r w:rsidRPr="007B6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3x3=9P)</w:t>
      </w:r>
      <w:r>
        <w:rPr>
          <w:rFonts w:ascii="Arial" w:hAnsi="Arial" w:cs="Arial"/>
          <w:b/>
        </w:rPr>
        <w:br/>
      </w:r>
    </w:p>
    <w:p w:rsidR="00A12546" w:rsidRPr="004B6D65" w:rsidRDefault="00A12546" w:rsidP="00C64B22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İki veya daha fazla bilgisayarın bir araya gelerek oluşturdukları yapıya </w:t>
      </w:r>
      <w:r w:rsidRPr="004B6D65">
        <w:rPr>
          <w:rFonts w:ascii="Arial" w:hAnsi="Arial" w:cs="Arial"/>
          <w:b/>
        </w:rPr>
        <w:t>………………….</w:t>
      </w:r>
      <w:r w:rsidRPr="004B6D65">
        <w:rPr>
          <w:rFonts w:ascii="Arial" w:hAnsi="Arial" w:cs="Arial"/>
        </w:rPr>
        <w:t xml:space="preserve"> denir. </w:t>
      </w:r>
    </w:p>
    <w:p w:rsidR="00A12546" w:rsidRPr="004B6D65" w:rsidRDefault="00A12546" w:rsidP="00C64B22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Bilgisayar ağlarının birbirine bağlanmasıyla oluşan, herhangi bir </w:t>
      </w:r>
      <w:r w:rsidRPr="007C2EE8">
        <w:rPr>
          <w:rFonts w:ascii="Arial" w:hAnsi="Arial" w:cs="Arial"/>
          <w:u w:val="single"/>
        </w:rPr>
        <w:t>sınırlaması</w:t>
      </w:r>
      <w:r w:rsidRPr="004B6D65">
        <w:rPr>
          <w:rFonts w:ascii="Arial" w:hAnsi="Arial" w:cs="Arial"/>
        </w:rPr>
        <w:t xml:space="preserve"> ya da </w:t>
      </w:r>
      <w:r w:rsidRPr="007C2EE8">
        <w:rPr>
          <w:rFonts w:ascii="Arial" w:hAnsi="Arial" w:cs="Arial"/>
          <w:u w:val="single"/>
        </w:rPr>
        <w:t>yöneticisi</w:t>
      </w:r>
      <w:r w:rsidRPr="004B6D65">
        <w:rPr>
          <w:rFonts w:ascii="Arial" w:hAnsi="Arial" w:cs="Arial"/>
        </w:rPr>
        <w:t xml:space="preserve"> olmayan </w:t>
      </w:r>
      <w:r w:rsidRPr="007C2EE8">
        <w:rPr>
          <w:rFonts w:ascii="Arial" w:hAnsi="Arial" w:cs="Arial"/>
          <w:u w:val="single"/>
        </w:rPr>
        <w:t xml:space="preserve">uluslar arası </w:t>
      </w:r>
      <w:r w:rsidRPr="004B6D65">
        <w:rPr>
          <w:rFonts w:ascii="Arial" w:hAnsi="Arial" w:cs="Arial"/>
        </w:rPr>
        <w:t xml:space="preserve">bilgi iletişim ağına </w:t>
      </w:r>
      <w:r w:rsidRPr="004B6D65">
        <w:rPr>
          <w:rFonts w:ascii="Arial" w:hAnsi="Arial" w:cs="Arial"/>
          <w:b/>
        </w:rPr>
        <w:t>………………..</w:t>
      </w:r>
      <w:r w:rsidRPr="004B6D65">
        <w:rPr>
          <w:rFonts w:ascii="Arial" w:hAnsi="Arial" w:cs="Arial"/>
        </w:rPr>
        <w:t xml:space="preserve"> denir.</w:t>
      </w:r>
    </w:p>
    <w:p w:rsidR="00A12546" w:rsidRPr="004B6D65" w:rsidRDefault="00A12546" w:rsidP="00B00687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Birileri zarar vermek veya kötülük amacı ile size ait bilgileri yasal olmayan yollardan elde etmek veya çalışmanızı engellemek için </w:t>
      </w:r>
      <w:r w:rsidRPr="007C2EE8">
        <w:rPr>
          <w:rFonts w:ascii="Arial" w:hAnsi="Arial" w:cs="Arial"/>
          <w:u w:val="single"/>
        </w:rPr>
        <w:t>elektronik cihazlar kullanıyorsa</w:t>
      </w:r>
      <w:r w:rsidRPr="004B6D65">
        <w:rPr>
          <w:rFonts w:ascii="Arial" w:hAnsi="Arial" w:cs="Arial"/>
        </w:rPr>
        <w:t xml:space="preserve"> buna………………….. denir.</w:t>
      </w:r>
      <w:r w:rsidRPr="004B6D65">
        <w:rPr>
          <w:rFonts w:ascii="Arial" w:hAnsi="Arial" w:cs="Arial"/>
        </w:rPr>
        <w:br/>
      </w:r>
    </w:p>
    <w:p w:rsidR="00A12546" w:rsidRPr="00461F99" w:rsidRDefault="00A12546" w:rsidP="00B00687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  <w:b/>
        </w:rPr>
      </w:pPr>
      <w:r w:rsidRPr="00461F99">
        <w:rPr>
          <w:rFonts w:ascii="Arial" w:hAnsi="Arial" w:cs="Arial"/>
          <w:b/>
        </w:rPr>
        <w:t>Aşağıdaki numaralandırılmış bilgisayar parçalarının isimlerini yazınız.</w:t>
      </w:r>
      <w:r>
        <w:rPr>
          <w:rFonts w:ascii="Arial" w:hAnsi="Arial" w:cs="Arial"/>
          <w:b/>
        </w:rPr>
        <w:t xml:space="preserve"> </w:t>
      </w:r>
    </w:p>
    <w:p w:rsidR="00A12546" w:rsidRPr="004B6D65" w:rsidRDefault="00A12546" w:rsidP="00B0068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931E71">
        <w:rPr>
          <w:rFonts w:ascii="Arial" w:hAnsi="Arial" w:cs="Arial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Donanım Birimleri" style="width:248.25pt;height:138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">
            <v:imagedata r:id="rId5" o:title="" croptop="-3545f" cropbottom="-4762f" cropleft="-1169f" cropright="-1468f"/>
            <o:lock v:ext="edit" aspectratio="f"/>
          </v:shape>
        </w:pict>
      </w:r>
    </w:p>
    <w:p w:rsidR="00A12546" w:rsidRPr="004B6D65" w:rsidRDefault="00A12546" w:rsidP="00B00687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4B6D65">
        <w:rPr>
          <w:rFonts w:ascii="Arial" w:hAnsi="Arial" w:cs="Arial"/>
          <w:b/>
          <w:bCs/>
        </w:rPr>
        <w:t>1…………….………</w:t>
      </w:r>
      <w:r>
        <w:rPr>
          <w:rFonts w:ascii="Arial" w:hAnsi="Arial" w:cs="Arial"/>
          <w:b/>
          <w:bCs/>
        </w:rPr>
        <w:t>…</w:t>
      </w:r>
      <w:r w:rsidRPr="004B6D65">
        <w:rPr>
          <w:rFonts w:ascii="Arial" w:hAnsi="Arial" w:cs="Arial"/>
          <w:b/>
          <w:bCs/>
        </w:rPr>
        <w:t>…2………………</w:t>
      </w:r>
      <w:r>
        <w:rPr>
          <w:rFonts w:ascii="Arial" w:hAnsi="Arial" w:cs="Arial"/>
          <w:b/>
          <w:bCs/>
        </w:rPr>
        <w:t>..</w:t>
      </w:r>
      <w:r w:rsidRPr="004B6D65">
        <w:rPr>
          <w:rFonts w:ascii="Arial" w:hAnsi="Arial" w:cs="Arial"/>
          <w:b/>
          <w:bCs/>
        </w:rPr>
        <w:t>………….3……………………….………..</w:t>
      </w:r>
    </w:p>
    <w:p w:rsidR="00A12546" w:rsidRPr="004B6D65" w:rsidRDefault="00A12546" w:rsidP="00B00687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  <w:b/>
          <w:bCs/>
        </w:rPr>
        <w:t>4…………….…………</w:t>
      </w:r>
      <w:r>
        <w:rPr>
          <w:rFonts w:ascii="Arial" w:hAnsi="Arial" w:cs="Arial"/>
          <w:b/>
          <w:bCs/>
        </w:rPr>
        <w:t>…</w:t>
      </w:r>
      <w:r w:rsidRPr="004B6D65">
        <w:rPr>
          <w:rFonts w:ascii="Arial" w:hAnsi="Arial" w:cs="Arial"/>
          <w:b/>
          <w:bCs/>
        </w:rPr>
        <w:t>5..………………………….6………………………….……..</w:t>
      </w:r>
    </w:p>
    <w:p w:rsidR="00A12546" w:rsidRPr="004B6D65" w:rsidRDefault="00A12546" w:rsidP="00B00687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A12546" w:rsidRPr="00B32144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Bilişim teknolojileri</w:t>
      </w:r>
      <w:r w:rsidRPr="00B32144">
        <w:rPr>
          <w:rFonts w:ascii="Arial" w:hAnsi="Arial" w:cs="Arial"/>
          <w:b/>
        </w:rPr>
        <w:t xml:space="preserve"> ve internet kullanım kurallarından</w:t>
      </w:r>
      <w:r w:rsidRPr="00B32144">
        <w:rPr>
          <w:rFonts w:ascii="Arial" w:hAnsi="Arial" w:cs="Arial"/>
        </w:rPr>
        <w:t xml:space="preserve"> 3 tane yazınız.</w:t>
      </w:r>
    </w:p>
    <w:p w:rsidR="00A12546" w:rsidRPr="004B6D65" w:rsidRDefault="00A12546" w:rsidP="00B32144">
      <w:pPr>
        <w:pStyle w:val="ListParagraph"/>
        <w:numPr>
          <w:ilvl w:val="3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4B6D65">
        <w:rPr>
          <w:rFonts w:ascii="Arial" w:hAnsi="Arial" w:cs="Arial"/>
        </w:rPr>
        <w:t>………………………………………………….……………………………………………………………………………….…………………………………………………….……………………………………………………………………</w:t>
      </w:r>
      <w:r>
        <w:rPr>
          <w:rFonts w:ascii="Arial" w:hAnsi="Arial" w:cs="Arial"/>
        </w:rPr>
        <w:t>…</w:t>
      </w:r>
    </w:p>
    <w:p w:rsidR="00A12546" w:rsidRPr="004B6D65" w:rsidRDefault="00A12546" w:rsidP="00B32144">
      <w:pPr>
        <w:pStyle w:val="ListParagraph"/>
        <w:numPr>
          <w:ilvl w:val="3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4B6D65">
        <w:rPr>
          <w:rFonts w:ascii="Arial" w:hAnsi="Arial" w:cs="Arial"/>
        </w:rPr>
        <w:t>…………………………………………………………….……………………………………………………………………………….………………………………………….………………………………………………………………………</w:t>
      </w:r>
    </w:p>
    <w:p w:rsidR="00A12546" w:rsidRPr="004B6D65" w:rsidRDefault="00A12546" w:rsidP="00B32144">
      <w:pPr>
        <w:pStyle w:val="ListParagraph"/>
        <w:numPr>
          <w:ilvl w:val="3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4B6D65">
        <w:rPr>
          <w:rFonts w:ascii="Arial" w:hAnsi="Arial" w:cs="Arial"/>
        </w:rPr>
        <w:t>…………………………………………………………….……………………………………………………………………………….………………………………………….……………………………………………………………………</w:t>
      </w:r>
      <w:r>
        <w:rPr>
          <w:rFonts w:ascii="Arial" w:hAnsi="Arial" w:cs="Arial"/>
        </w:rPr>
        <w:t>…</w:t>
      </w:r>
    </w:p>
    <w:p w:rsidR="00A12546" w:rsidRPr="004B6D65" w:rsidRDefault="00A12546" w:rsidP="00B00687">
      <w:pPr>
        <w:pStyle w:val="ListParagraph"/>
        <w:spacing w:after="0" w:line="240" w:lineRule="auto"/>
        <w:ind w:left="567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 xml:space="preserve">Bilgisayarın en doğru kapanış yöntemi nasıl olmalıdır? </w:t>
      </w:r>
      <w:r>
        <w:rPr>
          <w:rFonts w:ascii="Arial" w:hAnsi="Arial" w:cs="Arial"/>
          <w:b/>
        </w:rPr>
        <w:t>(4P)</w:t>
      </w:r>
    </w:p>
    <w:p w:rsidR="00A12546" w:rsidRPr="004B6D65" w:rsidRDefault="00A12546" w:rsidP="00C64B22">
      <w:pPr>
        <w:pStyle w:val="ListParagraph"/>
        <w:numPr>
          <w:ilvl w:val="1"/>
          <w:numId w:val="4"/>
        </w:numPr>
        <w:spacing w:after="0"/>
        <w:ind w:left="567" w:hanging="284"/>
        <w:rPr>
          <w:rFonts w:ascii="Arial" w:hAnsi="Arial" w:cs="Arial"/>
        </w:rPr>
      </w:pPr>
      <w:r w:rsidRPr="004B6D65">
        <w:rPr>
          <w:rFonts w:ascii="Arial" w:hAnsi="Arial" w:cs="Arial"/>
        </w:rPr>
        <w:t>Direk olarak kasa üzerinde bulunan açma kapama düğmesine basılmalıdır.</w:t>
      </w:r>
    </w:p>
    <w:p w:rsidR="00A12546" w:rsidRPr="004B6D65" w:rsidRDefault="00A12546" w:rsidP="00C64B22">
      <w:pPr>
        <w:pStyle w:val="ListParagraph"/>
        <w:numPr>
          <w:ilvl w:val="1"/>
          <w:numId w:val="4"/>
        </w:numPr>
        <w:spacing w:after="0"/>
        <w:ind w:left="567" w:hanging="284"/>
        <w:rPr>
          <w:rFonts w:ascii="Arial" w:hAnsi="Arial" w:cs="Arial"/>
        </w:rPr>
      </w:pPr>
      <w:r w:rsidRPr="004B6D65">
        <w:rPr>
          <w:rFonts w:ascii="Arial" w:hAnsi="Arial" w:cs="Arial"/>
        </w:rPr>
        <w:t>Başlat-Bilgisayarı Kapat-Kapat.</w:t>
      </w:r>
      <w:r w:rsidRPr="004B6D65">
        <w:rPr>
          <w:rFonts w:ascii="Arial" w:hAnsi="Arial" w:cs="Arial"/>
        </w:rPr>
        <w:tab/>
      </w:r>
      <w:r w:rsidRPr="004B6D65">
        <w:rPr>
          <w:rFonts w:ascii="Arial" w:hAnsi="Arial" w:cs="Arial"/>
        </w:rPr>
        <w:tab/>
      </w:r>
    </w:p>
    <w:p w:rsidR="00A12546" w:rsidRPr="004B6D65" w:rsidRDefault="00A12546" w:rsidP="00C64B22">
      <w:pPr>
        <w:pStyle w:val="ListParagraph"/>
        <w:numPr>
          <w:ilvl w:val="1"/>
          <w:numId w:val="4"/>
        </w:numPr>
        <w:spacing w:after="0"/>
        <w:ind w:left="567" w:hanging="284"/>
        <w:rPr>
          <w:rFonts w:ascii="Arial" w:hAnsi="Arial" w:cs="Arial"/>
        </w:rPr>
      </w:pPr>
      <w:r w:rsidRPr="004B6D65">
        <w:rPr>
          <w:rFonts w:ascii="Arial" w:hAnsi="Arial" w:cs="Arial"/>
        </w:rPr>
        <w:t>Hiçbiri.</w:t>
      </w:r>
    </w:p>
    <w:p w:rsidR="00A12546" w:rsidRPr="004B6D65" w:rsidRDefault="00A12546" w:rsidP="00C64B22">
      <w:pPr>
        <w:pStyle w:val="ListParagraph"/>
        <w:numPr>
          <w:ilvl w:val="1"/>
          <w:numId w:val="4"/>
        </w:numPr>
        <w:spacing w:after="0"/>
        <w:ind w:left="567" w:hanging="284"/>
        <w:rPr>
          <w:rFonts w:ascii="Arial" w:hAnsi="Arial" w:cs="Arial"/>
        </w:rPr>
      </w:pPr>
      <w:r w:rsidRPr="004B6D65">
        <w:rPr>
          <w:rFonts w:ascii="Arial" w:hAnsi="Arial" w:cs="Arial"/>
        </w:rPr>
        <w:t>Fişi Çekmeliyim.</w:t>
      </w:r>
      <w:r w:rsidRPr="004B6D65">
        <w:rPr>
          <w:rFonts w:ascii="Arial" w:hAnsi="Arial" w:cs="Arial"/>
        </w:rPr>
        <w:br/>
      </w:r>
    </w:p>
    <w:p w:rsidR="00A12546" w:rsidRPr="004B6D65" w:rsidRDefault="00A12546" w:rsidP="00B32144">
      <w:pPr>
        <w:pStyle w:val="ListParagraph"/>
        <w:widowControl w:val="0"/>
        <w:numPr>
          <w:ilvl w:val="0"/>
          <w:numId w:val="2"/>
        </w:numPr>
        <w:tabs>
          <w:tab w:val="left" w:pos="5103"/>
        </w:tabs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Devletin vatandaşlara karşı yükümlü olduğu görev ve hizmetlerin ve vatandaşların devlete karşı olan görev ve hizmetlerinin bilgisayar ve internet ortamında yürütülmesi hangi kavramla açıklanır ve </w:t>
      </w:r>
      <w:r w:rsidRPr="004B6D65">
        <w:rPr>
          <w:rFonts w:ascii="Arial" w:hAnsi="Arial" w:cs="Arial"/>
          <w:b/>
        </w:rPr>
        <w:t>Türkiye’deki örneği aşağıdakilerden hangisidir?</w:t>
      </w:r>
      <w:r w:rsidRPr="004B6D6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  <w:r w:rsidRPr="004B6D65">
        <w:rPr>
          <w:rFonts w:ascii="Arial" w:hAnsi="Arial" w:cs="Arial"/>
        </w:rPr>
        <w:br/>
      </w:r>
      <w:r w:rsidRPr="004B6D65">
        <w:rPr>
          <w:rFonts w:ascii="Arial" w:hAnsi="Arial" w:cs="Arial"/>
          <w:b/>
        </w:rPr>
        <w:t>A)</w:t>
      </w:r>
      <w:r w:rsidRPr="004B6D65">
        <w:rPr>
          <w:rFonts w:ascii="Arial" w:hAnsi="Arial" w:cs="Arial"/>
        </w:rPr>
        <w:t>E-Devlet – www.turkiye.gov.tr</w:t>
      </w:r>
    </w:p>
    <w:p w:rsidR="00A12546" w:rsidRPr="004B6D65" w:rsidRDefault="00A12546" w:rsidP="00C64B2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B)</w:t>
      </w:r>
      <w:r w:rsidRPr="004B6D65">
        <w:rPr>
          <w:rFonts w:ascii="Arial" w:hAnsi="Arial" w:cs="Arial"/>
        </w:rPr>
        <w:t>E-Posta – www.posta.meb.gov.tr</w:t>
      </w:r>
    </w:p>
    <w:p w:rsidR="00A12546" w:rsidRPr="004B6D65" w:rsidRDefault="00A12546" w:rsidP="00C64B2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C)</w:t>
      </w:r>
      <w:r w:rsidRPr="004B6D65">
        <w:rPr>
          <w:rFonts w:ascii="Arial" w:hAnsi="Arial" w:cs="Arial"/>
        </w:rPr>
        <w:t xml:space="preserve">E-Devlet – </w:t>
      </w:r>
      <w:r w:rsidRPr="002E7BB8">
        <w:rPr>
          <w:rFonts w:ascii="Arial" w:hAnsi="Arial" w:cs="Arial"/>
        </w:rPr>
        <w:t>www.google.com</w:t>
      </w:r>
    </w:p>
    <w:p w:rsidR="00A12546" w:rsidRPr="004B6D65" w:rsidRDefault="00A12546" w:rsidP="00C64B22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D)</w:t>
      </w:r>
      <w:r w:rsidRPr="004B6D65">
        <w:rPr>
          <w:rFonts w:ascii="Arial" w:hAnsi="Arial" w:cs="Arial"/>
        </w:rPr>
        <w:t xml:space="preserve">E-Ticaret – </w:t>
      </w:r>
      <w:r w:rsidRPr="002E7BB8">
        <w:rPr>
          <w:rFonts w:ascii="Arial" w:hAnsi="Arial" w:cs="Arial"/>
        </w:rPr>
        <w:t>www.turkiye.gov.tr</w:t>
      </w:r>
      <w:r w:rsidRPr="004B6D65">
        <w:rPr>
          <w:rFonts w:ascii="Arial" w:hAnsi="Arial" w:cs="Arial"/>
        </w:rPr>
        <w:br/>
      </w:r>
    </w:p>
    <w:p w:rsidR="00A12546" w:rsidRPr="004B6D65" w:rsidRDefault="00A12546" w:rsidP="00B3214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  <w:b/>
        </w:rPr>
      </w:pPr>
      <w:r w:rsidRPr="004B6D65">
        <w:rPr>
          <w:rFonts w:ascii="Arial" w:hAnsi="Arial" w:cs="Arial"/>
          <w:b/>
        </w:rPr>
        <w:t xml:space="preserve">Aşağıdakilerden hangisi dizüstü ve masaüstü bilgisayarlarda kullanılan işletim sistemi </w:t>
      </w:r>
      <w:r w:rsidRPr="004B6D65">
        <w:rPr>
          <w:rFonts w:ascii="Arial" w:hAnsi="Arial" w:cs="Arial"/>
          <w:b/>
          <w:u w:val="single"/>
        </w:rPr>
        <w:t>değildir</w:t>
      </w:r>
      <w:r w:rsidRPr="004B6D65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(4P)</w:t>
      </w:r>
      <w:r>
        <w:rPr>
          <w:rFonts w:ascii="Arial" w:hAnsi="Arial" w:cs="Arial"/>
          <w:b/>
        </w:rPr>
        <w:br/>
      </w:r>
    </w:p>
    <w:tbl>
      <w:tblPr>
        <w:tblW w:w="0" w:type="auto"/>
        <w:tblLook w:val="00A0"/>
      </w:tblPr>
      <w:tblGrid>
        <w:gridCol w:w="1809"/>
        <w:gridCol w:w="1843"/>
        <w:gridCol w:w="2410"/>
        <w:gridCol w:w="1559"/>
      </w:tblGrid>
      <w:tr w:rsidR="00A12546" w:rsidRPr="00E2345A" w:rsidTr="00E2345A">
        <w:tc>
          <w:tcPr>
            <w:tcW w:w="1809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A)</w:t>
            </w:r>
            <w:r w:rsidRPr="00E2345A">
              <w:rPr>
                <w:rFonts w:ascii="Arial" w:hAnsi="Arial" w:cs="Arial"/>
              </w:rPr>
              <w:t xml:space="preserve"> MacOs</w:t>
            </w:r>
          </w:p>
        </w:tc>
        <w:tc>
          <w:tcPr>
            <w:tcW w:w="1843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B)</w:t>
            </w:r>
            <w:r w:rsidRPr="00E2345A">
              <w:rPr>
                <w:rFonts w:ascii="Arial" w:hAnsi="Arial" w:cs="Arial"/>
              </w:rPr>
              <w:t xml:space="preserve"> Windows</w:t>
            </w:r>
          </w:p>
        </w:tc>
        <w:tc>
          <w:tcPr>
            <w:tcW w:w="2410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C)</w:t>
            </w:r>
            <w:r w:rsidRPr="00E2345A">
              <w:rPr>
                <w:rFonts w:ascii="Arial" w:hAnsi="Arial" w:cs="Arial"/>
              </w:rPr>
              <w:t xml:space="preserve"> Denetim Masası </w:t>
            </w:r>
          </w:p>
        </w:tc>
        <w:tc>
          <w:tcPr>
            <w:tcW w:w="1559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D)</w:t>
            </w:r>
            <w:r w:rsidRPr="00E2345A">
              <w:rPr>
                <w:rFonts w:ascii="Arial" w:hAnsi="Arial" w:cs="Arial"/>
              </w:rPr>
              <w:t xml:space="preserve"> Linux</w:t>
            </w:r>
          </w:p>
        </w:tc>
      </w:tr>
    </w:tbl>
    <w:p w:rsidR="00A12546" w:rsidRPr="004B6D65" w:rsidRDefault="00A12546" w:rsidP="00B00687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Aşağıdakilerden hangisi mobil (Tablet ve Telefonlarda kullanılan) işletim sistemi</w:t>
      </w:r>
      <w:r w:rsidRPr="004B6D65">
        <w:rPr>
          <w:rFonts w:ascii="Arial" w:hAnsi="Arial" w:cs="Arial"/>
        </w:rPr>
        <w:t xml:space="preserve"> </w:t>
      </w:r>
      <w:r w:rsidRPr="004B6D65">
        <w:rPr>
          <w:rFonts w:ascii="Arial" w:hAnsi="Arial" w:cs="Arial"/>
          <w:b/>
          <w:u w:val="single"/>
        </w:rPr>
        <w:t>değildir</w:t>
      </w:r>
      <w:r w:rsidRPr="004B6D65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(4P)</w:t>
      </w:r>
    </w:p>
    <w:tbl>
      <w:tblPr>
        <w:tblW w:w="0" w:type="auto"/>
        <w:tblLook w:val="00A0"/>
      </w:tblPr>
      <w:tblGrid>
        <w:gridCol w:w="2376"/>
        <w:gridCol w:w="1701"/>
        <w:gridCol w:w="1418"/>
        <w:gridCol w:w="2126"/>
      </w:tblGrid>
      <w:tr w:rsidR="00A12546" w:rsidRPr="00E2345A" w:rsidTr="00E2345A">
        <w:tc>
          <w:tcPr>
            <w:tcW w:w="2376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A)</w:t>
            </w:r>
            <w:r w:rsidRPr="00E2345A">
              <w:rPr>
                <w:rFonts w:ascii="Arial" w:hAnsi="Arial" w:cs="Arial"/>
              </w:rPr>
              <w:t xml:space="preserve"> Android </w:t>
            </w:r>
          </w:p>
        </w:tc>
        <w:tc>
          <w:tcPr>
            <w:tcW w:w="1701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B)</w:t>
            </w:r>
            <w:r w:rsidRPr="00E2345A">
              <w:rPr>
                <w:rFonts w:ascii="Arial" w:hAnsi="Arial" w:cs="Arial"/>
              </w:rPr>
              <w:t xml:space="preserve"> Windows</w:t>
            </w:r>
          </w:p>
        </w:tc>
        <w:tc>
          <w:tcPr>
            <w:tcW w:w="1418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C)</w:t>
            </w:r>
            <w:r w:rsidRPr="00E2345A">
              <w:rPr>
                <w:rFonts w:ascii="Arial" w:hAnsi="Arial" w:cs="Arial"/>
              </w:rPr>
              <w:t xml:space="preserve"> IOS</w:t>
            </w:r>
          </w:p>
        </w:tc>
        <w:tc>
          <w:tcPr>
            <w:tcW w:w="2126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  <w:r w:rsidRPr="00E2345A">
              <w:rPr>
                <w:rFonts w:ascii="Arial" w:hAnsi="Arial" w:cs="Arial"/>
                <w:b/>
                <w:noProof/>
                <w:color w:val="000000"/>
              </w:rPr>
              <w:t>D)</w:t>
            </w:r>
            <w:r w:rsidRPr="00E2345A">
              <w:rPr>
                <w:rFonts w:ascii="Arial" w:hAnsi="Arial" w:cs="Arial"/>
              </w:rPr>
              <w:t xml:space="preserve"> Chrome</w:t>
            </w:r>
          </w:p>
        </w:tc>
      </w:tr>
      <w:tr w:rsidR="00A12546" w:rsidRPr="00E2345A" w:rsidTr="00E2345A">
        <w:tc>
          <w:tcPr>
            <w:tcW w:w="2376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</w:p>
        </w:tc>
        <w:tc>
          <w:tcPr>
            <w:tcW w:w="1701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</w:p>
        </w:tc>
        <w:tc>
          <w:tcPr>
            <w:tcW w:w="1418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</w:p>
        </w:tc>
        <w:tc>
          <w:tcPr>
            <w:tcW w:w="2126" w:type="dxa"/>
          </w:tcPr>
          <w:p w:rsidR="00A12546" w:rsidRPr="00E2345A" w:rsidRDefault="00A12546" w:rsidP="00E234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noProof/>
                <w:color w:val="000000"/>
              </w:rPr>
            </w:pPr>
          </w:p>
        </w:tc>
      </w:tr>
    </w:tbl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Aşağıdakilerden hangisi Bilişim Suçu</w:t>
      </w:r>
      <w:r w:rsidRPr="004B6D65">
        <w:rPr>
          <w:rFonts w:ascii="Arial" w:hAnsi="Arial" w:cs="Arial"/>
        </w:rPr>
        <w:t xml:space="preserve"> </w:t>
      </w:r>
      <w:r w:rsidRPr="004B6D65">
        <w:rPr>
          <w:rFonts w:ascii="Arial" w:hAnsi="Arial" w:cs="Arial"/>
          <w:b/>
          <w:u w:val="single"/>
        </w:rPr>
        <w:t>değildir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p w:rsidR="00A12546" w:rsidRPr="004B6D65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</w:t>
      </w:r>
      <w:r>
        <w:rPr>
          <w:rFonts w:ascii="Arial" w:hAnsi="Arial" w:cs="Arial"/>
        </w:rPr>
        <w:t>li</w:t>
      </w:r>
      <w:r w:rsidRPr="004B6D65">
        <w:rPr>
          <w:rFonts w:ascii="Arial" w:hAnsi="Arial" w:cs="Arial"/>
        </w:rPr>
        <w:t xml:space="preserve">’nin Banka ve kredi kartı bilgisini hukuka aykırı olarak ele geçirmek </w:t>
      </w:r>
    </w:p>
    <w:p w:rsidR="00A12546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</w:t>
      </w:r>
      <w:r>
        <w:rPr>
          <w:rFonts w:ascii="Arial" w:hAnsi="Arial" w:cs="Arial"/>
        </w:rPr>
        <w:t>li</w:t>
      </w:r>
      <w:r w:rsidRPr="004B6D65">
        <w:rPr>
          <w:rFonts w:ascii="Arial" w:hAnsi="Arial" w:cs="Arial"/>
        </w:rPr>
        <w:t xml:space="preserve">’ye Facebook aracılığı ile hakaret etmek </w:t>
      </w:r>
    </w:p>
    <w:p w:rsidR="00A12546" w:rsidRPr="004B6D65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</w:t>
      </w:r>
      <w:r>
        <w:rPr>
          <w:rFonts w:ascii="Arial" w:hAnsi="Arial" w:cs="Arial"/>
        </w:rPr>
        <w:t>li</w:t>
      </w:r>
      <w:r w:rsidRPr="004B6D65">
        <w:rPr>
          <w:rFonts w:ascii="Arial" w:hAnsi="Arial" w:cs="Arial"/>
        </w:rPr>
        <w:t>’nin dosyalarını izinsiz kopyalamak</w:t>
      </w:r>
    </w:p>
    <w:p w:rsidR="00A12546" w:rsidRPr="004B6D65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</w:t>
      </w:r>
      <w:r>
        <w:rPr>
          <w:rFonts w:ascii="Arial" w:hAnsi="Arial" w:cs="Arial"/>
        </w:rPr>
        <w:t>li</w:t>
      </w:r>
      <w:r w:rsidRPr="004B6D65">
        <w:rPr>
          <w:rFonts w:ascii="Arial" w:hAnsi="Arial" w:cs="Arial"/>
        </w:rPr>
        <w:t>’nin bilgisayarına izinsiz girmek</w:t>
      </w:r>
      <w:r>
        <w:rPr>
          <w:rFonts w:ascii="Arial" w:hAnsi="Arial" w:cs="Arial"/>
        </w:rPr>
        <w:br/>
      </w: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Aşağıdakilerden hangisi B</w:t>
      </w:r>
      <w:r w:rsidRPr="004B6D65">
        <w:rPr>
          <w:rFonts w:ascii="Arial" w:hAnsi="Arial" w:cs="Arial"/>
          <w:b/>
        </w:rPr>
        <w:t xml:space="preserve">ilişim </w:t>
      </w:r>
      <w:r>
        <w:rPr>
          <w:rFonts w:ascii="Arial" w:hAnsi="Arial" w:cs="Arial"/>
          <w:b/>
        </w:rPr>
        <w:t>S</w:t>
      </w:r>
      <w:r w:rsidRPr="004B6D65">
        <w:rPr>
          <w:rFonts w:ascii="Arial" w:hAnsi="Arial" w:cs="Arial"/>
          <w:b/>
        </w:rPr>
        <w:t xml:space="preserve">uçlarına karşı alınabilecek tedbirlerden </w:t>
      </w:r>
      <w:r w:rsidRPr="004B6D65">
        <w:rPr>
          <w:rFonts w:ascii="Arial" w:hAnsi="Arial" w:cs="Arial"/>
          <w:b/>
          <w:u w:val="single"/>
        </w:rPr>
        <w:t>değildir</w:t>
      </w:r>
      <w:r w:rsidRPr="004B6D65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(4P)</w:t>
      </w:r>
    </w:p>
    <w:p w:rsidR="00A12546" w:rsidRPr="004B6D65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4B6D65">
        <w:rPr>
          <w:rFonts w:ascii="Arial" w:hAnsi="Arial" w:cs="Arial"/>
        </w:rPr>
        <w:t>Lisanssız yazılım kullanmamak</w:t>
      </w:r>
    </w:p>
    <w:p w:rsidR="00A12546" w:rsidRPr="004B6D65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4B6D65">
        <w:rPr>
          <w:rFonts w:ascii="Arial" w:hAnsi="Arial" w:cs="Arial"/>
        </w:rPr>
        <w:t>Şifrenizi kimseyle paylaşmamak</w:t>
      </w:r>
    </w:p>
    <w:p w:rsidR="00A12546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1C0322">
        <w:rPr>
          <w:rFonts w:ascii="Arial" w:hAnsi="Arial" w:cs="Arial"/>
        </w:rPr>
        <w:t>Sahte hesaplar oluştur</w:t>
      </w:r>
      <w:r>
        <w:rPr>
          <w:rFonts w:ascii="Arial" w:hAnsi="Arial" w:cs="Arial"/>
        </w:rPr>
        <w:t>ma</w:t>
      </w:r>
      <w:r w:rsidRPr="001C0322">
        <w:rPr>
          <w:rFonts w:ascii="Arial" w:hAnsi="Arial" w:cs="Arial"/>
        </w:rPr>
        <w:t>mak</w:t>
      </w:r>
    </w:p>
    <w:p w:rsidR="00A12546" w:rsidRPr="001C0322" w:rsidRDefault="00A12546" w:rsidP="00B32144">
      <w:pPr>
        <w:pStyle w:val="ListParagraph"/>
        <w:numPr>
          <w:ilvl w:val="1"/>
          <w:numId w:val="2"/>
        </w:numPr>
        <w:spacing w:after="0" w:line="240" w:lineRule="auto"/>
        <w:ind w:left="567"/>
        <w:rPr>
          <w:rFonts w:ascii="Arial" w:hAnsi="Arial" w:cs="Arial"/>
        </w:rPr>
      </w:pPr>
      <w:r w:rsidRPr="001C0322">
        <w:rPr>
          <w:rFonts w:ascii="Arial" w:hAnsi="Arial" w:cs="Arial"/>
        </w:rPr>
        <w:t>Korsan ürün kullanmak</w:t>
      </w:r>
      <w:r>
        <w:rPr>
          <w:rFonts w:ascii="Arial" w:hAnsi="Arial" w:cs="Arial"/>
        </w:rPr>
        <w:br/>
      </w: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  <w:b/>
        </w:rPr>
        <w:t>Aşağıdakilerden hangisi</w:t>
      </w:r>
      <w:r w:rsidRPr="004B6D65">
        <w:rPr>
          <w:rFonts w:ascii="Arial" w:hAnsi="Arial" w:cs="Arial"/>
        </w:rPr>
        <w:t xml:space="preserve"> </w:t>
      </w:r>
      <w:r w:rsidRPr="004B6D65">
        <w:rPr>
          <w:rFonts w:ascii="Arial" w:hAnsi="Arial" w:cs="Arial"/>
          <w:b/>
          <w:u w:val="single"/>
        </w:rPr>
        <w:t>güvenli bir şifredir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12"/>
        <w:gridCol w:w="3902"/>
      </w:tblGrid>
      <w:tr w:rsidR="00A12546" w:rsidRPr="00E2345A" w:rsidTr="00E2345A">
        <w:trPr>
          <w:trHeight w:val="365"/>
        </w:trPr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4"/>
              </w:rPr>
            </w:pPr>
            <w:r w:rsidRPr="00E2345A">
              <w:rPr>
                <w:rFonts w:ascii="Arial" w:hAnsi="Arial" w:cs="Arial"/>
                <w:b/>
                <w:sz w:val="24"/>
              </w:rPr>
              <w:t>123456789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284"/>
              <w:rPr>
                <w:rFonts w:ascii="Arial" w:hAnsi="Arial" w:cs="Arial"/>
                <w:b/>
                <w:sz w:val="24"/>
              </w:rPr>
            </w:pPr>
            <w:r w:rsidRPr="00E2345A">
              <w:rPr>
                <w:rFonts w:ascii="Arial" w:hAnsi="Arial" w:cs="Arial"/>
                <w:b/>
                <w:sz w:val="24"/>
              </w:rPr>
              <w:t>Abcdef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  <w:b/>
                <w:sz w:val="24"/>
              </w:rPr>
            </w:pPr>
            <w:r w:rsidRPr="00E2345A">
              <w:rPr>
                <w:rFonts w:ascii="Arial" w:hAnsi="Arial" w:cs="Arial"/>
                <w:b/>
                <w:sz w:val="24"/>
              </w:rPr>
              <w:t>26?M.!-2a#d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284"/>
              <w:rPr>
                <w:rFonts w:ascii="Arial" w:hAnsi="Arial" w:cs="Arial"/>
                <w:b/>
                <w:sz w:val="24"/>
              </w:rPr>
            </w:pPr>
            <w:r w:rsidRPr="00E2345A">
              <w:rPr>
                <w:rFonts w:ascii="Arial" w:hAnsi="Arial" w:cs="Arial"/>
                <w:b/>
                <w:sz w:val="24"/>
              </w:rPr>
              <w:t>Ali2002Ada</w:t>
            </w:r>
          </w:p>
        </w:tc>
      </w:tr>
    </w:tbl>
    <w:p w:rsidR="00A12546" w:rsidRPr="00DA7430" w:rsidRDefault="00A12546" w:rsidP="00DA7430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A12546" w:rsidRPr="00212A50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  <w:b/>
        </w:rPr>
      </w:pPr>
      <w:r w:rsidRPr="00212A50">
        <w:rPr>
          <w:rFonts w:ascii="Arial" w:hAnsi="Arial" w:cs="Arial"/>
          <w:b/>
        </w:rPr>
        <w:t xml:space="preserve">Aşağıdaki kişisel şifre için önerilere </w:t>
      </w:r>
      <w:r w:rsidRPr="00212A50">
        <w:rPr>
          <w:rFonts w:ascii="Arial" w:hAnsi="Arial" w:cs="Arial"/>
          <w:b/>
          <w:sz w:val="28"/>
          <w:u w:val="single"/>
        </w:rPr>
        <w:t>D/Y</w:t>
      </w:r>
      <w:r w:rsidRPr="00212A50">
        <w:rPr>
          <w:rFonts w:ascii="Arial" w:hAnsi="Arial" w:cs="Arial"/>
          <w:b/>
          <w:sz w:val="28"/>
        </w:rPr>
        <w:t xml:space="preserve"> </w:t>
      </w:r>
      <w:r w:rsidRPr="00212A50">
        <w:rPr>
          <w:rFonts w:ascii="Arial" w:hAnsi="Arial" w:cs="Arial"/>
          <w:b/>
        </w:rPr>
        <w:t>olarak cevap veriniz.</w:t>
      </w:r>
      <w:r>
        <w:rPr>
          <w:rFonts w:ascii="Arial" w:hAnsi="Arial" w:cs="Arial"/>
          <w:b/>
        </w:rPr>
        <w:t xml:space="preserve"> (6P)</w:t>
      </w:r>
    </w:p>
    <w:p w:rsidR="00A12546" w:rsidRPr="004B6D65" w:rsidRDefault="00A12546" w:rsidP="00B00687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(……) Kişisel şifrelerini kesinlikle en yakınınız olsa dahi kimse ile </w:t>
      </w:r>
      <w:r w:rsidRPr="004B6D65">
        <w:rPr>
          <w:rFonts w:ascii="Arial" w:hAnsi="Arial" w:cs="Arial"/>
          <w:b/>
          <w:bCs/>
        </w:rPr>
        <w:t>paylaşmayın!</w:t>
      </w:r>
    </w:p>
    <w:p w:rsidR="00A12546" w:rsidRDefault="00A12546" w:rsidP="00B32144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(……) Şifrenizi sosyal ağlar, sohbet yazılımları, siteler vs. aracılığı ile arkadaşınıza </w:t>
      </w:r>
      <w:r w:rsidRPr="004B6D65">
        <w:rPr>
          <w:rFonts w:ascii="Arial" w:hAnsi="Arial" w:cs="Arial"/>
          <w:b/>
          <w:bCs/>
        </w:rPr>
        <w:t>gönderin!</w:t>
      </w:r>
      <w:r w:rsidRPr="004B6D65">
        <w:rPr>
          <w:rFonts w:ascii="Arial" w:hAnsi="Arial" w:cs="Arial"/>
        </w:rPr>
        <w:t xml:space="preserve"> </w:t>
      </w:r>
    </w:p>
    <w:p w:rsidR="00A12546" w:rsidRPr="004B6D65" w:rsidRDefault="00A12546" w:rsidP="00B32144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(……) Şifrelerinizi not defterinize </w:t>
      </w:r>
      <w:r w:rsidRPr="004B6D65">
        <w:rPr>
          <w:rFonts w:ascii="Arial" w:hAnsi="Arial" w:cs="Arial"/>
          <w:b/>
          <w:bCs/>
        </w:rPr>
        <w:t>not edin!</w:t>
      </w:r>
    </w:p>
    <w:p w:rsidR="00A12546" w:rsidRPr="004B6D65" w:rsidRDefault="00A12546" w:rsidP="00B32144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(……) Tüm hesaplarınızda aynı şifreyi </w:t>
      </w:r>
      <w:r w:rsidRPr="004B6D65">
        <w:rPr>
          <w:rFonts w:ascii="Arial" w:hAnsi="Arial" w:cs="Arial"/>
          <w:b/>
          <w:bCs/>
        </w:rPr>
        <w:t>kullanın!</w:t>
      </w:r>
    </w:p>
    <w:p w:rsidR="00A12546" w:rsidRDefault="00A12546" w:rsidP="00B00687">
      <w:pPr>
        <w:spacing w:after="0" w:line="240" w:lineRule="auto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(……) Şifrelerinizi belirli aralıklar </w:t>
      </w:r>
      <w:r w:rsidRPr="004B6D65">
        <w:rPr>
          <w:rFonts w:ascii="Arial" w:hAnsi="Arial" w:cs="Arial"/>
          <w:b/>
          <w:bCs/>
        </w:rPr>
        <w:t>mutlaka</w:t>
      </w:r>
      <w:r w:rsidRPr="004B6D65">
        <w:rPr>
          <w:rFonts w:ascii="Arial" w:hAnsi="Arial" w:cs="Arial"/>
        </w:rPr>
        <w:t xml:space="preserve"> değiştirin. </w:t>
      </w:r>
    </w:p>
    <w:p w:rsidR="00A12546" w:rsidRPr="004B6D65" w:rsidRDefault="00A12546" w:rsidP="00B0068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(……) Şifreleriniz </w:t>
      </w:r>
      <w:r w:rsidRPr="006F2140">
        <w:rPr>
          <w:rFonts w:ascii="Arial" w:hAnsi="Arial" w:cs="Arial"/>
          <w:b/>
        </w:rPr>
        <w:t>en az 7</w:t>
      </w:r>
      <w:r>
        <w:rPr>
          <w:rFonts w:ascii="Arial" w:hAnsi="Arial" w:cs="Arial"/>
        </w:rPr>
        <w:t xml:space="preserve"> hane olmalıdır.</w:t>
      </w:r>
    </w:p>
    <w:p w:rsidR="00A12546" w:rsidRPr="004B6D65" w:rsidRDefault="00A12546" w:rsidP="00B00687">
      <w:pPr>
        <w:spacing w:after="0" w:line="240" w:lineRule="auto"/>
        <w:rPr>
          <w:rFonts w:ascii="Arial" w:hAnsi="Arial" w:cs="Arial"/>
        </w:rPr>
      </w:pPr>
    </w:p>
    <w:p w:rsidR="00A12546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Aşağıdakilerden hangisi </w:t>
      </w:r>
      <w:r w:rsidRPr="004B6D65">
        <w:rPr>
          <w:rFonts w:ascii="Arial" w:hAnsi="Arial" w:cs="Arial"/>
        </w:rPr>
        <w:t xml:space="preserve">İnternete bağlanmak için gerekli donanımlardan </w:t>
      </w:r>
      <w:r w:rsidRPr="004B6D65">
        <w:rPr>
          <w:rFonts w:ascii="Arial" w:hAnsi="Arial" w:cs="Arial"/>
          <w:b/>
        </w:rPr>
        <w:t>değildir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09"/>
        <w:gridCol w:w="3905"/>
      </w:tblGrid>
      <w:tr w:rsidR="00A12546" w:rsidRPr="00E2345A" w:rsidTr="00E2345A">
        <w:trPr>
          <w:trHeight w:val="278"/>
        </w:trPr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Kablo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Modem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Ethernet kartı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Yazıcı</w:t>
            </w:r>
          </w:p>
        </w:tc>
      </w:tr>
    </w:tbl>
    <w:p w:rsidR="00A12546" w:rsidRPr="004B6D65" w:rsidRDefault="00A12546" w:rsidP="00DA7430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İnternet </w:t>
      </w:r>
      <w:r w:rsidRPr="004B6D65">
        <w:rPr>
          <w:rFonts w:ascii="Arial" w:hAnsi="Arial" w:cs="Arial"/>
          <w:b/>
        </w:rPr>
        <w:t>Türkiye’de ilk olarak nerede ve ne zaman</w:t>
      </w:r>
      <w:r w:rsidRPr="004B6D65">
        <w:rPr>
          <w:rFonts w:ascii="Arial" w:hAnsi="Arial" w:cs="Arial"/>
        </w:rPr>
        <w:t xml:space="preserve"> kullanılmaya başlamıştır?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07"/>
        <w:gridCol w:w="3907"/>
      </w:tblGrid>
      <w:tr w:rsidR="00A12546" w:rsidRPr="00E2345A" w:rsidTr="00E2345A">
        <w:trPr>
          <w:trHeight w:val="291"/>
        </w:trPr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 xml:space="preserve">Bilkent – 2000 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284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Ankara - 1990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ODTÜ – 1993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İstanbul – 2003</w:t>
            </w:r>
          </w:p>
        </w:tc>
      </w:tr>
    </w:tbl>
    <w:p w:rsidR="00A12546" w:rsidRPr="00DA7430" w:rsidRDefault="00A12546" w:rsidP="00DA7430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 xml:space="preserve"> Ali dosya alışverişi yapmak ve yazıcıyı ortak kullanmak için bir ağ kablosunu alt kattaki komşusu Can’ın bilgisayarına takmışlardır. Ali ile Can’ın yaptığı </w:t>
      </w:r>
      <w:r>
        <w:rPr>
          <w:rFonts w:ascii="Arial" w:hAnsi="Arial" w:cs="Arial"/>
        </w:rPr>
        <w:t>ağ hangisidir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09"/>
        <w:gridCol w:w="3905"/>
      </w:tblGrid>
      <w:tr w:rsidR="00A12546" w:rsidRPr="00E2345A" w:rsidTr="00E2345A">
        <w:trPr>
          <w:trHeight w:val="365"/>
        </w:trPr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WAN – Geniş alan ağı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284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LAN – Yerel alan ağı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KAN – Komşu ağı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MAN – Metropol ağ</w:t>
            </w:r>
          </w:p>
        </w:tc>
      </w:tr>
    </w:tbl>
    <w:p w:rsidR="00A12546" w:rsidRPr="004B6D65" w:rsidRDefault="00A12546" w:rsidP="00DA7430">
      <w:pPr>
        <w:pStyle w:val="ListParagraph"/>
        <w:spacing w:after="0" w:line="240" w:lineRule="auto"/>
        <w:ind w:left="284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Aşa</w:t>
      </w:r>
      <w:r>
        <w:rPr>
          <w:rFonts w:ascii="Arial" w:hAnsi="Arial" w:cs="Arial"/>
        </w:rPr>
        <w:t>ğıdakilerden hangisi bilgisayar</w:t>
      </w:r>
      <w:r w:rsidRPr="004B6D65">
        <w:rPr>
          <w:rFonts w:ascii="Arial" w:hAnsi="Arial" w:cs="Arial"/>
        </w:rPr>
        <w:t xml:space="preserve"> ağlarının </w:t>
      </w:r>
      <w:r w:rsidRPr="007C2EE8">
        <w:rPr>
          <w:rFonts w:ascii="Arial" w:hAnsi="Arial" w:cs="Arial"/>
          <w:b/>
          <w:u w:val="single"/>
        </w:rPr>
        <w:t>amaçlarından değildir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06"/>
        <w:gridCol w:w="3908"/>
      </w:tblGrid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09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 xml:space="preserve">Kişisel Şifre Paylaşımı 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09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İletişim Kolaylığı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09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Dosya Paylaşımı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709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Yazıcı Paylaşımı</w:t>
            </w:r>
          </w:p>
        </w:tc>
      </w:tr>
    </w:tbl>
    <w:p w:rsidR="00A12546" w:rsidRPr="004B6D65" w:rsidRDefault="00A12546" w:rsidP="00F927E8">
      <w:pPr>
        <w:pStyle w:val="ListParagraph"/>
        <w:ind w:left="284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 w:rsidRPr="004B6D65">
        <w:rPr>
          <w:rFonts w:ascii="Arial" w:hAnsi="Arial" w:cs="Arial"/>
        </w:rPr>
        <w:t>Ali’nin dosyalarını ZİP programı kullanarak sıkıştırıp İstanbul’daki kuzeni Ada’ya göndermesi hangi ağa örnektir?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284" w:type="dxa"/>
        <w:tblLook w:val="00A0"/>
      </w:tblPr>
      <w:tblGrid>
        <w:gridCol w:w="3909"/>
        <w:gridCol w:w="3905"/>
      </w:tblGrid>
      <w:tr w:rsidR="00A12546" w:rsidRPr="00E2345A" w:rsidTr="00E2345A">
        <w:trPr>
          <w:trHeight w:val="365"/>
        </w:trPr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WAN – Geniş alan ağı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284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LAN – Yerel alan ağı</w:t>
            </w:r>
          </w:p>
        </w:tc>
      </w:tr>
      <w:tr w:rsidR="00A12546" w:rsidRPr="00E2345A" w:rsidTr="00E2345A"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KAN – Komşu ağı</w:t>
            </w:r>
          </w:p>
        </w:tc>
        <w:tc>
          <w:tcPr>
            <w:tcW w:w="4011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MAN – Metropol ağ</w:t>
            </w:r>
          </w:p>
        </w:tc>
      </w:tr>
    </w:tbl>
    <w:p w:rsidR="00A12546" w:rsidRPr="004B6D65" w:rsidRDefault="00A12546" w:rsidP="00B00687">
      <w:pPr>
        <w:pStyle w:val="ListParagraph"/>
        <w:spacing w:after="0" w:line="240" w:lineRule="auto"/>
        <w:ind w:left="1440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Aşağıdakiler</w:t>
      </w:r>
      <w:r w:rsidRPr="004B6D65">
        <w:rPr>
          <w:rFonts w:ascii="Arial" w:hAnsi="Arial" w:cs="Arial"/>
        </w:rPr>
        <w:t xml:space="preserve">den hangisi </w:t>
      </w:r>
      <w:r w:rsidRPr="00624D16">
        <w:rPr>
          <w:rFonts w:ascii="Arial" w:hAnsi="Arial" w:cs="Arial"/>
          <w:b/>
          <w:u w:val="single"/>
        </w:rPr>
        <w:t>Ankara Üniversitesi</w:t>
      </w:r>
      <w:r>
        <w:rPr>
          <w:rFonts w:ascii="Arial" w:hAnsi="Arial" w:cs="Arial"/>
          <w:b/>
          <w:u w:val="single"/>
        </w:rPr>
        <w:t>’</w:t>
      </w:r>
      <w:r w:rsidRPr="00624D16">
        <w:rPr>
          <w:rFonts w:ascii="Arial" w:hAnsi="Arial" w:cs="Arial"/>
          <w:b/>
          <w:u w:val="single"/>
        </w:rPr>
        <w:t>nin internet adresidir</w:t>
      </w:r>
      <w:r w:rsidRPr="004B6D65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</w:p>
    <w:tbl>
      <w:tblPr>
        <w:tblW w:w="0" w:type="auto"/>
        <w:tblInd w:w="426" w:type="dxa"/>
        <w:tblLook w:val="00A0"/>
      </w:tblPr>
      <w:tblGrid>
        <w:gridCol w:w="3232"/>
        <w:gridCol w:w="4440"/>
      </w:tblGrid>
      <w:tr w:rsidR="00A12546" w:rsidRPr="00E2345A" w:rsidTr="00E2345A">
        <w:trPr>
          <w:trHeight w:val="379"/>
        </w:trPr>
        <w:tc>
          <w:tcPr>
            <w:tcW w:w="3232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www. ankara.mil.tr</w:t>
            </w:r>
          </w:p>
        </w:tc>
        <w:tc>
          <w:tcPr>
            <w:tcW w:w="4440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www. ankara.gov.tr</w:t>
            </w:r>
          </w:p>
        </w:tc>
      </w:tr>
      <w:tr w:rsidR="00A12546" w:rsidRPr="00E2345A" w:rsidTr="00E2345A">
        <w:tc>
          <w:tcPr>
            <w:tcW w:w="3232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www. ankara.edu.tr</w:t>
            </w:r>
          </w:p>
        </w:tc>
        <w:tc>
          <w:tcPr>
            <w:tcW w:w="4440" w:type="dxa"/>
          </w:tcPr>
          <w:p w:rsidR="00A12546" w:rsidRPr="00E2345A" w:rsidRDefault="00A12546" w:rsidP="00E2345A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www. ankara.com.tr</w:t>
            </w:r>
          </w:p>
        </w:tc>
      </w:tr>
      <w:tr w:rsidR="00A12546" w:rsidRPr="00E2345A" w:rsidTr="00E2345A">
        <w:tc>
          <w:tcPr>
            <w:tcW w:w="3232" w:type="dxa"/>
          </w:tcPr>
          <w:p w:rsidR="00A12546" w:rsidRPr="00E2345A" w:rsidRDefault="00A12546" w:rsidP="00E2345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440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426"/>
              <w:rPr>
                <w:rFonts w:ascii="Arial" w:hAnsi="Arial" w:cs="Arial"/>
              </w:rPr>
            </w:pPr>
          </w:p>
        </w:tc>
      </w:tr>
    </w:tbl>
    <w:p w:rsidR="00A12546" w:rsidRPr="004B6D65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  <w:vanish/>
          <w:specVanish/>
        </w:rPr>
      </w:pPr>
      <w:r w:rsidRPr="004B6D65">
        <w:rPr>
          <w:rFonts w:ascii="Arial" w:hAnsi="Arial" w:cs="Arial"/>
        </w:rPr>
        <w:t xml:space="preserve">Aşağıdaki </w:t>
      </w:r>
      <w:r>
        <w:rPr>
          <w:rFonts w:ascii="Arial" w:hAnsi="Arial" w:cs="Arial"/>
        </w:rPr>
        <w:t xml:space="preserve">web tarayıcılarından hangisi </w:t>
      </w:r>
      <w:r>
        <w:rPr>
          <w:rFonts w:ascii="Arial" w:hAnsi="Arial" w:cs="Arial"/>
          <w:b/>
          <w:u w:val="single"/>
        </w:rPr>
        <w:t>I</w:t>
      </w:r>
      <w:r w:rsidRPr="00B32144">
        <w:rPr>
          <w:rFonts w:ascii="Arial" w:hAnsi="Arial" w:cs="Arial"/>
          <w:b/>
          <w:u w:val="single"/>
        </w:rPr>
        <w:t>nternet Explorer</w:t>
      </w:r>
      <w:r>
        <w:rPr>
          <w:rFonts w:ascii="Arial" w:hAnsi="Arial" w:cs="Arial"/>
        </w:rPr>
        <w:t>’dır</w:t>
      </w:r>
      <w:r w:rsidRPr="004B6D65">
        <w:rPr>
          <w:rFonts w:ascii="Arial" w:hAnsi="Arial" w:cs="Arial"/>
        </w:rPr>
        <w:t xml:space="preserve">?   </w:t>
      </w:r>
    </w:p>
    <w:p w:rsidR="00A12546" w:rsidRDefault="00A12546" w:rsidP="00B32144">
      <w:pPr>
        <w:pStyle w:val="ListParagraph"/>
        <w:numPr>
          <w:ilvl w:val="0"/>
          <w:numId w:val="2"/>
        </w:numPr>
        <w:spacing w:after="0" w:line="240" w:lineRule="auto"/>
        <w:ind w:left="284"/>
        <w:rPr>
          <w:rFonts w:ascii="Arial" w:hAnsi="Arial" w:cs="Arial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5.5pt;margin-top:16.5pt;width:36.8pt;height:25.95pt;z-index:251659776" filled="f" stroked="f">
            <v:textbox>
              <w:txbxContent>
                <w:p w:rsidR="00A12546" w:rsidRPr="00B32144" w:rsidRDefault="00A12546" w:rsidP="00B32144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49.1pt;margin-top:16.5pt;width:36.8pt;height:25.95pt;z-index:251658752" filled="f" stroked="f">
            <v:textbox>
              <w:txbxContent>
                <w:p w:rsidR="00A12546" w:rsidRPr="00B32144" w:rsidRDefault="00A12546" w:rsidP="00B32144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D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66.45pt;margin-top:16.5pt;width:36.8pt;height:25.95pt;z-index:251657728" filled="f" stroked="f">
            <v:textbox>
              <w:txbxContent>
                <w:p w:rsidR="00A12546" w:rsidRPr="00B32144" w:rsidRDefault="00A12546" w:rsidP="00B32144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C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76.05pt;margin-top:16.5pt;width:36.8pt;height:25.95pt;z-index:251656704" filled="f" stroked="f">
            <v:textbox>
              <w:txbxContent>
                <w:p w:rsidR="00A12546" w:rsidRPr="00B32144" w:rsidRDefault="00A12546" w:rsidP="00B32144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B</w:t>
                  </w:r>
                  <w:r w:rsidRPr="00B32144">
                    <w:rPr>
                      <w:b/>
                      <w:sz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5.2pt;margin-top:16.5pt;width:36.8pt;height:25.95pt;z-index:251655680" filled="f" stroked="f">
            <v:textbox>
              <w:txbxContent>
                <w:p w:rsidR="00A12546" w:rsidRPr="00B32144" w:rsidRDefault="00A12546" w:rsidP="00B32144">
                  <w:pPr>
                    <w:rPr>
                      <w:b/>
                      <w:sz w:val="32"/>
                    </w:rPr>
                  </w:pPr>
                  <w:r w:rsidRPr="00B32144">
                    <w:rPr>
                      <w:b/>
                      <w:sz w:val="32"/>
                    </w:rPr>
                    <w:t>A)</w:t>
                  </w:r>
                </w:p>
              </w:txbxContent>
            </v:textbox>
          </v:shape>
        </w:pict>
      </w:r>
      <w:r w:rsidRPr="004B6D65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(4P)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931E71">
        <w:rPr>
          <w:rFonts w:ascii="Arial" w:hAnsi="Arial" w:cs="Arial"/>
          <w:noProof/>
          <w:lang w:eastAsia="tr-TR"/>
        </w:rPr>
        <w:pict>
          <v:shape id="_x0000_i1026" type="#_x0000_t75" style="width:393.75pt;height:46.5pt;visibility:visible">
            <v:imagedata r:id="rId6" o:title="" croptop="37467f" cropbottom="17033f" cropleft="11546f" cropright="8589f"/>
          </v:shape>
        </w:pict>
      </w:r>
    </w:p>
    <w:p w:rsidR="00A12546" w:rsidRDefault="00A12546" w:rsidP="00B32144">
      <w:pPr>
        <w:pStyle w:val="ListParagraph"/>
        <w:spacing w:after="0"/>
        <w:ind w:left="142"/>
        <w:rPr>
          <w:rFonts w:ascii="Arial" w:hAnsi="Arial" w:cs="Arial"/>
        </w:rPr>
      </w:pPr>
    </w:p>
    <w:p w:rsidR="00A12546" w:rsidRPr="004B6D65" w:rsidRDefault="00A12546" w:rsidP="00B32144">
      <w:pPr>
        <w:pStyle w:val="ListParagraph"/>
        <w:spacing w:after="0"/>
        <w:ind w:left="142"/>
        <w:rPr>
          <w:rFonts w:ascii="Arial" w:hAnsi="Arial" w:cs="Arial"/>
        </w:rPr>
      </w:pPr>
    </w:p>
    <w:p w:rsidR="00A12546" w:rsidRPr="00B32144" w:rsidRDefault="00A12546" w:rsidP="00B32144">
      <w:pPr>
        <w:pStyle w:val="ListParagraph"/>
        <w:numPr>
          <w:ilvl w:val="0"/>
          <w:numId w:val="10"/>
        </w:numPr>
        <w:spacing w:after="0" w:line="240" w:lineRule="auto"/>
        <w:ind w:left="567"/>
        <w:rPr>
          <w:rFonts w:ascii="Arial" w:hAnsi="Arial" w:cs="Arial"/>
        </w:rPr>
      </w:pPr>
      <w:r w:rsidRPr="00B32144">
        <w:rPr>
          <w:rFonts w:ascii="Arial" w:hAnsi="Arial" w:cs="Arial"/>
        </w:rPr>
        <w:t xml:space="preserve">Aşağıdaki tabloda solda ifade edilen zararlı yazılım türünün adını karşısına yazınız. </w:t>
      </w:r>
      <w:r w:rsidRPr="00B32144">
        <w:rPr>
          <w:rFonts w:ascii="Arial" w:hAnsi="Arial" w:cs="Arial"/>
          <w:b/>
        </w:rPr>
        <w:t>(Solucan (Worm) - Virüs - Tracking Cookie - Casus Yazılım – Spam - Truva Atı (Trojan) – Adware)</w:t>
      </w:r>
      <w:r>
        <w:rPr>
          <w:rFonts w:ascii="Arial" w:hAnsi="Arial" w:cs="Arial"/>
          <w:b/>
        </w:rPr>
        <w:t xml:space="preserve"> (7x2=14P)</w:t>
      </w:r>
    </w:p>
    <w:p w:rsidR="00A12546" w:rsidRPr="004B6D65" w:rsidRDefault="00A12546" w:rsidP="004B6D65">
      <w:pPr>
        <w:spacing w:after="0"/>
        <w:rPr>
          <w:rFonts w:ascii="Arial" w:hAnsi="Arial" w:cs="Arial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8"/>
        <w:gridCol w:w="1656"/>
      </w:tblGrid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Bilgisayarınıza girip dosya ya da verilerinize zarar veren, tahrif eden, verileri bozabilen hatta silebilen zararlı yazılım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Bilgisayarınızda güvenlik açığı oluşturarak zararlı programların, kişilerin sisteminize girmesi için bir yol açan zararlı yazılım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Bilgisayarda ya da ağda kendini tekrar tekrar kopyalayan ve tek amacı sürekli kendini kopyalamak olan zararlı yazılım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Herhangi bir program çalışırken reklam açan yazılım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Kullanıcının izniyle veya izni dışında bilgisayara yüklenen ve kullanıcı, (önrneğin webde gezdiği sayfalar, vb.) ya da bilgisayar hakkında bilgi toplayıp bunları uzaktaki bir kullanıcıya gönderen program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Aynı mesajdan çok sayıda göndererek bir mail adresini, forumu vb. boğmak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A12546" w:rsidRPr="00E2345A" w:rsidTr="00E2345A">
        <w:tc>
          <w:tcPr>
            <w:tcW w:w="5778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  <w:r w:rsidRPr="00E2345A">
              <w:rPr>
                <w:rFonts w:ascii="Arial" w:hAnsi="Arial" w:cs="Arial"/>
              </w:rPr>
              <w:t>Bulaştığı bilgisayarda internette yapılan tüm işlemlerin, gezilen sayfaların kaydını tutarak hackerlara kredi kartı ve banka hesap bilgilerine ulaştıran kötü yazılım,bir çerez türü</w:t>
            </w:r>
          </w:p>
        </w:tc>
        <w:tc>
          <w:tcPr>
            <w:tcW w:w="1656" w:type="dxa"/>
          </w:tcPr>
          <w:p w:rsidR="00A12546" w:rsidRPr="00E2345A" w:rsidRDefault="00A12546" w:rsidP="00E2345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A12546" w:rsidRDefault="00A12546" w:rsidP="004B6D65">
      <w:pPr>
        <w:spacing w:after="0"/>
        <w:rPr>
          <w:rFonts w:ascii="Arial" w:hAnsi="Arial" w:cs="Arial"/>
        </w:rPr>
      </w:pPr>
    </w:p>
    <w:tbl>
      <w:tblPr>
        <w:tblW w:w="0" w:type="auto"/>
        <w:tblLook w:val="00A0"/>
      </w:tblPr>
      <w:tblGrid>
        <w:gridCol w:w="2674"/>
        <w:gridCol w:w="1829"/>
        <w:gridCol w:w="3519"/>
      </w:tblGrid>
      <w:tr w:rsidR="00A12546" w:rsidRPr="00E2345A" w:rsidTr="00E2345A">
        <w:tc>
          <w:tcPr>
            <w:tcW w:w="2674" w:type="dxa"/>
          </w:tcPr>
          <w:p w:rsidR="00A12546" w:rsidRPr="00E2345A" w:rsidRDefault="00A12546" w:rsidP="00E2345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E2345A">
              <w:rPr>
                <w:rFonts w:ascii="Arial" w:hAnsi="Arial" w:cs="Arial"/>
                <w:b/>
              </w:rPr>
              <w:t>BAŞARILAR…</w:t>
            </w:r>
          </w:p>
        </w:tc>
        <w:tc>
          <w:tcPr>
            <w:tcW w:w="1829" w:type="dxa"/>
          </w:tcPr>
          <w:p w:rsidR="00A12546" w:rsidRPr="00E2345A" w:rsidRDefault="00A12546" w:rsidP="00E2345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31E71">
              <w:rPr>
                <w:rFonts w:ascii="Arial" w:hAnsi="Arial" w:cs="Arial"/>
                <w:noProof/>
                <w:lang w:eastAsia="tr-TR"/>
              </w:rPr>
              <w:pict>
                <v:shape id="1 Resim" o:spid="_x0000_i1027" type="#_x0000_t75" alt="stock-photo--d-human-with-big-positive-symbol-18425719.jpg" style="width:76.5pt;height:59.25pt;visibility:visible">
                  <v:imagedata r:id="rId7" o:title=""/>
                </v:shape>
              </w:pict>
            </w:r>
          </w:p>
        </w:tc>
        <w:tc>
          <w:tcPr>
            <w:tcW w:w="3519" w:type="dxa"/>
          </w:tcPr>
          <w:p w:rsidR="00A12546" w:rsidRPr="00E2345A" w:rsidRDefault="00A12546" w:rsidP="00E2345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2345A">
              <w:rPr>
                <w:rFonts w:ascii="Arial" w:hAnsi="Arial" w:cs="Arial"/>
                <w:b/>
              </w:rPr>
              <w:t>MELEK DEMİRBAŞ</w:t>
            </w:r>
          </w:p>
          <w:p w:rsidR="00A12546" w:rsidRPr="00E2345A" w:rsidRDefault="00A12546" w:rsidP="00E2345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2345A">
              <w:rPr>
                <w:rFonts w:ascii="Arial" w:hAnsi="Arial" w:cs="Arial"/>
                <w:b/>
              </w:rPr>
              <w:t>Bilişim Teknolojileri Öğrt.</w:t>
            </w:r>
          </w:p>
          <w:p w:rsidR="00A12546" w:rsidRPr="00E2345A" w:rsidRDefault="00A12546" w:rsidP="00E2345A">
            <w:pPr>
              <w:spacing w:after="0" w:line="240" w:lineRule="auto"/>
              <w:rPr>
                <w:rFonts w:ascii="Arial" w:hAnsi="Arial" w:cs="Arial"/>
                <w:b/>
              </w:rPr>
            </w:pPr>
            <w:hyperlink r:id="rId8" w:history="1">
              <w:r w:rsidRPr="00B54F34">
                <w:rPr>
                  <w:rStyle w:val="Hyperlink"/>
                  <w:rFonts w:ascii="Arial" w:hAnsi="Arial" w:cs="Arial"/>
                  <w:b/>
                </w:rPr>
                <w:t>www.sorubak.com</w:t>
              </w:r>
            </w:hyperlink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A12546" w:rsidRDefault="00A12546" w:rsidP="00A806A9">
      <w:pPr>
        <w:rPr>
          <w:rFonts w:ascii="Times New Roman" w:hAnsi="Times New Roman"/>
          <w:sz w:val="20"/>
          <w:szCs w:val="20"/>
        </w:rPr>
      </w:pPr>
      <w:hyperlink r:id="rId9" w:history="1">
        <w:r w:rsidRPr="00573AE3">
          <w:rPr>
            <w:rStyle w:val="Hyperlink"/>
            <w:rFonts w:ascii="Times New Roman" w:hAnsi="Times New Roman"/>
            <w:sz w:val="20"/>
            <w:szCs w:val="20"/>
          </w:rPr>
          <w:t>www.sorubak.com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p w:rsidR="00A12546" w:rsidRPr="00212A50" w:rsidRDefault="00A12546">
      <w:pPr>
        <w:spacing w:after="0"/>
        <w:rPr>
          <w:rFonts w:ascii="Arial" w:hAnsi="Arial" w:cs="Arial"/>
          <w:b/>
        </w:rPr>
      </w:pPr>
    </w:p>
    <w:sectPr w:rsidR="00A12546" w:rsidRPr="00212A50" w:rsidSect="001C0322">
      <w:type w:val="continuous"/>
      <w:pgSz w:w="16838" w:h="11906" w:orient="landscape"/>
      <w:pgMar w:top="340" w:right="340" w:bottom="284" w:left="340" w:header="709" w:footer="709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383C"/>
    <w:multiLevelType w:val="hybridMultilevel"/>
    <w:tmpl w:val="553EBFDA"/>
    <w:lvl w:ilvl="0" w:tplc="968CF8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C14631E"/>
    <w:multiLevelType w:val="hybridMultilevel"/>
    <w:tmpl w:val="9AC881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001021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0249DC"/>
    <w:multiLevelType w:val="hybridMultilevel"/>
    <w:tmpl w:val="77743D74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39180B61"/>
    <w:multiLevelType w:val="hybridMultilevel"/>
    <w:tmpl w:val="C4186748"/>
    <w:lvl w:ilvl="0" w:tplc="F5FC5602">
      <w:start w:val="1"/>
      <w:numFmt w:val="upperLetter"/>
      <w:lvlText w:val="%1)"/>
      <w:lvlJc w:val="left"/>
      <w:pPr>
        <w:ind w:left="107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>
    <w:nsid w:val="39FD5D24"/>
    <w:multiLevelType w:val="hybridMultilevel"/>
    <w:tmpl w:val="0BCAA5D6"/>
    <w:lvl w:ilvl="0" w:tplc="552836D0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0B3374"/>
    <w:multiLevelType w:val="multilevel"/>
    <w:tmpl w:val="33B4E42C"/>
    <w:lvl w:ilvl="0">
      <w:start w:val="2014"/>
      <w:numFmt w:val="decimal"/>
      <w:lvlText w:val="%1"/>
      <w:lvlJc w:val="left"/>
      <w:pPr>
        <w:tabs>
          <w:tab w:val="num" w:pos="1350"/>
        </w:tabs>
        <w:ind w:left="1350" w:hanging="1350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tabs>
          <w:tab w:val="num" w:pos="1710"/>
        </w:tabs>
        <w:ind w:left="1710" w:hanging="13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2070"/>
        </w:tabs>
        <w:ind w:left="2070" w:hanging="13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2430"/>
        </w:tabs>
        <w:ind w:left="2430" w:hanging="13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7">
    <w:nsid w:val="5C7F2DA1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552836D0">
      <w:start w:val="1"/>
      <w:numFmt w:val="upperLetter"/>
      <w:lvlText w:val="%2)"/>
      <w:lvlJc w:val="left"/>
      <w:pPr>
        <w:ind w:left="872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59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2" w:hanging="180"/>
      </w:pPr>
      <w:rPr>
        <w:rFonts w:cs="Times New Roman"/>
      </w:rPr>
    </w:lvl>
  </w:abstractNum>
  <w:abstractNum w:abstractNumId="8">
    <w:nsid w:val="65C504E9"/>
    <w:multiLevelType w:val="hybridMultilevel"/>
    <w:tmpl w:val="AA305CCC"/>
    <w:lvl w:ilvl="0" w:tplc="5DF86FA2">
      <w:start w:val="2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66A64078"/>
    <w:multiLevelType w:val="hybridMultilevel"/>
    <w:tmpl w:val="17A092E2"/>
    <w:lvl w:ilvl="0" w:tplc="EEFE1EF6">
      <w:start w:val="2013"/>
      <w:numFmt w:val="decimal"/>
      <w:lvlText w:val="%1"/>
      <w:lvlJc w:val="left"/>
      <w:pPr>
        <w:ind w:left="1020" w:hanging="6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8D62E2"/>
    <w:multiLevelType w:val="hybridMultilevel"/>
    <w:tmpl w:val="2CA65E4E"/>
    <w:lvl w:ilvl="0" w:tplc="19AAD60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552836D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4B22"/>
    <w:rsid w:val="00092AD4"/>
    <w:rsid w:val="000D6B84"/>
    <w:rsid w:val="001436BD"/>
    <w:rsid w:val="00173E99"/>
    <w:rsid w:val="001C0322"/>
    <w:rsid w:val="00212A50"/>
    <w:rsid w:val="00231ECC"/>
    <w:rsid w:val="00291C08"/>
    <w:rsid w:val="002E7BB8"/>
    <w:rsid w:val="00335D27"/>
    <w:rsid w:val="00377CC5"/>
    <w:rsid w:val="004168AF"/>
    <w:rsid w:val="00461F99"/>
    <w:rsid w:val="004838F9"/>
    <w:rsid w:val="004B6D65"/>
    <w:rsid w:val="00573AE3"/>
    <w:rsid w:val="005A5F83"/>
    <w:rsid w:val="00624D16"/>
    <w:rsid w:val="00692A49"/>
    <w:rsid w:val="006F2140"/>
    <w:rsid w:val="007B6759"/>
    <w:rsid w:val="007C2EE8"/>
    <w:rsid w:val="00840536"/>
    <w:rsid w:val="00873564"/>
    <w:rsid w:val="008E669F"/>
    <w:rsid w:val="00931E71"/>
    <w:rsid w:val="00942720"/>
    <w:rsid w:val="00994288"/>
    <w:rsid w:val="009E4C93"/>
    <w:rsid w:val="00A12546"/>
    <w:rsid w:val="00A806A9"/>
    <w:rsid w:val="00B00687"/>
    <w:rsid w:val="00B32144"/>
    <w:rsid w:val="00B54F34"/>
    <w:rsid w:val="00C2327C"/>
    <w:rsid w:val="00C61694"/>
    <w:rsid w:val="00C64B22"/>
    <w:rsid w:val="00DA65E5"/>
    <w:rsid w:val="00DA7430"/>
    <w:rsid w:val="00E2345A"/>
    <w:rsid w:val="00F9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B2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B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4B22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C64B22"/>
    <w:pPr>
      <w:ind w:left="720"/>
      <w:contextualSpacing/>
    </w:pPr>
  </w:style>
  <w:style w:type="table" w:styleId="TableGrid">
    <w:name w:val="Table Grid"/>
    <w:basedOn w:val="TableNormal"/>
    <w:uiPriority w:val="99"/>
    <w:rsid w:val="00C64B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64B22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00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06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815</Words>
  <Characters>4649</Characters>
  <Application>Microsoft Office Outlook</Application>
  <DocSecurity>0</DocSecurity>
  <Lines>0</Lines>
  <Paragraphs>0</Paragraphs>
  <ScaleCrop>false</ScaleCrop>
  <Company>grup bilişim bilgisayar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Grup pc</dc:creator>
  <cp:keywords>www.sorubak.com</cp:keywords>
  <dc:description/>
  <cp:lastModifiedBy>edanur</cp:lastModifiedBy>
  <cp:revision>19</cp:revision>
  <dcterms:created xsi:type="dcterms:W3CDTF">2014-01-01T22:24:00Z</dcterms:created>
  <dcterms:modified xsi:type="dcterms:W3CDTF">2014-12-28T12:28:00Z</dcterms:modified>
</cp:coreProperties>
</file>