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67C" w:rsidRPr="004C6876" w:rsidRDefault="0019467C" w:rsidP="00254152">
      <w:pPr>
        <w:spacing w:after="0"/>
        <w:ind w:left="284"/>
        <w:jc w:val="center"/>
        <w:rPr>
          <w:rFonts w:ascii="Comic Sans MS" w:hAnsi="Comic Sans MS" w:cs="Arial"/>
          <w:b/>
          <w:sz w:val="20"/>
          <w:szCs w:val="20"/>
        </w:rPr>
      </w:pPr>
      <w:r w:rsidRPr="004C6876">
        <w:rPr>
          <w:rFonts w:ascii="Comic Sans MS" w:hAnsi="Comic Sans MS" w:cs="Arial"/>
          <w:b/>
          <w:sz w:val="20"/>
          <w:szCs w:val="20"/>
        </w:rPr>
        <w:t>Bilişim Teknolojileri ve Yazarlık Dersi Çalışma Kağıdı</w:t>
      </w:r>
    </w:p>
    <w:p w:rsidR="0019467C" w:rsidRPr="004C6876" w:rsidRDefault="0019467C" w:rsidP="00254152">
      <w:pPr>
        <w:spacing w:after="0"/>
        <w:ind w:left="284"/>
        <w:rPr>
          <w:rFonts w:ascii="Comic Sans MS" w:hAnsi="Comic Sans MS" w:cs="Arial"/>
          <w:b/>
          <w:sz w:val="20"/>
          <w:szCs w:val="20"/>
        </w:rPr>
        <w:sectPr w:rsidR="0019467C" w:rsidRPr="004C6876" w:rsidSect="00254152">
          <w:pgSz w:w="11906" w:h="16838"/>
          <w:pgMar w:top="567" w:right="720" w:bottom="720" w:left="720" w:header="708" w:footer="708" w:gutter="0"/>
          <w:cols w:space="708"/>
          <w:docGrid w:linePitch="360"/>
        </w:sectPr>
      </w:pPr>
    </w:p>
    <w:p w:rsidR="0019467C" w:rsidRPr="004C6876" w:rsidRDefault="0019467C" w:rsidP="00254152">
      <w:pPr>
        <w:pStyle w:val="ListParagraph"/>
        <w:spacing w:after="0" w:line="240" w:lineRule="auto"/>
        <w:ind w:left="284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A- </w:t>
      </w:r>
      <w:r w:rsidRPr="004C6876">
        <w:rPr>
          <w:rFonts w:ascii="Comic Sans MS" w:hAnsi="Comic Sans MS" w:cs="Arial"/>
          <w:b/>
          <w:sz w:val="20"/>
          <w:szCs w:val="20"/>
        </w:rPr>
        <w:t>Aşağıda boş bırakılan yerleri uygun bir şekilde doldurunuz.</w:t>
      </w:r>
    </w:p>
    <w:p w:rsidR="0019467C" w:rsidRPr="004C6876" w:rsidRDefault="0019467C" w:rsidP="00254152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…………………… kendisine verilen bilgiler üzerinde aritmetiksel, mantıksal ve karşılaştırma işlemleri yaparak sonuçları çıktı birimlerine gönderen bir elektronik alettir.</w:t>
      </w:r>
    </w:p>
    <w:p w:rsidR="0019467C" w:rsidRPr="004C6876" w:rsidRDefault="0019467C" w:rsidP="00254152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Comic Sans MS" w:hAnsi="Comic Sans MS" w:cs="Arial"/>
          <w:sz w:val="20"/>
          <w:szCs w:val="20"/>
        </w:rPr>
      </w:pPr>
      <w:r w:rsidRPr="00B778E2">
        <w:rPr>
          <w:rFonts w:ascii="Comic Sans MS" w:hAnsi="Comic Sans MS" w:cs="Arial"/>
          <w:sz w:val="20"/>
          <w:szCs w:val="20"/>
        </w:rPr>
        <w:t>Bilgisayarı oluşturan elle tutulabilen elektronik parçaların her birine……………….</w:t>
      </w:r>
      <w:r w:rsidRPr="004C6876">
        <w:rPr>
          <w:rFonts w:ascii="Comic Sans MS" w:hAnsi="Comic Sans MS" w:cs="Arial"/>
          <w:sz w:val="20"/>
          <w:szCs w:val="20"/>
        </w:rPr>
        <w:t>denir.</w:t>
      </w:r>
    </w:p>
    <w:p w:rsidR="0019467C" w:rsidRPr="004C6876" w:rsidRDefault="0019467C" w:rsidP="00254152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Bilgisayar donanımının uyumlu bir şekilde çalışmasını sağlayan ve programcılar tarafından yazılan kod parçalarına…………….. denir.</w:t>
      </w:r>
    </w:p>
    <w:p w:rsidR="0019467C" w:rsidRPr="004C6876" w:rsidRDefault="0019467C" w:rsidP="00A71D62">
      <w:pPr>
        <w:pStyle w:val="ListParagraph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 xml:space="preserve">İki veya daha fazla bilgisayarın bir araya gelerek oluşturdukları yapıya </w:t>
      </w:r>
      <w:r w:rsidRPr="004C6876">
        <w:rPr>
          <w:rFonts w:ascii="Comic Sans MS" w:hAnsi="Comic Sans MS" w:cs="Arial"/>
          <w:b/>
          <w:sz w:val="20"/>
          <w:szCs w:val="20"/>
        </w:rPr>
        <w:t>………………….</w:t>
      </w:r>
      <w:r w:rsidRPr="004C6876">
        <w:rPr>
          <w:rFonts w:ascii="Comic Sans MS" w:hAnsi="Comic Sans MS" w:cs="Arial"/>
          <w:sz w:val="20"/>
          <w:szCs w:val="20"/>
        </w:rPr>
        <w:t xml:space="preserve"> denir. </w:t>
      </w:r>
    </w:p>
    <w:p w:rsidR="0019467C" w:rsidRDefault="0019467C" w:rsidP="00A71D62">
      <w:pPr>
        <w:pStyle w:val="ListParagraph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 xml:space="preserve">Bilgisayar ağlarının birbirine bağlanmasıyla oluşan, herhangi bir sınırlaması ya da yöneticisi olmayan uluslar arası bilgi iletişim ağına </w:t>
      </w:r>
      <w:r w:rsidRPr="004C6876">
        <w:rPr>
          <w:rFonts w:ascii="Comic Sans MS" w:hAnsi="Comic Sans MS" w:cs="Arial"/>
          <w:b/>
          <w:sz w:val="20"/>
          <w:szCs w:val="20"/>
        </w:rPr>
        <w:t>………………..</w:t>
      </w:r>
      <w:r w:rsidRPr="004C6876">
        <w:rPr>
          <w:rFonts w:ascii="Comic Sans MS" w:hAnsi="Comic Sans MS" w:cs="Arial"/>
          <w:sz w:val="20"/>
          <w:szCs w:val="20"/>
        </w:rPr>
        <w:t xml:space="preserve"> denir.</w:t>
      </w:r>
    </w:p>
    <w:p w:rsidR="0019467C" w:rsidRPr="004C6876" w:rsidRDefault="0019467C" w:rsidP="00B627A6">
      <w:pPr>
        <w:pStyle w:val="ListParagraph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Birileri zarar vermek veya kötülük amacı ile size ait bilgileri yasal olmayan yollardan elde etmek veya çalışmanızı engellemek için elektronik cihazlar kullanıyorsa buna………………….. denir.</w:t>
      </w:r>
      <w:r>
        <w:rPr>
          <w:rFonts w:ascii="Comic Sans MS" w:hAnsi="Comic Sans MS" w:cs="Arial"/>
          <w:sz w:val="20"/>
          <w:szCs w:val="20"/>
        </w:rPr>
        <w:br/>
      </w:r>
    </w:p>
    <w:p w:rsidR="0019467C" w:rsidRPr="004C6876" w:rsidRDefault="0019467C" w:rsidP="00254152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Comic Sans MS" w:hAnsi="Comic Sans MS" w:cs="Arial"/>
          <w:b/>
          <w:sz w:val="20"/>
          <w:szCs w:val="20"/>
        </w:rPr>
      </w:pPr>
      <w:r w:rsidRPr="004C6876">
        <w:rPr>
          <w:rFonts w:ascii="Comic Sans MS" w:hAnsi="Comic Sans MS" w:cs="Arial"/>
          <w:b/>
          <w:sz w:val="20"/>
          <w:szCs w:val="20"/>
        </w:rPr>
        <w:t xml:space="preserve">Bilgisayar karşısında </w:t>
      </w:r>
      <w:r w:rsidRPr="004C6876">
        <w:rPr>
          <w:rFonts w:ascii="Comic Sans MS" w:hAnsi="Comic Sans MS" w:cs="Arial"/>
          <w:b/>
          <w:sz w:val="20"/>
          <w:szCs w:val="20"/>
          <w:u w:val="single"/>
        </w:rPr>
        <w:t>iyi bir çalışma ortamı</w:t>
      </w:r>
      <w:r w:rsidRPr="004C6876">
        <w:rPr>
          <w:rFonts w:ascii="Comic Sans MS" w:hAnsi="Comic Sans MS" w:cs="Arial"/>
          <w:b/>
          <w:sz w:val="20"/>
          <w:szCs w:val="20"/>
        </w:rPr>
        <w:t xml:space="preserve"> nasıl olmalıdır?</w:t>
      </w:r>
    </w:p>
    <w:p w:rsidR="0019467C" w:rsidRPr="004C6876" w:rsidRDefault="0019467C" w:rsidP="00A056A3">
      <w:pPr>
        <w:pStyle w:val="ListParagraph"/>
        <w:numPr>
          <w:ilvl w:val="1"/>
          <w:numId w:val="1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Bir saatlik bir sürede 5-15 dakika dinlenmeliyiz.</w:t>
      </w:r>
    </w:p>
    <w:p w:rsidR="0019467C" w:rsidRPr="004C6876" w:rsidRDefault="0019467C" w:rsidP="00A056A3">
      <w:pPr>
        <w:pStyle w:val="ListParagraph"/>
        <w:numPr>
          <w:ilvl w:val="1"/>
          <w:numId w:val="1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Ekranla göz arasındaki uzaklık 50-</w:t>
      </w:r>
      <w:smartTag w:uri="urn:schemas-microsoft-com:office:smarttags" w:element="metricconverter">
        <w:smartTagPr>
          <w:attr w:name="ProductID" w:val="60 cm"/>
        </w:smartTagPr>
        <w:r w:rsidRPr="004C6876">
          <w:rPr>
            <w:rFonts w:ascii="Comic Sans MS" w:hAnsi="Comic Sans MS" w:cs="Arial"/>
            <w:sz w:val="20"/>
            <w:szCs w:val="20"/>
          </w:rPr>
          <w:t>60 cm</w:t>
        </w:r>
      </w:smartTag>
      <w:r w:rsidRPr="004C6876">
        <w:rPr>
          <w:rFonts w:ascii="Comic Sans MS" w:hAnsi="Comic Sans MS" w:cs="Arial"/>
          <w:sz w:val="20"/>
          <w:szCs w:val="20"/>
        </w:rPr>
        <w:t xml:space="preserve"> olmalıdır.</w:t>
      </w:r>
    </w:p>
    <w:p w:rsidR="0019467C" w:rsidRPr="004C6876" w:rsidRDefault="0019467C" w:rsidP="00A056A3">
      <w:pPr>
        <w:pStyle w:val="ListParagraph"/>
        <w:numPr>
          <w:ilvl w:val="1"/>
          <w:numId w:val="1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Işık ekrana direk gelmelidir.</w:t>
      </w:r>
    </w:p>
    <w:p w:rsidR="0019467C" w:rsidRPr="004C6876" w:rsidRDefault="0019467C" w:rsidP="00A056A3">
      <w:pPr>
        <w:pStyle w:val="ListParagraph"/>
        <w:numPr>
          <w:ilvl w:val="1"/>
          <w:numId w:val="1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Elektrik kablolarının hasarlı, yırtılmış veya delik olmamasına dikkat edilmelidir.</w:t>
      </w:r>
      <w:r>
        <w:rPr>
          <w:rFonts w:ascii="Comic Sans MS" w:hAnsi="Comic Sans MS" w:cs="Arial"/>
          <w:sz w:val="20"/>
          <w:szCs w:val="20"/>
        </w:rPr>
        <w:br/>
      </w:r>
    </w:p>
    <w:p w:rsidR="0019467C" w:rsidRPr="004C6876" w:rsidRDefault="0019467C" w:rsidP="00254152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b/>
          <w:sz w:val="20"/>
          <w:szCs w:val="20"/>
        </w:rPr>
        <w:t xml:space="preserve">Aşağıdakilerden hangisi bir E-Devlet uygulaması </w:t>
      </w:r>
      <w:r w:rsidRPr="004C6876">
        <w:rPr>
          <w:rFonts w:ascii="Comic Sans MS" w:hAnsi="Comic Sans MS" w:cs="Arial"/>
          <w:b/>
          <w:sz w:val="20"/>
          <w:szCs w:val="20"/>
          <w:u w:val="single"/>
        </w:rPr>
        <w:t>değildir</w:t>
      </w:r>
      <w:r w:rsidRPr="004C6876">
        <w:rPr>
          <w:rFonts w:ascii="Comic Sans MS" w:hAnsi="Comic Sans MS" w:cs="Arial"/>
          <w:sz w:val="20"/>
          <w:szCs w:val="20"/>
        </w:rPr>
        <w:t>?</w:t>
      </w:r>
    </w:p>
    <w:p w:rsidR="0019467C" w:rsidRPr="004C6876" w:rsidRDefault="0019467C" w:rsidP="004C6876">
      <w:pPr>
        <w:pStyle w:val="ListParagraph"/>
        <w:numPr>
          <w:ilvl w:val="1"/>
          <w:numId w:val="1"/>
        </w:numPr>
        <w:spacing w:after="0" w:line="240" w:lineRule="auto"/>
        <w:ind w:left="0" w:firstLine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Bankadan para çekmek</w:t>
      </w:r>
    </w:p>
    <w:p w:rsidR="0019467C" w:rsidRPr="004C6876" w:rsidRDefault="0019467C" w:rsidP="004C6876">
      <w:pPr>
        <w:pStyle w:val="ListParagraph"/>
        <w:numPr>
          <w:ilvl w:val="1"/>
          <w:numId w:val="1"/>
        </w:numPr>
        <w:spacing w:after="0" w:line="240" w:lineRule="auto"/>
        <w:ind w:left="0" w:firstLine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Ev vergisini yatırmak</w:t>
      </w:r>
    </w:p>
    <w:p w:rsidR="0019467C" w:rsidRPr="004C6876" w:rsidRDefault="0019467C" w:rsidP="004C6876">
      <w:pPr>
        <w:pStyle w:val="ListParagraph"/>
        <w:numPr>
          <w:ilvl w:val="1"/>
          <w:numId w:val="1"/>
        </w:numPr>
        <w:spacing w:after="0" w:line="240" w:lineRule="auto"/>
        <w:ind w:left="0" w:firstLine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Trafik cezasını ödemek</w:t>
      </w:r>
    </w:p>
    <w:p w:rsidR="0019467C" w:rsidRPr="004C6876" w:rsidRDefault="0019467C" w:rsidP="004C6876">
      <w:pPr>
        <w:pStyle w:val="ListParagraph"/>
        <w:numPr>
          <w:ilvl w:val="1"/>
          <w:numId w:val="1"/>
        </w:numPr>
        <w:spacing w:after="0" w:line="240" w:lineRule="auto"/>
        <w:ind w:left="0" w:firstLine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Sosyal sigorta işlemleri yapmak</w:t>
      </w:r>
      <w:r>
        <w:rPr>
          <w:rFonts w:ascii="Comic Sans MS" w:hAnsi="Comic Sans MS" w:cs="Arial"/>
          <w:sz w:val="20"/>
          <w:szCs w:val="20"/>
        </w:rPr>
        <w:br/>
      </w:r>
    </w:p>
    <w:p w:rsidR="0019467C" w:rsidRPr="004C6876" w:rsidRDefault="0019467C" w:rsidP="00254152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Comic Sans MS" w:hAnsi="Comic Sans MS" w:cs="Arial"/>
          <w:b/>
          <w:sz w:val="20"/>
          <w:szCs w:val="20"/>
        </w:rPr>
      </w:pPr>
      <w:r w:rsidRPr="004C6876">
        <w:rPr>
          <w:rFonts w:ascii="Comic Sans MS" w:hAnsi="Comic Sans MS" w:cs="Arial"/>
          <w:b/>
          <w:sz w:val="20"/>
          <w:szCs w:val="20"/>
        </w:rPr>
        <w:t xml:space="preserve">Bilgisayarın en doğru kapanış yöntemi nasıl olmalı?     </w:t>
      </w:r>
      <w:r w:rsidRPr="004C6876">
        <w:rPr>
          <w:rFonts w:ascii="Comic Sans MS" w:hAnsi="Comic Sans MS" w:cs="Arial"/>
          <w:b/>
          <w:sz w:val="20"/>
          <w:szCs w:val="20"/>
        </w:rPr>
        <w:tab/>
      </w:r>
    </w:p>
    <w:p w:rsidR="0019467C" w:rsidRPr="004C6876" w:rsidRDefault="0019467C" w:rsidP="00254152">
      <w:pPr>
        <w:pStyle w:val="ListParagraph"/>
        <w:numPr>
          <w:ilvl w:val="1"/>
          <w:numId w:val="1"/>
        </w:numPr>
        <w:spacing w:after="0"/>
        <w:ind w:left="567" w:hanging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Direk olarak kasa üzerinde bulunan açma kapama düğmesine basılmalıdır.</w:t>
      </w:r>
    </w:p>
    <w:p w:rsidR="0019467C" w:rsidRPr="004C6876" w:rsidRDefault="0019467C" w:rsidP="00254152">
      <w:pPr>
        <w:pStyle w:val="ListParagraph"/>
        <w:numPr>
          <w:ilvl w:val="1"/>
          <w:numId w:val="1"/>
        </w:numPr>
        <w:spacing w:after="0"/>
        <w:ind w:left="567" w:hanging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Başlat-Bilgisayarı Kapat-Kapat.</w:t>
      </w:r>
      <w:r w:rsidRPr="004C6876">
        <w:rPr>
          <w:rFonts w:ascii="Comic Sans MS" w:hAnsi="Comic Sans MS" w:cs="Arial"/>
          <w:sz w:val="20"/>
          <w:szCs w:val="20"/>
        </w:rPr>
        <w:tab/>
      </w:r>
      <w:r w:rsidRPr="004C6876">
        <w:rPr>
          <w:rFonts w:ascii="Comic Sans MS" w:hAnsi="Comic Sans MS" w:cs="Arial"/>
          <w:sz w:val="20"/>
          <w:szCs w:val="20"/>
        </w:rPr>
        <w:tab/>
      </w:r>
    </w:p>
    <w:p w:rsidR="0019467C" w:rsidRPr="004C6876" w:rsidRDefault="0019467C" w:rsidP="00254152">
      <w:pPr>
        <w:pStyle w:val="ListParagraph"/>
        <w:numPr>
          <w:ilvl w:val="1"/>
          <w:numId w:val="1"/>
        </w:numPr>
        <w:spacing w:after="0"/>
        <w:ind w:left="567" w:hanging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Hiçbiri.</w:t>
      </w:r>
      <w:r w:rsidRPr="004C6876">
        <w:rPr>
          <w:rFonts w:ascii="Comic Sans MS" w:hAnsi="Comic Sans MS" w:cs="Arial"/>
          <w:sz w:val="20"/>
          <w:szCs w:val="20"/>
        </w:rPr>
        <w:tab/>
      </w:r>
      <w:r w:rsidRPr="004C6876">
        <w:rPr>
          <w:rFonts w:ascii="Comic Sans MS" w:hAnsi="Comic Sans MS" w:cs="Arial"/>
          <w:sz w:val="20"/>
          <w:szCs w:val="20"/>
        </w:rPr>
        <w:tab/>
      </w:r>
    </w:p>
    <w:p w:rsidR="0019467C" w:rsidRPr="004C6876" w:rsidRDefault="0019467C" w:rsidP="00254152">
      <w:pPr>
        <w:pStyle w:val="ListParagraph"/>
        <w:numPr>
          <w:ilvl w:val="1"/>
          <w:numId w:val="1"/>
        </w:numPr>
        <w:spacing w:after="0"/>
        <w:ind w:left="567" w:hanging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Fişi Çekmeliyim.</w:t>
      </w:r>
      <w:r>
        <w:rPr>
          <w:rFonts w:ascii="Comic Sans MS" w:hAnsi="Comic Sans MS" w:cs="Arial"/>
          <w:sz w:val="20"/>
          <w:szCs w:val="20"/>
        </w:rPr>
        <w:br/>
      </w:r>
    </w:p>
    <w:p w:rsidR="0019467C" w:rsidRPr="004C6876" w:rsidRDefault="0019467C" w:rsidP="0073093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rPr>
          <w:rFonts w:ascii="Comic Sans MS" w:hAnsi="Comic Sans MS" w:cs="Arial"/>
          <w:b/>
          <w:sz w:val="20"/>
          <w:szCs w:val="20"/>
        </w:rPr>
      </w:pPr>
      <w:r w:rsidRPr="004C6876">
        <w:rPr>
          <w:rFonts w:ascii="Comic Sans MS" w:hAnsi="Comic Sans MS" w:cs="Arial"/>
          <w:b/>
          <w:sz w:val="20"/>
          <w:szCs w:val="20"/>
        </w:rPr>
        <w:t xml:space="preserve">Aşağıdakilerden hangisi bilgisayar kullanırken dikkat edilmesi gereken önlemlerden </w:t>
      </w:r>
      <w:r w:rsidRPr="004C6876">
        <w:rPr>
          <w:rFonts w:ascii="Comic Sans MS" w:hAnsi="Comic Sans MS" w:cs="Arial"/>
          <w:b/>
          <w:sz w:val="20"/>
          <w:szCs w:val="20"/>
          <w:u w:val="single"/>
        </w:rPr>
        <w:t>değildir</w:t>
      </w:r>
      <w:r w:rsidRPr="004C6876">
        <w:rPr>
          <w:rFonts w:ascii="Comic Sans MS" w:hAnsi="Comic Sans MS" w:cs="Arial"/>
          <w:b/>
          <w:sz w:val="20"/>
          <w:szCs w:val="20"/>
        </w:rPr>
        <w:t xml:space="preserve">? </w:t>
      </w:r>
    </w:p>
    <w:p w:rsidR="0019467C" w:rsidRPr="004C6876" w:rsidRDefault="0019467C" w:rsidP="00254152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Dik oturmalı ve sırt desteklenmelidir.</w:t>
      </w:r>
    </w:p>
    <w:p w:rsidR="0019467C" w:rsidRPr="004C6876" w:rsidRDefault="0019467C" w:rsidP="00254152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Monitörden bir kol mesafesi kadar uzaklıkta oturulmalıdır.</w:t>
      </w:r>
    </w:p>
    <w:p w:rsidR="0019467C" w:rsidRPr="004C6876" w:rsidRDefault="0019467C" w:rsidP="00254152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15-20 dakikada bir gözleri uzağa odaklayarak göz kaslarının dinlenmesini sağlanmalıdır.</w:t>
      </w:r>
    </w:p>
    <w:p w:rsidR="0019467C" w:rsidRPr="004C6876" w:rsidRDefault="0019467C" w:rsidP="00254152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Masanın boyu el ve dirseklerimizden yukarıda olmalıdır.</w:t>
      </w:r>
    </w:p>
    <w:p w:rsidR="0019467C" w:rsidRPr="004C6876" w:rsidRDefault="0019467C" w:rsidP="004C6876">
      <w:pPr>
        <w:pStyle w:val="ListParagraph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Arial"/>
          <w:b/>
          <w:noProof/>
          <w:color w:val="000000"/>
          <w:sz w:val="20"/>
          <w:szCs w:val="20"/>
        </w:rPr>
      </w:pPr>
      <w:r w:rsidRPr="004C6876">
        <w:rPr>
          <w:rFonts w:ascii="Comic Sans MS" w:hAnsi="Comic Sans MS" w:cs="Arial"/>
          <w:b/>
          <w:sz w:val="20"/>
          <w:szCs w:val="20"/>
        </w:rPr>
        <w:t xml:space="preserve">Aşağıdakilerden hangisi bilişim teknolojilerinin amaçlarından biri </w:t>
      </w:r>
      <w:r w:rsidRPr="004C6876">
        <w:rPr>
          <w:rFonts w:ascii="Comic Sans MS" w:hAnsi="Comic Sans MS" w:cs="Arial"/>
          <w:b/>
          <w:sz w:val="20"/>
          <w:szCs w:val="20"/>
          <w:u w:val="single"/>
        </w:rPr>
        <w:t>değildir</w:t>
      </w:r>
      <w:r w:rsidRPr="004C6876">
        <w:rPr>
          <w:rFonts w:ascii="Comic Sans MS" w:hAnsi="Comic Sans MS" w:cs="Arial"/>
          <w:b/>
          <w:sz w:val="20"/>
          <w:szCs w:val="20"/>
        </w:rPr>
        <w:t>?</w:t>
      </w:r>
    </w:p>
    <w:p w:rsidR="0019467C" w:rsidRPr="004C6876" w:rsidRDefault="0019467C" w:rsidP="004C6876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b/>
          <w:sz w:val="20"/>
          <w:szCs w:val="20"/>
        </w:rPr>
        <w:t>A)</w:t>
      </w:r>
      <w:r w:rsidRPr="004C6876">
        <w:rPr>
          <w:rFonts w:ascii="Comic Sans MS" w:hAnsi="Comic Sans MS" w:cs="Arial"/>
          <w:sz w:val="20"/>
          <w:szCs w:val="20"/>
        </w:rPr>
        <w:t xml:space="preserve"> Bilgiye kolay ulaşımı sağlamak</w:t>
      </w:r>
    </w:p>
    <w:p w:rsidR="0019467C" w:rsidRPr="004C6876" w:rsidRDefault="0019467C" w:rsidP="004C687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b/>
          <w:sz w:val="20"/>
          <w:szCs w:val="20"/>
        </w:rPr>
        <w:t>B)</w:t>
      </w:r>
      <w:r w:rsidRPr="004C6876">
        <w:rPr>
          <w:rFonts w:ascii="Comic Sans MS" w:hAnsi="Comic Sans MS" w:cs="Arial"/>
          <w:sz w:val="20"/>
          <w:szCs w:val="20"/>
        </w:rPr>
        <w:t xml:space="preserve"> Maliyeti arttırmak</w:t>
      </w:r>
    </w:p>
    <w:p w:rsidR="0019467C" w:rsidRPr="004C6876" w:rsidRDefault="0019467C" w:rsidP="004C687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b/>
          <w:sz w:val="20"/>
          <w:szCs w:val="20"/>
        </w:rPr>
        <w:t>C)</w:t>
      </w:r>
      <w:r w:rsidRPr="004C6876">
        <w:rPr>
          <w:rFonts w:ascii="Comic Sans MS" w:hAnsi="Comic Sans MS" w:cs="Arial"/>
          <w:sz w:val="20"/>
          <w:szCs w:val="20"/>
        </w:rPr>
        <w:t xml:space="preserve"> Günlük hayatı kolaylaştırmak</w:t>
      </w:r>
    </w:p>
    <w:p w:rsidR="0019467C" w:rsidRPr="004C6876" w:rsidRDefault="0019467C" w:rsidP="00180F3C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b/>
          <w:sz w:val="20"/>
          <w:szCs w:val="20"/>
        </w:rPr>
        <w:t>D)</w:t>
      </w:r>
      <w:r w:rsidRPr="004C6876">
        <w:rPr>
          <w:rFonts w:ascii="Comic Sans MS" w:hAnsi="Comic Sans MS" w:cs="Arial"/>
          <w:sz w:val="20"/>
          <w:szCs w:val="20"/>
        </w:rPr>
        <w:t xml:space="preserve"> Hızlı haberleşmeyi sağlamak</w:t>
      </w:r>
      <w:r>
        <w:rPr>
          <w:rFonts w:ascii="Comic Sans MS" w:hAnsi="Comic Sans MS" w:cs="Arial"/>
          <w:sz w:val="20"/>
          <w:szCs w:val="20"/>
        </w:rPr>
        <w:br/>
      </w:r>
    </w:p>
    <w:p w:rsidR="0019467C" w:rsidRPr="004C6876" w:rsidRDefault="0019467C" w:rsidP="00254152">
      <w:pPr>
        <w:pStyle w:val="ListParagraph"/>
        <w:widowControl w:val="0"/>
        <w:numPr>
          <w:ilvl w:val="0"/>
          <w:numId w:val="1"/>
        </w:numPr>
        <w:tabs>
          <w:tab w:val="left" w:pos="5103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 xml:space="preserve">Devletin vatandaşlara karşı yükümlü olduğu görev ve hizmetlerin ve vatandaşların devlete karşı olan görev ve hizmetlerinin bilgisayar ve internet ortamında yürütülmesi hangi kavramla açıklanır ve </w:t>
      </w:r>
      <w:r w:rsidRPr="004C6876">
        <w:rPr>
          <w:rFonts w:ascii="Comic Sans MS" w:hAnsi="Comic Sans MS" w:cs="Arial"/>
          <w:b/>
          <w:sz w:val="20"/>
          <w:szCs w:val="20"/>
        </w:rPr>
        <w:t>Türkiye’deki örneği aşağıdakilerden hangisidir?</w:t>
      </w:r>
      <w:r w:rsidRPr="004C6876">
        <w:rPr>
          <w:rFonts w:ascii="Comic Sans MS" w:hAnsi="Comic Sans MS" w:cs="Arial"/>
          <w:sz w:val="20"/>
          <w:szCs w:val="20"/>
        </w:rPr>
        <w:t xml:space="preserve"> </w:t>
      </w:r>
      <w:r w:rsidRPr="004C6876">
        <w:rPr>
          <w:rFonts w:ascii="Comic Sans MS" w:hAnsi="Comic Sans MS" w:cs="Arial"/>
          <w:sz w:val="20"/>
          <w:szCs w:val="20"/>
        </w:rPr>
        <w:br/>
      </w:r>
      <w:r w:rsidRPr="004C6876">
        <w:rPr>
          <w:rFonts w:ascii="Comic Sans MS" w:hAnsi="Comic Sans MS" w:cs="Arial"/>
          <w:b/>
          <w:sz w:val="20"/>
          <w:szCs w:val="20"/>
        </w:rPr>
        <w:t>A)</w:t>
      </w:r>
      <w:r w:rsidRPr="004C6876">
        <w:rPr>
          <w:rFonts w:ascii="Comic Sans MS" w:hAnsi="Comic Sans MS" w:cs="Arial"/>
          <w:sz w:val="20"/>
          <w:szCs w:val="20"/>
        </w:rPr>
        <w:t>E-Devlet – www.turkiye.gov.tr</w:t>
      </w:r>
    </w:p>
    <w:p w:rsidR="0019467C" w:rsidRPr="004C6876" w:rsidRDefault="0019467C" w:rsidP="0025415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b/>
          <w:sz w:val="20"/>
          <w:szCs w:val="20"/>
        </w:rPr>
        <w:t>B)</w:t>
      </w:r>
      <w:r w:rsidRPr="004C6876">
        <w:rPr>
          <w:rFonts w:ascii="Comic Sans MS" w:hAnsi="Comic Sans MS" w:cs="Arial"/>
          <w:sz w:val="20"/>
          <w:szCs w:val="20"/>
        </w:rPr>
        <w:t>E-Posta – www.posta.meb.gov.tr</w:t>
      </w:r>
    </w:p>
    <w:p w:rsidR="0019467C" w:rsidRPr="004C6876" w:rsidRDefault="0019467C" w:rsidP="0025415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b/>
          <w:sz w:val="20"/>
          <w:szCs w:val="20"/>
        </w:rPr>
        <w:t>C)</w:t>
      </w:r>
      <w:r w:rsidRPr="004C6876">
        <w:rPr>
          <w:rFonts w:ascii="Comic Sans MS" w:hAnsi="Comic Sans MS" w:cs="Arial"/>
          <w:sz w:val="20"/>
          <w:szCs w:val="20"/>
        </w:rPr>
        <w:t>E-Devlet – www.google.com</w:t>
      </w:r>
    </w:p>
    <w:p w:rsidR="0019467C" w:rsidRPr="004C6876" w:rsidRDefault="0019467C" w:rsidP="00180F3C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b/>
          <w:sz w:val="20"/>
          <w:szCs w:val="20"/>
        </w:rPr>
        <w:t>D)</w:t>
      </w:r>
      <w:r w:rsidRPr="004C6876">
        <w:rPr>
          <w:rFonts w:ascii="Comic Sans MS" w:hAnsi="Comic Sans MS" w:cs="Arial"/>
          <w:sz w:val="20"/>
          <w:szCs w:val="20"/>
        </w:rPr>
        <w:t xml:space="preserve">E-Ticaret – </w:t>
      </w:r>
      <w:hyperlink r:id="rId5" w:history="1">
        <w:r w:rsidRPr="004C6876">
          <w:rPr>
            <w:rStyle w:val="Hyperlink"/>
            <w:rFonts w:ascii="Comic Sans MS" w:hAnsi="Comic Sans MS" w:cs="Arial"/>
            <w:color w:val="000000"/>
            <w:sz w:val="20"/>
            <w:szCs w:val="20"/>
            <w:u w:val="none"/>
          </w:rPr>
          <w:t>www.turkiye.gov.tr</w:t>
        </w:r>
      </w:hyperlink>
      <w:r>
        <w:rPr>
          <w:rFonts w:ascii="Comic Sans MS" w:hAnsi="Comic Sans MS"/>
          <w:sz w:val="20"/>
          <w:szCs w:val="20"/>
        </w:rPr>
        <w:br/>
      </w:r>
    </w:p>
    <w:p w:rsidR="0019467C" w:rsidRPr="004C6876" w:rsidRDefault="0019467C" w:rsidP="0025415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 w:cs="Arial"/>
          <w:noProof/>
          <w:color w:val="000000"/>
          <w:sz w:val="20"/>
          <w:szCs w:val="20"/>
        </w:rPr>
      </w:pPr>
      <w:r w:rsidRPr="004C6876">
        <w:rPr>
          <w:rFonts w:ascii="Comic Sans MS" w:hAnsi="Comic Sans MS" w:cs="Arial"/>
          <w:b/>
          <w:sz w:val="20"/>
          <w:szCs w:val="20"/>
        </w:rPr>
        <w:t xml:space="preserve">Aşağıdakilerden hangisi donanım </w:t>
      </w:r>
      <w:r w:rsidRPr="004C6876">
        <w:rPr>
          <w:rFonts w:ascii="Comic Sans MS" w:hAnsi="Comic Sans MS" w:cs="Arial"/>
          <w:b/>
          <w:sz w:val="20"/>
          <w:szCs w:val="20"/>
          <w:u w:val="single"/>
        </w:rPr>
        <w:t>değildir</w:t>
      </w:r>
      <w:r w:rsidRPr="004C6876">
        <w:rPr>
          <w:rFonts w:ascii="Comic Sans MS" w:hAnsi="Comic Sans MS" w:cs="Arial"/>
          <w:b/>
          <w:sz w:val="20"/>
          <w:szCs w:val="20"/>
        </w:rPr>
        <w:t>?</w:t>
      </w:r>
    </w:p>
    <w:tbl>
      <w:tblPr>
        <w:tblW w:w="0" w:type="auto"/>
        <w:tblLook w:val="00A0"/>
      </w:tblPr>
      <w:tblGrid>
        <w:gridCol w:w="2616"/>
        <w:gridCol w:w="2616"/>
      </w:tblGrid>
      <w:tr w:rsidR="0019467C" w:rsidRPr="008B3656" w:rsidTr="008B3656"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A)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İşlemci</w:t>
            </w:r>
          </w:p>
        </w:tc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C)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Ana Kart</w:t>
            </w:r>
          </w:p>
        </w:tc>
      </w:tr>
      <w:tr w:rsidR="0019467C" w:rsidRPr="008B3656" w:rsidTr="008B3656"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B)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Klavye</w:t>
            </w:r>
          </w:p>
        </w:tc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D)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Paint</w:t>
            </w:r>
          </w:p>
        </w:tc>
      </w:tr>
    </w:tbl>
    <w:p w:rsidR="0019467C" w:rsidRPr="004C6876" w:rsidRDefault="0019467C" w:rsidP="0025415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mic Sans MS" w:hAnsi="Comic Sans MS" w:cs="Arial"/>
          <w:b/>
          <w:sz w:val="20"/>
          <w:szCs w:val="20"/>
        </w:rPr>
      </w:pPr>
      <w:r w:rsidRPr="004C6876">
        <w:rPr>
          <w:rFonts w:ascii="Comic Sans MS" w:hAnsi="Comic Sans MS" w:cs="Arial"/>
          <w:b/>
          <w:sz w:val="20"/>
          <w:szCs w:val="20"/>
        </w:rPr>
        <w:t xml:space="preserve">Masaüstü işletim sistemi </w:t>
      </w:r>
      <w:r w:rsidRPr="004C6876">
        <w:rPr>
          <w:rFonts w:ascii="Comic Sans MS" w:hAnsi="Comic Sans MS" w:cs="Arial"/>
          <w:b/>
          <w:sz w:val="20"/>
          <w:szCs w:val="20"/>
          <w:u w:val="single"/>
        </w:rPr>
        <w:t>değildir</w:t>
      </w:r>
      <w:r w:rsidRPr="004C6876">
        <w:rPr>
          <w:rFonts w:ascii="Comic Sans MS" w:hAnsi="Comic Sans MS" w:cs="Arial"/>
          <w:b/>
          <w:sz w:val="20"/>
          <w:szCs w:val="20"/>
        </w:rPr>
        <w:t>?</w:t>
      </w:r>
    </w:p>
    <w:tbl>
      <w:tblPr>
        <w:tblW w:w="0" w:type="auto"/>
        <w:tblLook w:val="00A0"/>
      </w:tblPr>
      <w:tblGrid>
        <w:gridCol w:w="2616"/>
        <w:gridCol w:w="2616"/>
      </w:tblGrid>
      <w:tr w:rsidR="0019467C" w:rsidRPr="008B3656" w:rsidTr="008B3656"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A)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Denetim Masası</w:t>
            </w:r>
          </w:p>
        </w:tc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C)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Linux</w:t>
            </w:r>
          </w:p>
        </w:tc>
      </w:tr>
      <w:tr w:rsidR="0019467C" w:rsidRPr="008B3656" w:rsidTr="008B3656"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B)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Windows</w:t>
            </w:r>
          </w:p>
        </w:tc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D)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MacOs</w:t>
            </w:r>
          </w:p>
        </w:tc>
      </w:tr>
    </w:tbl>
    <w:p w:rsidR="0019467C" w:rsidRPr="004C6876" w:rsidRDefault="0019467C" w:rsidP="0025415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b/>
          <w:sz w:val="20"/>
          <w:szCs w:val="20"/>
        </w:rPr>
        <w:t>Mobil (Tablet ve Telefonlarda kullanılan) işletim sistemi</w:t>
      </w:r>
      <w:r w:rsidRPr="004C6876">
        <w:rPr>
          <w:rFonts w:ascii="Comic Sans MS" w:hAnsi="Comic Sans MS" w:cs="Arial"/>
          <w:sz w:val="20"/>
          <w:szCs w:val="20"/>
        </w:rPr>
        <w:t xml:space="preserve"> </w:t>
      </w:r>
      <w:r w:rsidRPr="004C6876">
        <w:rPr>
          <w:rFonts w:ascii="Comic Sans MS" w:hAnsi="Comic Sans MS" w:cs="Arial"/>
          <w:b/>
          <w:sz w:val="20"/>
          <w:szCs w:val="20"/>
          <w:u w:val="single"/>
        </w:rPr>
        <w:t>değildir</w:t>
      </w:r>
      <w:r w:rsidRPr="004C6876">
        <w:rPr>
          <w:rFonts w:ascii="Comic Sans MS" w:hAnsi="Comic Sans MS" w:cs="Arial"/>
          <w:b/>
          <w:sz w:val="20"/>
          <w:szCs w:val="20"/>
        </w:rPr>
        <w:t>?</w:t>
      </w:r>
    </w:p>
    <w:tbl>
      <w:tblPr>
        <w:tblW w:w="0" w:type="auto"/>
        <w:tblLook w:val="00A0"/>
      </w:tblPr>
      <w:tblGrid>
        <w:gridCol w:w="2616"/>
        <w:gridCol w:w="2616"/>
      </w:tblGrid>
      <w:tr w:rsidR="0019467C" w:rsidRPr="008B3656" w:rsidTr="008B3656"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A)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Android</w:t>
            </w:r>
          </w:p>
        </w:tc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C)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IOS</w:t>
            </w:r>
          </w:p>
        </w:tc>
      </w:tr>
      <w:tr w:rsidR="0019467C" w:rsidRPr="008B3656" w:rsidTr="008B3656"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B)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Windows</w:t>
            </w:r>
          </w:p>
        </w:tc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D)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Pardus</w:t>
            </w:r>
          </w:p>
        </w:tc>
      </w:tr>
    </w:tbl>
    <w:p w:rsidR="0019467C" w:rsidRPr="004C6876" w:rsidRDefault="0019467C" w:rsidP="00254152">
      <w:pPr>
        <w:pStyle w:val="ListParagraph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 xml:space="preserve">Bilgisayarınıza girip dosya ya da verilerinize zarar veren, tahrif eden, verileri bozabilen hatta silebilen zararlı yazılım aşağıdakilerden hangisidir? </w:t>
      </w:r>
    </w:p>
    <w:tbl>
      <w:tblPr>
        <w:tblW w:w="0" w:type="auto"/>
        <w:tblLook w:val="00A0"/>
      </w:tblPr>
      <w:tblGrid>
        <w:gridCol w:w="2616"/>
        <w:gridCol w:w="2616"/>
      </w:tblGrid>
      <w:tr w:rsidR="0019467C" w:rsidRPr="008B3656" w:rsidTr="008B3656"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A)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Truva Atı (Trojan)</w:t>
            </w:r>
          </w:p>
        </w:tc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C)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Solucan (Worm)</w:t>
            </w:r>
          </w:p>
        </w:tc>
      </w:tr>
      <w:tr w:rsidR="0019467C" w:rsidRPr="008B3656" w:rsidTr="008B3656"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B)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Casus Yazılım </w:t>
            </w:r>
          </w:p>
        </w:tc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D)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Virüs</w:t>
            </w:r>
          </w:p>
        </w:tc>
      </w:tr>
    </w:tbl>
    <w:p w:rsidR="0019467C" w:rsidRPr="004C6876" w:rsidRDefault="0019467C" w:rsidP="00254152">
      <w:pPr>
        <w:pStyle w:val="ListParagraph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 xml:space="preserve">Bilgisayarınızda güvenlik açığı oluşturarak zararlı programların, kişilerin sisteminize girmesi için bir yol açan zararlı yazılım aşağıdakilerden hangisidir? </w:t>
      </w:r>
    </w:p>
    <w:tbl>
      <w:tblPr>
        <w:tblW w:w="0" w:type="auto"/>
        <w:tblLook w:val="00A0"/>
      </w:tblPr>
      <w:tblGrid>
        <w:gridCol w:w="2616"/>
        <w:gridCol w:w="2616"/>
      </w:tblGrid>
      <w:tr w:rsidR="0019467C" w:rsidRPr="008B3656" w:rsidTr="008B3656"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A)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Truva Atı (Trojan)</w:t>
            </w:r>
          </w:p>
        </w:tc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C)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Solucan (Worm)</w:t>
            </w:r>
          </w:p>
        </w:tc>
      </w:tr>
      <w:tr w:rsidR="0019467C" w:rsidRPr="008B3656" w:rsidTr="008B3656"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B)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Casus Yazılım </w:t>
            </w:r>
          </w:p>
        </w:tc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D)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Virüs</w:t>
            </w:r>
          </w:p>
        </w:tc>
      </w:tr>
    </w:tbl>
    <w:p w:rsidR="0019467C" w:rsidRPr="004C6876" w:rsidRDefault="0019467C" w:rsidP="00254152">
      <w:pPr>
        <w:pStyle w:val="ListParagraph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 xml:space="preserve">Bilgisayarda ya da ağda kendini tekrar tekrar kopyalayan ve tek amacı sürekli kendini kopyalamak olan zararlı yazılım aşağıdakilerden hangisidir. </w:t>
      </w:r>
    </w:p>
    <w:tbl>
      <w:tblPr>
        <w:tblW w:w="0" w:type="auto"/>
        <w:tblLook w:val="00A0"/>
      </w:tblPr>
      <w:tblGrid>
        <w:gridCol w:w="2616"/>
        <w:gridCol w:w="2616"/>
      </w:tblGrid>
      <w:tr w:rsidR="0019467C" w:rsidRPr="008B3656" w:rsidTr="008B3656"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A)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Truva Atı (Trojan)</w:t>
            </w:r>
          </w:p>
        </w:tc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C)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Solucan (Worm)</w:t>
            </w:r>
          </w:p>
        </w:tc>
      </w:tr>
      <w:tr w:rsidR="0019467C" w:rsidRPr="008B3656" w:rsidTr="008B3656"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B)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Casus Yazılım </w:t>
            </w:r>
          </w:p>
        </w:tc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D)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Virüs</w:t>
            </w:r>
          </w:p>
        </w:tc>
      </w:tr>
    </w:tbl>
    <w:p w:rsidR="0019467C" w:rsidRPr="004C6876" w:rsidRDefault="0019467C" w:rsidP="00254152">
      <w:pPr>
        <w:pStyle w:val="ListParagraph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 xml:space="preserve">Herhangi bir program çalışırken reklam açan yazılımdır. </w:t>
      </w:r>
    </w:p>
    <w:tbl>
      <w:tblPr>
        <w:tblW w:w="0" w:type="auto"/>
        <w:tblLook w:val="00A0"/>
      </w:tblPr>
      <w:tblGrid>
        <w:gridCol w:w="2616"/>
        <w:gridCol w:w="2616"/>
      </w:tblGrid>
      <w:tr w:rsidR="0019467C" w:rsidRPr="008B3656" w:rsidTr="008B3656"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A)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Truva Atı (Trojan)</w:t>
            </w:r>
          </w:p>
        </w:tc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C)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Solucan (Worm)</w:t>
            </w:r>
          </w:p>
        </w:tc>
      </w:tr>
      <w:tr w:rsidR="0019467C" w:rsidRPr="008B3656" w:rsidTr="008B3656"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B)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Adware</w:t>
            </w:r>
          </w:p>
        </w:tc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D)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Virüs</w:t>
            </w:r>
          </w:p>
        </w:tc>
      </w:tr>
    </w:tbl>
    <w:p w:rsidR="0019467C" w:rsidRPr="004C6876" w:rsidRDefault="0019467C" w:rsidP="00254152">
      <w:pPr>
        <w:pStyle w:val="ListParagraph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 xml:space="preserve">Kullanıcının izniyle veya izni dışında bilgisayara yüklenen ve kullanıcı, (önrneğin webde gezdiği sayfalar, vb.) ya da bilgisayar hakkında bilgi toplayıp bunları uzaktaki bir kullanıcıya gönderen program aşağıdakilerden hangisidir? </w:t>
      </w:r>
    </w:p>
    <w:tbl>
      <w:tblPr>
        <w:tblW w:w="0" w:type="auto"/>
        <w:tblLook w:val="00A0"/>
      </w:tblPr>
      <w:tblGrid>
        <w:gridCol w:w="2616"/>
        <w:gridCol w:w="2616"/>
      </w:tblGrid>
      <w:tr w:rsidR="0019467C" w:rsidRPr="008B3656" w:rsidTr="008B3656"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A)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Truva Atı (Trojan)</w:t>
            </w:r>
          </w:p>
        </w:tc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C)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Solucan (Worm)</w:t>
            </w:r>
          </w:p>
        </w:tc>
      </w:tr>
      <w:tr w:rsidR="0019467C" w:rsidRPr="008B3656" w:rsidTr="008B3656"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B)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Casus Yazılım </w:t>
            </w:r>
          </w:p>
        </w:tc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D)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Spam</w:t>
            </w:r>
          </w:p>
        </w:tc>
      </w:tr>
    </w:tbl>
    <w:p w:rsidR="0019467C" w:rsidRPr="004C6876" w:rsidRDefault="0019467C" w:rsidP="00254152">
      <w:pPr>
        <w:pStyle w:val="ListParagraph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 xml:space="preserve">Aynı mesajdan çok sayıda göndererek bir mail adresini, forumu vb. boğmaya ne denir? </w:t>
      </w:r>
    </w:p>
    <w:tbl>
      <w:tblPr>
        <w:tblW w:w="0" w:type="auto"/>
        <w:tblLook w:val="00A0"/>
      </w:tblPr>
      <w:tblGrid>
        <w:gridCol w:w="2616"/>
        <w:gridCol w:w="2616"/>
      </w:tblGrid>
      <w:tr w:rsidR="0019467C" w:rsidRPr="008B3656" w:rsidTr="008B3656"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A)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Truva Atı (Trojan)</w:t>
            </w:r>
          </w:p>
        </w:tc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C)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Solucan (Worm)</w:t>
            </w:r>
          </w:p>
        </w:tc>
      </w:tr>
      <w:tr w:rsidR="0019467C" w:rsidRPr="008B3656" w:rsidTr="008B3656"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B)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Casus Yazılım </w:t>
            </w:r>
          </w:p>
        </w:tc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D)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Spam</w:t>
            </w:r>
          </w:p>
        </w:tc>
      </w:tr>
    </w:tbl>
    <w:p w:rsidR="0019467C" w:rsidRPr="004C6876" w:rsidRDefault="0019467C" w:rsidP="00254152">
      <w:pPr>
        <w:pStyle w:val="ListParagraph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Bulaştığı bilgisayarda internette yapılan tüm işlemlerin, gezilen sayfaların kaydını tutarak hackerlara kredi kartı ve banka hesap bilgilerine ulaştıran kötü yazılım aşağıdakilerden hangisidir?</w:t>
      </w:r>
    </w:p>
    <w:tbl>
      <w:tblPr>
        <w:tblW w:w="0" w:type="auto"/>
        <w:tblLook w:val="00A0"/>
      </w:tblPr>
      <w:tblGrid>
        <w:gridCol w:w="2616"/>
        <w:gridCol w:w="2616"/>
      </w:tblGrid>
      <w:tr w:rsidR="0019467C" w:rsidRPr="008B3656" w:rsidTr="008B3656">
        <w:tc>
          <w:tcPr>
            <w:tcW w:w="2616" w:type="dxa"/>
          </w:tcPr>
          <w:p w:rsidR="0019467C" w:rsidRPr="008B3656" w:rsidRDefault="0019467C" w:rsidP="008B3656">
            <w:pPr>
              <w:spacing w:after="0" w:line="240" w:lineRule="auto"/>
              <w:ind w:left="-76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A)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Tracking Cookie</w:t>
            </w:r>
          </w:p>
        </w:tc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C)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Solucan (Worm)</w:t>
            </w:r>
          </w:p>
        </w:tc>
      </w:tr>
      <w:tr w:rsidR="0019467C" w:rsidRPr="008B3656" w:rsidTr="008B3656"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B)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Casus Yazılım </w:t>
            </w:r>
          </w:p>
        </w:tc>
        <w:tc>
          <w:tcPr>
            <w:tcW w:w="2616" w:type="dxa"/>
          </w:tcPr>
          <w:p w:rsidR="0019467C" w:rsidRPr="008B3656" w:rsidRDefault="0019467C" w:rsidP="008B36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b/>
                <w:noProof/>
                <w:color w:val="000000"/>
                <w:sz w:val="20"/>
                <w:szCs w:val="20"/>
              </w:rPr>
              <w:t>D)</w:t>
            </w:r>
            <w:r w:rsidRPr="008B3656">
              <w:rPr>
                <w:rFonts w:ascii="Comic Sans MS" w:hAnsi="Comic Sans MS" w:cs="Arial"/>
                <w:sz w:val="20"/>
                <w:szCs w:val="20"/>
              </w:rPr>
              <w:t xml:space="preserve"> Virüs</w:t>
            </w:r>
          </w:p>
        </w:tc>
      </w:tr>
    </w:tbl>
    <w:p w:rsidR="0019467C" w:rsidRDefault="0019467C" w:rsidP="00254152">
      <w:pPr>
        <w:pStyle w:val="ListParagraph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BİT ve internet kullanım kuralları</w:t>
      </w:r>
      <w:r>
        <w:rPr>
          <w:rFonts w:ascii="Comic Sans MS" w:hAnsi="Comic Sans MS" w:cs="Arial"/>
          <w:sz w:val="20"/>
          <w:szCs w:val="20"/>
        </w:rPr>
        <w:t xml:space="preserve"> nelerdir?</w:t>
      </w:r>
    </w:p>
    <w:p w:rsidR="0019467C" w:rsidRPr="004C6876" w:rsidRDefault="0019467C" w:rsidP="00B627A6">
      <w:pPr>
        <w:pStyle w:val="ListParagraph"/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………………………………………………………………………………</w:t>
      </w:r>
    </w:p>
    <w:p w:rsidR="0019467C" w:rsidRPr="004C6876" w:rsidRDefault="0019467C" w:rsidP="00254152">
      <w:pPr>
        <w:pStyle w:val="ListParagraph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B627A6">
        <w:rPr>
          <w:rFonts w:ascii="Comic Sans MS" w:hAnsi="Comic Sans MS" w:cs="Arial"/>
          <w:b/>
          <w:sz w:val="20"/>
          <w:szCs w:val="20"/>
        </w:rPr>
        <w:t>Aşağıdakilerden hangisi Bilişim Suçu</w:t>
      </w:r>
      <w:r w:rsidRPr="004C6876">
        <w:rPr>
          <w:rFonts w:ascii="Comic Sans MS" w:hAnsi="Comic Sans MS" w:cs="Arial"/>
          <w:sz w:val="20"/>
          <w:szCs w:val="20"/>
        </w:rPr>
        <w:t xml:space="preserve"> </w:t>
      </w:r>
      <w:r w:rsidRPr="004C6876">
        <w:rPr>
          <w:rFonts w:ascii="Comic Sans MS" w:hAnsi="Comic Sans MS" w:cs="Arial"/>
          <w:b/>
          <w:sz w:val="20"/>
          <w:szCs w:val="20"/>
          <w:u w:val="single"/>
        </w:rPr>
        <w:t>değildir</w:t>
      </w:r>
      <w:r w:rsidRPr="004C6876">
        <w:rPr>
          <w:rFonts w:ascii="Comic Sans MS" w:hAnsi="Comic Sans MS" w:cs="Arial"/>
          <w:sz w:val="20"/>
          <w:szCs w:val="20"/>
        </w:rPr>
        <w:t>?</w:t>
      </w:r>
    </w:p>
    <w:p w:rsidR="0019467C" w:rsidRPr="004C6876" w:rsidRDefault="0019467C" w:rsidP="00254152">
      <w:pPr>
        <w:pStyle w:val="ListParagraph"/>
        <w:numPr>
          <w:ilvl w:val="1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Ayşe’nin bilgisayarına izinsiz girmek</w:t>
      </w:r>
    </w:p>
    <w:p w:rsidR="0019467C" w:rsidRPr="004C6876" w:rsidRDefault="0019467C" w:rsidP="00254152">
      <w:pPr>
        <w:pStyle w:val="ListParagraph"/>
        <w:numPr>
          <w:ilvl w:val="1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Ayşe’nin dosyalarını izinsiz kopyalamak</w:t>
      </w:r>
    </w:p>
    <w:p w:rsidR="0019467C" w:rsidRPr="004C6876" w:rsidRDefault="0019467C" w:rsidP="00254152">
      <w:pPr>
        <w:pStyle w:val="ListParagraph"/>
        <w:numPr>
          <w:ilvl w:val="1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Ayşe’ye Facebook aracılığı ile hakaret etmek</w:t>
      </w:r>
    </w:p>
    <w:p w:rsidR="0019467C" w:rsidRPr="004C6876" w:rsidRDefault="0019467C" w:rsidP="00254152">
      <w:pPr>
        <w:pStyle w:val="ListParagraph"/>
        <w:numPr>
          <w:ilvl w:val="1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Ayşe’nin Banka ve kredi kartı bilgisini hukuka aykırı olarak ele geçirmek</w:t>
      </w:r>
    </w:p>
    <w:p w:rsidR="0019467C" w:rsidRPr="00B627A6" w:rsidRDefault="0019467C" w:rsidP="00254152">
      <w:pPr>
        <w:pStyle w:val="ListParagraph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Arial"/>
          <w:b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 xml:space="preserve"> </w:t>
      </w:r>
      <w:r w:rsidRPr="00B627A6">
        <w:rPr>
          <w:rFonts w:ascii="Comic Sans MS" w:hAnsi="Comic Sans MS" w:cs="Arial"/>
          <w:b/>
          <w:sz w:val="20"/>
          <w:szCs w:val="20"/>
        </w:rPr>
        <w:t xml:space="preserve">Bilişim suçlarına karşı alınabilecek tedbirlerden </w:t>
      </w:r>
      <w:r w:rsidRPr="00B627A6">
        <w:rPr>
          <w:rFonts w:ascii="Comic Sans MS" w:hAnsi="Comic Sans MS" w:cs="Arial"/>
          <w:b/>
          <w:sz w:val="20"/>
          <w:szCs w:val="20"/>
          <w:u w:val="single"/>
        </w:rPr>
        <w:t>değildir</w:t>
      </w:r>
      <w:r w:rsidRPr="00B627A6">
        <w:rPr>
          <w:rFonts w:ascii="Comic Sans MS" w:hAnsi="Comic Sans MS" w:cs="Arial"/>
          <w:b/>
          <w:sz w:val="20"/>
          <w:szCs w:val="20"/>
        </w:rPr>
        <w:t>?</w:t>
      </w:r>
    </w:p>
    <w:p w:rsidR="0019467C" w:rsidRPr="004C6876" w:rsidRDefault="0019467C" w:rsidP="00CC78B6">
      <w:pPr>
        <w:pStyle w:val="ListParagraph"/>
        <w:numPr>
          <w:ilvl w:val="1"/>
          <w:numId w:val="1"/>
        </w:numPr>
        <w:spacing w:after="0" w:line="240" w:lineRule="auto"/>
        <w:ind w:left="567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Lisanssız yazılım kullanmamak</w:t>
      </w:r>
    </w:p>
    <w:p w:rsidR="0019467C" w:rsidRPr="004C6876" w:rsidRDefault="0019467C" w:rsidP="00CC78B6">
      <w:pPr>
        <w:pStyle w:val="ListParagraph"/>
        <w:numPr>
          <w:ilvl w:val="1"/>
          <w:numId w:val="1"/>
        </w:numPr>
        <w:spacing w:after="0" w:line="240" w:lineRule="auto"/>
        <w:ind w:left="567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Şifrenizi kimseyle paylaşmamak</w:t>
      </w:r>
    </w:p>
    <w:p w:rsidR="0019467C" w:rsidRPr="004C6876" w:rsidRDefault="0019467C" w:rsidP="00CC78B6">
      <w:pPr>
        <w:pStyle w:val="ListParagraph"/>
        <w:numPr>
          <w:ilvl w:val="1"/>
          <w:numId w:val="1"/>
        </w:numPr>
        <w:spacing w:after="0" w:line="240" w:lineRule="auto"/>
        <w:ind w:left="567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Sahte hesaplar oluşturmak</w:t>
      </w:r>
    </w:p>
    <w:p w:rsidR="0019467C" w:rsidRPr="00B627A6" w:rsidRDefault="0019467C" w:rsidP="00B627A6">
      <w:pPr>
        <w:pStyle w:val="ListParagraph"/>
        <w:numPr>
          <w:ilvl w:val="1"/>
          <w:numId w:val="1"/>
        </w:numPr>
        <w:spacing w:after="0" w:line="240" w:lineRule="auto"/>
        <w:ind w:left="567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Korsan ürün kullanmak</w:t>
      </w:r>
    </w:p>
    <w:p w:rsidR="0019467C" w:rsidRPr="004C6876" w:rsidRDefault="0019467C" w:rsidP="00254152">
      <w:pPr>
        <w:pStyle w:val="ListParagraph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B627A6">
        <w:rPr>
          <w:rFonts w:ascii="Comic Sans MS" w:hAnsi="Comic Sans MS" w:cs="Arial"/>
          <w:b/>
          <w:sz w:val="20"/>
          <w:szCs w:val="20"/>
        </w:rPr>
        <w:t>Aşağıdakilerden hangisi</w:t>
      </w:r>
      <w:r w:rsidRPr="004C6876">
        <w:rPr>
          <w:rFonts w:ascii="Comic Sans MS" w:hAnsi="Comic Sans MS" w:cs="Arial"/>
          <w:sz w:val="20"/>
          <w:szCs w:val="20"/>
        </w:rPr>
        <w:t xml:space="preserve"> </w:t>
      </w:r>
      <w:r w:rsidRPr="004C6876">
        <w:rPr>
          <w:rFonts w:ascii="Comic Sans MS" w:hAnsi="Comic Sans MS" w:cs="Arial"/>
          <w:b/>
          <w:sz w:val="20"/>
          <w:szCs w:val="20"/>
          <w:u w:val="single"/>
        </w:rPr>
        <w:t>güvenli bir şifredir</w:t>
      </w:r>
      <w:r w:rsidRPr="004C6876">
        <w:rPr>
          <w:rFonts w:ascii="Comic Sans MS" w:hAnsi="Comic Sans MS" w:cs="Arial"/>
          <w:sz w:val="20"/>
          <w:szCs w:val="20"/>
        </w:rPr>
        <w:t>?</w:t>
      </w:r>
    </w:p>
    <w:p w:rsidR="0019467C" w:rsidRPr="004C6876" w:rsidRDefault="0019467C" w:rsidP="00254152">
      <w:pPr>
        <w:pStyle w:val="ListParagraph"/>
        <w:numPr>
          <w:ilvl w:val="1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123456789</w:t>
      </w:r>
    </w:p>
    <w:p w:rsidR="0019467C" w:rsidRPr="004C6876" w:rsidRDefault="0019467C" w:rsidP="00254152">
      <w:pPr>
        <w:pStyle w:val="ListParagraph"/>
        <w:numPr>
          <w:ilvl w:val="1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Abcdefg</w:t>
      </w:r>
    </w:p>
    <w:p w:rsidR="0019467C" w:rsidRPr="004C6876" w:rsidRDefault="0019467C" w:rsidP="00254152">
      <w:pPr>
        <w:pStyle w:val="ListParagraph"/>
        <w:numPr>
          <w:ilvl w:val="1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Ali2002Ada</w:t>
      </w:r>
    </w:p>
    <w:p w:rsidR="0019467C" w:rsidRDefault="0019467C" w:rsidP="00B627A6">
      <w:pPr>
        <w:pStyle w:val="ListParagraph"/>
        <w:numPr>
          <w:ilvl w:val="1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D37?.!2m#</w:t>
      </w:r>
    </w:p>
    <w:p w:rsidR="0019467C" w:rsidRPr="00B627A6" w:rsidRDefault="0019467C" w:rsidP="00B627A6">
      <w:pPr>
        <w:pStyle w:val="ListParagraph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B627A6">
        <w:rPr>
          <w:rFonts w:ascii="Comic Sans MS" w:hAnsi="Comic Sans MS" w:cs="Arial"/>
          <w:sz w:val="20"/>
          <w:szCs w:val="20"/>
        </w:rPr>
        <w:t xml:space="preserve">Aşağıdaki kişisel şifre için önerilere </w:t>
      </w:r>
      <w:r w:rsidRPr="00FE080C">
        <w:rPr>
          <w:rFonts w:ascii="Comic Sans MS" w:hAnsi="Comic Sans MS" w:cs="Arial"/>
          <w:b/>
          <w:szCs w:val="20"/>
          <w:u w:val="single"/>
        </w:rPr>
        <w:t>D/Y</w:t>
      </w:r>
      <w:r w:rsidRPr="00B627A6">
        <w:rPr>
          <w:rFonts w:ascii="Comic Sans MS" w:hAnsi="Comic Sans MS" w:cs="Arial"/>
          <w:sz w:val="20"/>
          <w:szCs w:val="20"/>
        </w:rPr>
        <w:t xml:space="preserve"> olarak cevap veriniz.</w:t>
      </w:r>
    </w:p>
    <w:p w:rsidR="0019467C" w:rsidRPr="004C6876" w:rsidRDefault="0019467C" w:rsidP="00B627A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 xml:space="preserve">(……) Kişisel şifrelerini kesinlikle en yakınınız olsa dahi kimse ile </w:t>
      </w:r>
      <w:r w:rsidRPr="004C6876">
        <w:rPr>
          <w:rFonts w:ascii="Comic Sans MS" w:hAnsi="Comic Sans MS" w:cs="Arial"/>
          <w:b/>
          <w:bCs/>
          <w:sz w:val="20"/>
          <w:szCs w:val="20"/>
        </w:rPr>
        <w:t>paylaşmayın!</w:t>
      </w:r>
    </w:p>
    <w:p w:rsidR="0019467C" w:rsidRPr="004C6876" w:rsidRDefault="0019467C" w:rsidP="00B627A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 xml:space="preserve">(……) Tüm hesaplarınızda aynı şifreyi </w:t>
      </w:r>
      <w:r w:rsidRPr="004C6876">
        <w:rPr>
          <w:rFonts w:ascii="Comic Sans MS" w:hAnsi="Comic Sans MS" w:cs="Arial"/>
          <w:b/>
          <w:bCs/>
          <w:sz w:val="20"/>
          <w:szCs w:val="20"/>
        </w:rPr>
        <w:t>kullanın!</w:t>
      </w:r>
    </w:p>
    <w:p w:rsidR="0019467C" w:rsidRPr="004C6876" w:rsidRDefault="0019467C" w:rsidP="00B627A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 xml:space="preserve">(……) Şifrelerinizi not defterinize </w:t>
      </w:r>
      <w:r w:rsidRPr="004C6876">
        <w:rPr>
          <w:rFonts w:ascii="Comic Sans MS" w:hAnsi="Comic Sans MS" w:cs="Arial"/>
          <w:b/>
          <w:bCs/>
          <w:sz w:val="20"/>
          <w:szCs w:val="20"/>
        </w:rPr>
        <w:t>not edin!</w:t>
      </w:r>
    </w:p>
    <w:p w:rsidR="0019467C" w:rsidRPr="004C6876" w:rsidRDefault="0019467C" w:rsidP="00B627A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 xml:space="preserve">(……) Şifrelerinizi belirli aralıklar </w:t>
      </w:r>
      <w:r w:rsidRPr="004C6876">
        <w:rPr>
          <w:rFonts w:ascii="Comic Sans MS" w:hAnsi="Comic Sans MS" w:cs="Arial"/>
          <w:b/>
          <w:bCs/>
          <w:sz w:val="20"/>
          <w:szCs w:val="20"/>
        </w:rPr>
        <w:t>mutlaka</w:t>
      </w:r>
      <w:r w:rsidRPr="004C6876">
        <w:rPr>
          <w:rFonts w:ascii="Comic Sans MS" w:hAnsi="Comic Sans MS" w:cs="Arial"/>
          <w:sz w:val="20"/>
          <w:szCs w:val="20"/>
        </w:rPr>
        <w:t xml:space="preserve"> değiştirin. </w:t>
      </w:r>
    </w:p>
    <w:p w:rsidR="0019467C" w:rsidRPr="004C6876" w:rsidRDefault="0019467C" w:rsidP="00B627A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 xml:space="preserve"> (……) Şifrenizi sosyal ağlar, sohbet yazılımları, siteler vs. aracılığı ile arkadaşınıza </w:t>
      </w:r>
      <w:r w:rsidRPr="004C6876">
        <w:rPr>
          <w:rFonts w:ascii="Comic Sans MS" w:hAnsi="Comic Sans MS" w:cs="Arial"/>
          <w:b/>
          <w:bCs/>
          <w:sz w:val="20"/>
          <w:szCs w:val="20"/>
        </w:rPr>
        <w:t>gönderin!</w:t>
      </w:r>
    </w:p>
    <w:p w:rsidR="0019467C" w:rsidRPr="00B627A6" w:rsidRDefault="0019467C" w:rsidP="00B627A6">
      <w:pPr>
        <w:pStyle w:val="ListParagraph"/>
        <w:numPr>
          <w:ilvl w:val="0"/>
          <w:numId w:val="1"/>
        </w:numPr>
        <w:spacing w:after="0" w:line="240" w:lineRule="auto"/>
        <w:ind w:left="426"/>
        <w:rPr>
          <w:rFonts w:ascii="Comic Sans MS" w:hAnsi="Comic Sans MS" w:cs="Arial"/>
          <w:b/>
          <w:sz w:val="20"/>
          <w:szCs w:val="20"/>
        </w:rPr>
      </w:pPr>
      <w:r w:rsidRPr="00B627A6">
        <w:rPr>
          <w:rFonts w:ascii="Comic Sans MS" w:hAnsi="Comic Sans MS" w:cs="Arial"/>
          <w:sz w:val="20"/>
          <w:szCs w:val="20"/>
        </w:rPr>
        <w:t>Aşağıdaki numaralandırılmış bilgisayar parçalarının isimlerini yazınız.(12 puan)</w:t>
      </w:r>
    </w:p>
    <w:p w:rsidR="0019467C" w:rsidRPr="004C6876" w:rsidRDefault="0019467C" w:rsidP="00CC78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omic Sans MS" w:hAnsi="Comic Sans MS" w:cs="Arial"/>
          <w:b/>
          <w:bCs/>
          <w:sz w:val="20"/>
          <w:szCs w:val="20"/>
        </w:rPr>
      </w:pPr>
      <w:r w:rsidRPr="008B3656">
        <w:rPr>
          <w:rFonts w:ascii="Comic Sans MS" w:hAnsi="Comic Sans MS" w:cs="Arial"/>
          <w:b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Donanım Birimleri" style="width:246.75pt;height:139.5pt;visibility:visible">
            <v:imagedata r:id="rId6" o:title="" blacklevel="-6554f"/>
          </v:shape>
        </w:pict>
      </w:r>
    </w:p>
    <w:p w:rsidR="0019467C" w:rsidRPr="004C6876" w:rsidRDefault="0019467C" w:rsidP="00CC78B6">
      <w:pPr>
        <w:widowControl w:val="0"/>
        <w:autoSpaceDE w:val="0"/>
        <w:autoSpaceDN w:val="0"/>
        <w:adjustRightInd w:val="0"/>
        <w:spacing w:after="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4C6876">
        <w:rPr>
          <w:rFonts w:ascii="Comic Sans MS" w:hAnsi="Comic Sans MS" w:cs="Arial"/>
          <w:b/>
          <w:bCs/>
          <w:sz w:val="20"/>
          <w:szCs w:val="20"/>
        </w:rPr>
        <w:t>1…………….……………2………………………………….3………………………..</w:t>
      </w:r>
    </w:p>
    <w:p w:rsidR="0019467C" w:rsidRPr="004C6876" w:rsidRDefault="0019467C" w:rsidP="00CC78B6">
      <w:pPr>
        <w:widowControl w:val="0"/>
        <w:autoSpaceDE w:val="0"/>
        <w:autoSpaceDN w:val="0"/>
        <w:adjustRightInd w:val="0"/>
        <w:spacing w:after="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4C6876">
        <w:rPr>
          <w:rFonts w:ascii="Comic Sans MS" w:hAnsi="Comic Sans MS" w:cs="Arial"/>
          <w:b/>
          <w:bCs/>
          <w:sz w:val="20"/>
          <w:szCs w:val="20"/>
        </w:rPr>
        <w:t>4…………….……………5..……………………………….6………………………..</w:t>
      </w:r>
    </w:p>
    <w:p w:rsidR="0019467C" w:rsidRPr="004C6876" w:rsidRDefault="0019467C" w:rsidP="00B627A6">
      <w:pPr>
        <w:pStyle w:val="ListParagraph"/>
        <w:numPr>
          <w:ilvl w:val="0"/>
          <w:numId w:val="1"/>
        </w:numPr>
        <w:spacing w:after="0" w:line="240" w:lineRule="auto"/>
        <w:ind w:left="0" w:hanging="11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 xml:space="preserve">İnternete bağlanmak için gerekli donanımlardan </w:t>
      </w:r>
      <w:r w:rsidRPr="004C6876">
        <w:rPr>
          <w:rFonts w:ascii="Comic Sans MS" w:hAnsi="Comic Sans MS" w:cs="Arial"/>
          <w:b/>
          <w:sz w:val="20"/>
          <w:szCs w:val="20"/>
        </w:rPr>
        <w:t>değildir</w:t>
      </w:r>
      <w:r w:rsidRPr="004C6876">
        <w:rPr>
          <w:rFonts w:ascii="Comic Sans MS" w:hAnsi="Comic Sans MS" w:cs="Arial"/>
          <w:sz w:val="20"/>
          <w:szCs w:val="20"/>
        </w:rPr>
        <w:t>?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Kablo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Modem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Ethernet kartı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Yazıcı</w:t>
      </w:r>
    </w:p>
    <w:p w:rsidR="0019467C" w:rsidRPr="004C6876" w:rsidRDefault="0019467C" w:rsidP="00B627A6">
      <w:pPr>
        <w:pStyle w:val="ListParagraph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 xml:space="preserve">İnternet </w:t>
      </w:r>
      <w:r w:rsidRPr="004C6876">
        <w:rPr>
          <w:rFonts w:ascii="Comic Sans MS" w:hAnsi="Comic Sans MS" w:cs="Arial"/>
          <w:b/>
          <w:sz w:val="20"/>
          <w:szCs w:val="20"/>
        </w:rPr>
        <w:t xml:space="preserve">Türkiye’de ilk olarak nerede </w:t>
      </w:r>
      <w:r>
        <w:rPr>
          <w:rFonts w:ascii="Comic Sans MS" w:hAnsi="Comic Sans MS" w:cs="Arial"/>
          <w:b/>
          <w:sz w:val="20"/>
          <w:szCs w:val="20"/>
        </w:rPr>
        <w:t xml:space="preserve">ve </w:t>
      </w:r>
      <w:r w:rsidRPr="004C6876">
        <w:rPr>
          <w:rFonts w:ascii="Comic Sans MS" w:hAnsi="Comic Sans MS" w:cs="Arial"/>
          <w:b/>
          <w:sz w:val="20"/>
          <w:szCs w:val="20"/>
        </w:rPr>
        <w:t>ne</w:t>
      </w:r>
      <w:r>
        <w:rPr>
          <w:rFonts w:ascii="Comic Sans MS" w:hAnsi="Comic Sans MS" w:cs="Arial"/>
          <w:b/>
          <w:sz w:val="20"/>
          <w:szCs w:val="20"/>
        </w:rPr>
        <w:t xml:space="preserve"> </w:t>
      </w:r>
      <w:r w:rsidRPr="004C6876">
        <w:rPr>
          <w:rFonts w:ascii="Comic Sans MS" w:hAnsi="Comic Sans MS" w:cs="Arial"/>
          <w:b/>
          <w:sz w:val="20"/>
          <w:szCs w:val="20"/>
        </w:rPr>
        <w:t>zaman</w:t>
      </w:r>
      <w:r w:rsidRPr="004C6876">
        <w:rPr>
          <w:rFonts w:ascii="Comic Sans MS" w:hAnsi="Comic Sans MS" w:cs="Arial"/>
          <w:sz w:val="20"/>
          <w:szCs w:val="20"/>
        </w:rPr>
        <w:t xml:space="preserve"> kullanılmaya başlamıştır?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 xml:space="preserve">ODTÜ – 1993 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 xml:space="preserve">Bilkent – 2000 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Ankara – 1990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İstanbul – 2003</w:t>
      </w:r>
    </w:p>
    <w:p w:rsidR="0019467C" w:rsidRPr="004C6876" w:rsidRDefault="0019467C" w:rsidP="00B627A6">
      <w:pPr>
        <w:pStyle w:val="ListParagraph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Ali dosya alışverişi yapmak ve yazıcıyı ortak kullanmak için bir ağ kablosunu alt kattaki komşusu Can’ın bilgisayarına takmışlardır. Ali ile Can’ın yaptığı nedir?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WAN – Geniş alan ağı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MAN – Metropolitan ağ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LAN – Yerel alan ağı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KAN – Komşu ağı</w:t>
      </w:r>
    </w:p>
    <w:p w:rsidR="0019467C" w:rsidRPr="004C6876" w:rsidRDefault="0019467C" w:rsidP="00B627A6">
      <w:pPr>
        <w:pStyle w:val="ListParagraph"/>
        <w:numPr>
          <w:ilvl w:val="0"/>
          <w:numId w:val="1"/>
        </w:numPr>
        <w:ind w:left="426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Aşağıdakilerden hangisi bilgisayar  ağlarının amaçlarından değildir?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İletişim Kolaylığı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Kişisel Şifre Paylaşımı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Dosya Paylaşımı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Yazıcı Paylaşımı</w:t>
      </w:r>
    </w:p>
    <w:p w:rsidR="0019467C" w:rsidRPr="004C6876" w:rsidRDefault="0019467C" w:rsidP="00B627A6">
      <w:pPr>
        <w:pStyle w:val="ListParagraph"/>
        <w:numPr>
          <w:ilvl w:val="0"/>
          <w:numId w:val="1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Ali’nin dosyalarını ZİP programı kullanarak sıkıştırıp İstanbul’daki kuzeni Ada’ya göndermesi hangi ağa örnektir?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spacing w:after="0" w:line="240" w:lineRule="auto"/>
        <w:ind w:left="709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WAN – Geniş alan ağı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spacing w:after="0" w:line="240" w:lineRule="auto"/>
        <w:ind w:left="709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MAN – Metropolitan ağ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spacing w:after="0" w:line="240" w:lineRule="auto"/>
        <w:ind w:left="709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LAN – Yerel alan ağı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spacing w:after="0" w:line="240" w:lineRule="auto"/>
        <w:ind w:left="709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KAN – Komşu ağı</w:t>
      </w:r>
    </w:p>
    <w:p w:rsidR="0019467C" w:rsidRPr="004C6876" w:rsidRDefault="0019467C" w:rsidP="00A44B74">
      <w:pPr>
        <w:pStyle w:val="ListParagraph"/>
        <w:spacing w:after="0" w:line="240" w:lineRule="auto"/>
        <w:ind w:left="1440"/>
        <w:rPr>
          <w:rFonts w:ascii="Comic Sans MS" w:hAnsi="Comic Sans MS" w:cs="Arial"/>
          <w:sz w:val="20"/>
          <w:szCs w:val="20"/>
        </w:rPr>
      </w:pPr>
    </w:p>
    <w:p w:rsidR="0019467C" w:rsidRPr="004C6876" w:rsidRDefault="0019467C" w:rsidP="00B627A6">
      <w:pPr>
        <w:pStyle w:val="ListParagraph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Aşağıdakilernden hangisi Ankara Üniversitesinin internet adresidir?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www. ankara.com.tr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www. ankara.gov.tr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www. ankara.mil.tr</w:t>
      </w:r>
    </w:p>
    <w:p w:rsidR="0019467C" w:rsidRPr="004C6876" w:rsidRDefault="0019467C" w:rsidP="00B627A6">
      <w:pPr>
        <w:pStyle w:val="ListParagraph"/>
        <w:numPr>
          <w:ilvl w:val="1"/>
          <w:numId w:val="1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>www. ankara.edu.tr</w:t>
      </w:r>
    </w:p>
    <w:p w:rsidR="0019467C" w:rsidRPr="004C6876" w:rsidRDefault="0019467C" w:rsidP="00B627A6">
      <w:pPr>
        <w:pStyle w:val="ListParagraph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Arial"/>
          <w:vanish/>
          <w:sz w:val="20"/>
          <w:szCs w:val="20"/>
          <w:specVanish/>
        </w:rPr>
      </w:pPr>
      <w:r w:rsidRPr="004C6876">
        <w:rPr>
          <w:rFonts w:ascii="Comic Sans MS" w:hAnsi="Comic Sans MS" w:cs="Arial"/>
          <w:sz w:val="20"/>
          <w:szCs w:val="20"/>
        </w:rPr>
        <w:t xml:space="preserve">Aşağıdaki donanımlardan hangisi giriş hangisi çıkıştır?   </w:t>
      </w:r>
    </w:p>
    <w:p w:rsidR="0019467C" w:rsidRPr="004C6876" w:rsidRDefault="0019467C" w:rsidP="00B627A6">
      <w:pPr>
        <w:pStyle w:val="ListParagraph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Arial"/>
          <w:sz w:val="20"/>
          <w:szCs w:val="20"/>
        </w:rPr>
      </w:pPr>
      <w:r w:rsidRPr="004C6876">
        <w:rPr>
          <w:rFonts w:ascii="Comic Sans MS" w:hAnsi="Comic Sans MS" w:cs="Arial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73"/>
        <w:gridCol w:w="1673"/>
        <w:gridCol w:w="1673"/>
      </w:tblGrid>
      <w:tr w:rsidR="0019467C" w:rsidRPr="008B3656" w:rsidTr="008B3656"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sz w:val="20"/>
                <w:szCs w:val="20"/>
              </w:rPr>
              <w:t>Giriş</w:t>
            </w:r>
          </w:p>
        </w:tc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sz w:val="20"/>
                <w:szCs w:val="20"/>
              </w:rPr>
              <w:t>Çıkış</w:t>
            </w:r>
          </w:p>
        </w:tc>
      </w:tr>
      <w:tr w:rsidR="0019467C" w:rsidRPr="008B3656" w:rsidTr="008B3656"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sz w:val="20"/>
                <w:szCs w:val="20"/>
              </w:rPr>
              <w:t>Ekran</w:t>
            </w:r>
          </w:p>
        </w:tc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19467C" w:rsidRPr="008B3656" w:rsidTr="008B3656"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sz w:val="20"/>
                <w:szCs w:val="20"/>
              </w:rPr>
              <w:t>Mikrofon</w:t>
            </w:r>
          </w:p>
        </w:tc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19467C" w:rsidRPr="008B3656" w:rsidTr="008B3656"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sz w:val="20"/>
                <w:szCs w:val="20"/>
              </w:rPr>
              <w:t>Projeksiyon</w:t>
            </w:r>
          </w:p>
        </w:tc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19467C" w:rsidRPr="008B3656" w:rsidTr="008B3656"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sz w:val="20"/>
                <w:szCs w:val="20"/>
              </w:rPr>
              <w:t>Hoparlör</w:t>
            </w:r>
          </w:p>
        </w:tc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19467C" w:rsidRPr="008B3656" w:rsidTr="008B3656"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sz w:val="20"/>
                <w:szCs w:val="20"/>
              </w:rPr>
              <w:t>Yazıcı</w:t>
            </w:r>
          </w:p>
        </w:tc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19467C" w:rsidRPr="008B3656" w:rsidTr="008B3656"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sz w:val="20"/>
                <w:szCs w:val="20"/>
              </w:rPr>
              <w:t>Klavye</w:t>
            </w:r>
          </w:p>
        </w:tc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19467C" w:rsidRPr="008B3656" w:rsidTr="008B3656"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sz w:val="20"/>
                <w:szCs w:val="20"/>
              </w:rPr>
              <w:t>Fare</w:t>
            </w:r>
          </w:p>
        </w:tc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19467C" w:rsidRPr="008B3656" w:rsidTr="008B3656"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sz w:val="20"/>
                <w:szCs w:val="20"/>
              </w:rPr>
              <w:t>Kulaklık</w:t>
            </w:r>
          </w:p>
        </w:tc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19467C" w:rsidRPr="008B3656" w:rsidTr="008B3656"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sz w:val="20"/>
                <w:szCs w:val="20"/>
              </w:rPr>
              <w:t>Oyunçubuğu</w:t>
            </w:r>
          </w:p>
        </w:tc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19467C" w:rsidRPr="008B3656" w:rsidTr="008B3656"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  <w:r w:rsidRPr="008B3656">
              <w:rPr>
                <w:rFonts w:ascii="Comic Sans MS" w:hAnsi="Comic Sans MS" w:cs="Arial"/>
                <w:sz w:val="20"/>
                <w:szCs w:val="20"/>
              </w:rPr>
              <w:t>Tarayıcı</w:t>
            </w:r>
          </w:p>
        </w:tc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673" w:type="dxa"/>
          </w:tcPr>
          <w:p w:rsidR="0019467C" w:rsidRPr="008B3656" w:rsidRDefault="0019467C" w:rsidP="008B3656">
            <w:pPr>
              <w:spacing w:after="0" w:line="240" w:lineRule="auto"/>
              <w:ind w:left="284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</w:tbl>
    <w:p w:rsidR="0019467C" w:rsidRDefault="0019467C" w:rsidP="00B778E2">
      <w:pPr>
        <w:rPr>
          <w:rFonts w:ascii="Cambria" w:hAnsi="Cambria" w:cs="Lucida Sans Unicode"/>
          <w:sz w:val="20"/>
          <w:szCs w:val="20"/>
        </w:rPr>
      </w:pPr>
      <w:hyperlink r:id="rId7" w:history="1">
        <w:r>
          <w:rPr>
            <w:rStyle w:val="Hyperlink"/>
            <w:rFonts w:ascii="Cambria" w:hAnsi="Cambria" w:cs="Lucida Sans Unicode"/>
            <w:sz w:val="20"/>
            <w:szCs w:val="20"/>
          </w:rPr>
          <w:t>www.sorubak.com</w:t>
        </w:r>
      </w:hyperlink>
      <w:r>
        <w:rPr>
          <w:rFonts w:ascii="Cambria" w:hAnsi="Cambria" w:cs="Lucida Sans Unicode"/>
          <w:sz w:val="20"/>
          <w:szCs w:val="20"/>
        </w:rPr>
        <w:t xml:space="preserve"> </w:t>
      </w:r>
    </w:p>
    <w:p w:rsidR="0019467C" w:rsidRPr="004C6876" w:rsidRDefault="0019467C" w:rsidP="00180F3C">
      <w:pPr>
        <w:spacing w:after="0"/>
        <w:rPr>
          <w:rFonts w:ascii="Comic Sans MS" w:hAnsi="Comic Sans MS" w:cs="Arial"/>
          <w:b/>
          <w:sz w:val="20"/>
          <w:szCs w:val="20"/>
        </w:rPr>
        <w:sectPr w:rsidR="0019467C" w:rsidRPr="004C6876" w:rsidSect="00227550">
          <w:type w:val="continuous"/>
          <w:pgSz w:w="11906" w:h="16838"/>
          <w:pgMar w:top="720" w:right="720" w:bottom="720" w:left="720" w:header="708" w:footer="708" w:gutter="0"/>
          <w:cols w:num="2" w:space="282"/>
          <w:docGrid w:linePitch="360"/>
        </w:sectPr>
      </w:pPr>
    </w:p>
    <w:p w:rsidR="0019467C" w:rsidRPr="004C6876" w:rsidRDefault="0019467C" w:rsidP="00180F3C">
      <w:pPr>
        <w:spacing w:after="0"/>
        <w:rPr>
          <w:rFonts w:ascii="Comic Sans MS" w:hAnsi="Comic Sans MS" w:cs="Arial"/>
          <w:b/>
          <w:sz w:val="20"/>
          <w:szCs w:val="20"/>
        </w:rPr>
      </w:pPr>
    </w:p>
    <w:sectPr w:rsidR="0019467C" w:rsidRPr="004C6876" w:rsidSect="0026316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F5308"/>
    <w:multiLevelType w:val="hybridMultilevel"/>
    <w:tmpl w:val="56D0BCD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BE52C760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664F28"/>
    <w:multiLevelType w:val="hybridMultilevel"/>
    <w:tmpl w:val="EF6EDE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30D56"/>
    <w:multiLevelType w:val="hybridMultilevel"/>
    <w:tmpl w:val="92041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0249DC"/>
    <w:multiLevelType w:val="hybridMultilevel"/>
    <w:tmpl w:val="77743D74"/>
    <w:lvl w:ilvl="0" w:tplc="041F0017">
      <w:start w:val="1"/>
      <w:numFmt w:val="lowerLetter"/>
      <w:lvlText w:val="%1)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">
    <w:nsid w:val="25211A0C"/>
    <w:multiLevelType w:val="hybridMultilevel"/>
    <w:tmpl w:val="0AC813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180B61"/>
    <w:multiLevelType w:val="hybridMultilevel"/>
    <w:tmpl w:val="C4186748"/>
    <w:lvl w:ilvl="0" w:tplc="F5FC5602">
      <w:start w:val="1"/>
      <w:numFmt w:val="upperLetter"/>
      <w:lvlText w:val="%1)"/>
      <w:lvlJc w:val="left"/>
      <w:pPr>
        <w:ind w:left="107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6">
    <w:nsid w:val="3DDD0FB9"/>
    <w:multiLevelType w:val="hybridMultilevel"/>
    <w:tmpl w:val="B614C7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C0433B"/>
    <w:multiLevelType w:val="hybridMultilevel"/>
    <w:tmpl w:val="BB52B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382E26"/>
    <w:multiLevelType w:val="hybridMultilevel"/>
    <w:tmpl w:val="3EBAE53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E5060B"/>
    <w:multiLevelType w:val="hybridMultilevel"/>
    <w:tmpl w:val="2BBADD74"/>
    <w:lvl w:ilvl="0" w:tplc="81C6E9A6">
      <w:start w:val="1"/>
      <w:numFmt w:val="upperLetter"/>
      <w:lvlText w:val="%1)"/>
      <w:lvlJc w:val="left"/>
      <w:pPr>
        <w:ind w:left="-491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10">
    <w:nsid w:val="4E625E2D"/>
    <w:multiLevelType w:val="hybridMultilevel"/>
    <w:tmpl w:val="BA0A8C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9D4E08"/>
    <w:multiLevelType w:val="hybridMultilevel"/>
    <w:tmpl w:val="B1DCF35E"/>
    <w:lvl w:ilvl="0" w:tplc="BE52C760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2">
    <w:nsid w:val="5B157199"/>
    <w:multiLevelType w:val="hybridMultilevel"/>
    <w:tmpl w:val="2CA65E4E"/>
    <w:lvl w:ilvl="0" w:tplc="19AAD60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552836D0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A8D62E2"/>
    <w:multiLevelType w:val="hybridMultilevel"/>
    <w:tmpl w:val="2CA65E4E"/>
    <w:lvl w:ilvl="0" w:tplc="19AAD60C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 w:tplc="552836D0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2BD1149"/>
    <w:multiLevelType w:val="hybridMultilevel"/>
    <w:tmpl w:val="F48A0102"/>
    <w:lvl w:ilvl="0" w:tplc="19AAD60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3111197"/>
    <w:multiLevelType w:val="hybridMultilevel"/>
    <w:tmpl w:val="F8C8AA8C"/>
    <w:lvl w:ilvl="0" w:tplc="6DF6EC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32A3754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A965FC2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B7CE6B4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F0B34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F209E66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CAAA9A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838191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4E29EA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B8861B1"/>
    <w:multiLevelType w:val="hybridMultilevel"/>
    <w:tmpl w:val="2AC630EC"/>
    <w:lvl w:ilvl="0" w:tplc="041F000D">
      <w:start w:val="1"/>
      <w:numFmt w:val="bullet"/>
      <w:lvlText w:val=""/>
      <w:lvlJc w:val="left"/>
      <w:pPr>
        <w:ind w:left="-27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17">
    <w:nsid w:val="7D6C6552"/>
    <w:multiLevelType w:val="hybridMultilevel"/>
    <w:tmpl w:val="A9964F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6"/>
  </w:num>
  <w:num w:numId="4">
    <w:abstractNumId w:val="0"/>
  </w:num>
  <w:num w:numId="5">
    <w:abstractNumId w:val="5"/>
  </w:num>
  <w:num w:numId="6">
    <w:abstractNumId w:val="9"/>
  </w:num>
  <w:num w:numId="7">
    <w:abstractNumId w:val="1"/>
  </w:num>
  <w:num w:numId="8">
    <w:abstractNumId w:val="10"/>
  </w:num>
  <w:num w:numId="9">
    <w:abstractNumId w:val="8"/>
  </w:num>
  <w:num w:numId="10">
    <w:abstractNumId w:val="4"/>
  </w:num>
  <w:num w:numId="11">
    <w:abstractNumId w:val="6"/>
  </w:num>
  <w:num w:numId="12">
    <w:abstractNumId w:val="2"/>
  </w:num>
  <w:num w:numId="13">
    <w:abstractNumId w:val="7"/>
  </w:num>
  <w:num w:numId="14">
    <w:abstractNumId w:val="17"/>
  </w:num>
  <w:num w:numId="15">
    <w:abstractNumId w:val="11"/>
  </w:num>
  <w:num w:numId="16">
    <w:abstractNumId w:val="14"/>
  </w:num>
  <w:num w:numId="17">
    <w:abstractNumId w:val="1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3167"/>
    <w:rsid w:val="0001778A"/>
    <w:rsid w:val="00072C3B"/>
    <w:rsid w:val="000855ED"/>
    <w:rsid w:val="000D66F5"/>
    <w:rsid w:val="00180F3C"/>
    <w:rsid w:val="0019467C"/>
    <w:rsid w:val="0021323E"/>
    <w:rsid w:val="00227550"/>
    <w:rsid w:val="00254152"/>
    <w:rsid w:val="00263167"/>
    <w:rsid w:val="002D4D7F"/>
    <w:rsid w:val="002F7A5A"/>
    <w:rsid w:val="003F6B7B"/>
    <w:rsid w:val="004C6876"/>
    <w:rsid w:val="005144CD"/>
    <w:rsid w:val="0052676E"/>
    <w:rsid w:val="00730931"/>
    <w:rsid w:val="0075341F"/>
    <w:rsid w:val="007B0B30"/>
    <w:rsid w:val="008B3656"/>
    <w:rsid w:val="009E16FC"/>
    <w:rsid w:val="00A056A3"/>
    <w:rsid w:val="00A157CA"/>
    <w:rsid w:val="00A44B74"/>
    <w:rsid w:val="00A71D62"/>
    <w:rsid w:val="00B32055"/>
    <w:rsid w:val="00B46313"/>
    <w:rsid w:val="00B627A6"/>
    <w:rsid w:val="00B778E2"/>
    <w:rsid w:val="00CA1346"/>
    <w:rsid w:val="00CC78B6"/>
    <w:rsid w:val="00D91B25"/>
    <w:rsid w:val="00E042D8"/>
    <w:rsid w:val="00E36595"/>
    <w:rsid w:val="00E6121C"/>
    <w:rsid w:val="00E7212D"/>
    <w:rsid w:val="00E733D9"/>
    <w:rsid w:val="00F54E78"/>
    <w:rsid w:val="00F6375A"/>
    <w:rsid w:val="00FE0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B2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6316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F6B7B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B3205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32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2055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32055"/>
    <w:pPr>
      <w:ind w:left="357"/>
    </w:pPr>
    <w:rPr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2F7A5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3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751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751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751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751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3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turkiye.gov.t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987</Words>
  <Characters>5626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ilknur</dc:creator>
  <cp:keywords>www.sorubak.com</cp:keywords>
  <dc:description/>
  <cp:lastModifiedBy>edanur</cp:lastModifiedBy>
  <cp:revision>3</cp:revision>
  <cp:lastPrinted>2013-12-09T15:24:00Z</cp:lastPrinted>
  <dcterms:created xsi:type="dcterms:W3CDTF">2013-12-09T15:25:00Z</dcterms:created>
  <dcterms:modified xsi:type="dcterms:W3CDTF">2014-12-29T17:09:00Z</dcterms:modified>
  <cp:category>www.sorubak.com</cp:category>
</cp:coreProperties>
</file>