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1C" w:rsidRPr="004449FD" w:rsidRDefault="00110A1C">
      <w:pPr>
        <w:rPr>
          <w:sz w:val="20"/>
          <w:szCs w:val="20"/>
        </w:rPr>
      </w:pPr>
    </w:p>
    <w:p w:rsidR="00110A1C" w:rsidRPr="004449FD" w:rsidRDefault="00110A1C" w:rsidP="00930A1E">
      <w:pPr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Aşağıd</w:t>
      </w:r>
      <w:r w:rsidRPr="006B6C00">
        <w:rPr>
          <w:rFonts w:ascii="Comic Sans MS" w:hAnsi="Comic Sans MS"/>
          <w:b/>
          <w:sz w:val="20"/>
          <w:szCs w:val="20"/>
        </w:rPr>
        <w:t>akilerden hangisi internette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B6C00">
        <w:rPr>
          <w:rFonts w:ascii="Comic Sans MS" w:hAnsi="Comic Sans MS"/>
          <w:b/>
          <w:sz w:val="20"/>
          <w:szCs w:val="20"/>
        </w:rPr>
        <w:t>karşılaşabileceğimiz tehlikeli durumlardan biris</w:t>
      </w:r>
      <w:r>
        <w:rPr>
          <w:rFonts w:ascii="Comic Sans MS" w:hAnsi="Comic Sans MS"/>
          <w:b/>
          <w:sz w:val="20"/>
          <w:szCs w:val="20"/>
        </w:rPr>
        <w:t>idir</w:t>
      </w:r>
      <w:r w:rsidRPr="006B6C00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110A1C" w:rsidRPr="004449FD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Siteler</w:t>
      </w:r>
    </w:p>
    <w:p w:rsidR="00110A1C" w:rsidRPr="004449FD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Oyunlar</w:t>
      </w:r>
    </w:p>
    <w:p w:rsidR="00110A1C" w:rsidRPr="004449FD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Virüsler</w:t>
      </w:r>
    </w:p>
    <w:p w:rsidR="00110A1C" w:rsidRPr="00930A1E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Yazılımlar</w:t>
      </w:r>
    </w:p>
    <w:p w:rsidR="00110A1C" w:rsidRDefault="00110A1C" w:rsidP="00930A1E">
      <w:pPr>
        <w:pStyle w:val="ListParagraph"/>
        <w:ind w:left="502"/>
        <w:rPr>
          <w:rFonts w:ascii="Comic Sans MS" w:hAnsi="Comic Sans MS"/>
          <w:b/>
          <w:color w:val="000000"/>
          <w:sz w:val="20"/>
          <w:szCs w:val="20"/>
        </w:rPr>
      </w:pPr>
    </w:p>
    <w:p w:rsidR="00110A1C" w:rsidRPr="004449FD" w:rsidRDefault="00110A1C" w:rsidP="0089216E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Hangi oturma şekli doğrudur? Nedenini 2 madde şeklinde yazınız.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(13 Puan)</w:t>
      </w:r>
    </w:p>
    <w:p w:rsidR="00110A1C" w:rsidRPr="004449FD" w:rsidRDefault="00110A1C" w:rsidP="0089216E">
      <w:pPr>
        <w:rPr>
          <w:rFonts w:ascii="Comic Sans MS" w:hAnsi="Comic Sans MS"/>
          <w:b/>
          <w:color w:val="000000"/>
          <w:sz w:val="20"/>
          <w:szCs w:val="20"/>
        </w:rPr>
      </w:pPr>
    </w:p>
    <w:p w:rsidR="00110A1C" w:rsidRPr="004449FD" w:rsidRDefault="00110A1C" w:rsidP="0089216E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left:0;text-align:left;margin-left:53.3pt;margin-top:92.4pt;width:34.5pt;height:17.25pt;z-index:251658240"/>
        </w:pict>
      </w:r>
      <w:r>
        <w:rPr>
          <w:noProof/>
          <w:lang w:eastAsia="tr-TR"/>
        </w:rPr>
        <w:pict>
          <v:rect id="_x0000_s1027" style="position:absolute;left:0;text-align:left;margin-left:150.8pt;margin-top:92.4pt;width:34.5pt;height:17.25pt;z-index:251659264"/>
        </w:pict>
      </w:r>
      <w:r w:rsidRPr="00740A58">
        <w:rPr>
          <w:rFonts w:ascii="Comic Sans MS" w:hAnsi="Comic Sans MS"/>
          <w:noProof/>
          <w:color w:val="000000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05.75pt;height:94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">
            <v:imagedata r:id="rId7" o:title=""/>
            <o:lock v:ext="edit" aspectratio="f"/>
          </v:shape>
        </w:pict>
      </w:r>
      <w:r w:rsidRPr="00740A58">
        <w:rPr>
          <w:rFonts w:ascii="Comic Sans MS" w:hAnsi="Comic Sans MS"/>
          <w:noProof/>
          <w:color w:val="000000"/>
          <w:sz w:val="20"/>
          <w:szCs w:val="20"/>
          <w:lang w:eastAsia="tr-TR"/>
        </w:rPr>
        <w:pict>
          <v:shape id="Resim 1" o:spid="_x0000_i1026" type="#_x0000_t75" style="width:98.25pt;height:92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">
            <v:imagedata r:id="rId8" o:title=""/>
            <o:lock v:ext="edit" aspectratio="f"/>
          </v:shape>
        </w:pict>
      </w:r>
    </w:p>
    <w:p w:rsidR="00110A1C" w:rsidRPr="004449FD" w:rsidRDefault="00110A1C" w:rsidP="0089216E">
      <w:pPr>
        <w:pStyle w:val="ListParagraph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 xml:space="preserve">           </w:t>
      </w:r>
    </w:p>
    <w:p w:rsidR="00110A1C" w:rsidRPr="004449FD" w:rsidRDefault="00110A1C" w:rsidP="0089216E">
      <w:pPr>
        <w:pStyle w:val="ListParagraph"/>
        <w:rPr>
          <w:rFonts w:ascii="Comic Sans MS" w:hAnsi="Comic Sans MS"/>
          <w:noProof/>
          <w:color w:val="000000"/>
          <w:sz w:val="20"/>
          <w:szCs w:val="20"/>
        </w:rPr>
      </w:pPr>
    </w:p>
    <w:p w:rsidR="00110A1C" w:rsidRPr="004449FD" w:rsidRDefault="00110A1C" w:rsidP="0089216E">
      <w:pPr>
        <w:pStyle w:val="ListParagraph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110A1C" w:rsidRDefault="00110A1C" w:rsidP="004055D4">
      <w:pPr>
        <w:pStyle w:val="ListParagraph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110A1C" w:rsidRPr="004449FD" w:rsidRDefault="00110A1C" w:rsidP="003520CC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110A1C" w:rsidRPr="004449FD" w:rsidRDefault="00110A1C" w:rsidP="003520CC">
      <w:pPr>
        <w:pStyle w:val="ListParagraph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tutulup gözle görülen bilgisayar parçalarına </w:t>
      </w:r>
      <w:r>
        <w:rPr>
          <w:rFonts w:ascii="Comic Sans MS" w:hAnsi="Comic Sans MS"/>
          <w:sz w:val="20"/>
          <w:szCs w:val="20"/>
        </w:rPr>
        <w:t>...........................................</w:t>
      </w:r>
      <w:r w:rsidRPr="004449FD">
        <w:rPr>
          <w:rFonts w:ascii="Comic Sans MS" w:hAnsi="Comic Sans MS"/>
          <w:sz w:val="20"/>
          <w:szCs w:val="20"/>
        </w:rPr>
        <w:t xml:space="preserve"> denir.</w:t>
      </w:r>
    </w:p>
    <w:p w:rsidR="00110A1C" w:rsidRPr="004449FD" w:rsidRDefault="00110A1C" w:rsidP="003520CC">
      <w:pPr>
        <w:pStyle w:val="ListParagraph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tutulamayan, gözle görülen programlara </w:t>
      </w:r>
      <w:r>
        <w:rPr>
          <w:rFonts w:ascii="Comic Sans MS" w:hAnsi="Comic Sans MS"/>
          <w:sz w:val="20"/>
          <w:szCs w:val="20"/>
        </w:rPr>
        <w:t>............................................</w:t>
      </w:r>
      <w:r w:rsidRPr="004449FD">
        <w:rPr>
          <w:rFonts w:ascii="Comic Sans MS" w:hAnsi="Comic Sans MS"/>
          <w:sz w:val="20"/>
          <w:szCs w:val="20"/>
        </w:rPr>
        <w:t xml:space="preserve"> denir.</w:t>
      </w:r>
    </w:p>
    <w:p w:rsidR="00110A1C" w:rsidRDefault="00110A1C" w:rsidP="00930A1E">
      <w:pPr>
        <w:pStyle w:val="ListParagraph"/>
        <w:ind w:left="360"/>
        <w:rPr>
          <w:rFonts w:ascii="Comic Sans MS" w:hAnsi="Comic Sans MS"/>
          <w:b/>
          <w:sz w:val="20"/>
          <w:szCs w:val="20"/>
        </w:rPr>
      </w:pPr>
    </w:p>
    <w:p w:rsidR="00110A1C" w:rsidRPr="004449FD" w:rsidRDefault="00110A1C" w:rsidP="004055D4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Bilişim Teknolojilerinin kullanım alanların</w:t>
      </w:r>
      <w:r>
        <w:rPr>
          <w:rFonts w:ascii="Comic Sans MS" w:hAnsi="Comic Sans MS"/>
          <w:b/>
          <w:sz w:val="20"/>
          <w:szCs w:val="20"/>
        </w:rPr>
        <w:t>dan 2 tanesini yazınız. (10 Puan)</w:t>
      </w:r>
      <w:r>
        <w:rPr>
          <w:rFonts w:ascii="Comic Sans MS" w:hAnsi="Comic Sans MS"/>
          <w:b/>
          <w:sz w:val="20"/>
          <w:szCs w:val="20"/>
        </w:rPr>
        <w:br/>
      </w:r>
    </w:p>
    <w:p w:rsidR="00110A1C" w:rsidRPr="004449FD" w:rsidRDefault="00110A1C" w:rsidP="004055D4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110A1C" w:rsidRPr="004449FD" w:rsidRDefault="00110A1C" w:rsidP="00564365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 xml:space="preserve">Aşağıdaki ifadelerden doğru </w:t>
      </w:r>
      <w:r>
        <w:rPr>
          <w:rFonts w:ascii="Comic Sans MS" w:hAnsi="Comic Sans MS"/>
          <w:b/>
          <w:sz w:val="20"/>
          <w:szCs w:val="20"/>
        </w:rPr>
        <w:t>olanlar için 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D</w:t>
      </w:r>
      <w:r>
        <w:rPr>
          <w:rFonts w:ascii="Comic Sans MS" w:hAnsi="Comic Sans MS"/>
          <w:b/>
          <w:sz w:val="20"/>
          <w:szCs w:val="20"/>
        </w:rPr>
        <w:t xml:space="preserve">” yanlış olanlar için </w:t>
      </w:r>
      <w:r w:rsidRPr="004449FD">
        <w:rPr>
          <w:rFonts w:ascii="Comic Sans MS" w:hAnsi="Comic Sans MS"/>
          <w:b/>
          <w:sz w:val="20"/>
          <w:szCs w:val="20"/>
        </w:rPr>
        <w:t>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Y</w:t>
      </w:r>
      <w:r w:rsidRPr="004449FD">
        <w:rPr>
          <w:rFonts w:ascii="Comic Sans MS" w:hAnsi="Comic Sans MS"/>
          <w:b/>
          <w:sz w:val="20"/>
          <w:szCs w:val="20"/>
        </w:rPr>
        <w:t>” harfi kullanınız.</w:t>
      </w:r>
      <w:r>
        <w:rPr>
          <w:rFonts w:ascii="Comic Sans MS" w:hAnsi="Comic Sans MS"/>
          <w:b/>
          <w:sz w:val="20"/>
          <w:szCs w:val="20"/>
        </w:rPr>
        <w:t xml:space="preserve"> (15 Puan)</w:t>
      </w:r>
    </w:p>
    <w:p w:rsidR="00110A1C" w:rsidRPr="004449FD" w:rsidRDefault="00110A1C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Bilgisayar oyunları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110A1C" w:rsidRPr="004449FD" w:rsidRDefault="00110A1C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Ekran (Monitör)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110A1C" w:rsidRPr="004449FD" w:rsidRDefault="00110A1C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Video</w:t>
      </w:r>
      <w:r w:rsidRPr="004449FD">
        <w:rPr>
          <w:rFonts w:ascii="Comic Sans MS" w:hAnsi="Comic Sans MS"/>
          <w:sz w:val="20"/>
          <w:szCs w:val="20"/>
        </w:rPr>
        <w:t xml:space="preserve"> programı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110A1C" w:rsidRDefault="00110A1C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Fare (Mouse)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110A1C" w:rsidRPr="004055D4" w:rsidRDefault="00110A1C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Virüs</w:t>
      </w:r>
      <w:r w:rsidRPr="004449FD">
        <w:rPr>
          <w:rFonts w:ascii="Comic Sans MS" w:hAnsi="Comic Sans MS"/>
          <w:sz w:val="20"/>
          <w:szCs w:val="20"/>
        </w:rPr>
        <w:t xml:space="preserve">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110A1C" w:rsidRDefault="00110A1C" w:rsidP="00930A1E">
      <w:pPr>
        <w:pStyle w:val="ListParagraph"/>
        <w:ind w:left="567"/>
        <w:rPr>
          <w:rFonts w:ascii="Comic Sans MS" w:hAnsi="Comic Sans MS"/>
          <w:sz w:val="20"/>
          <w:szCs w:val="20"/>
        </w:rPr>
      </w:pPr>
    </w:p>
    <w:p w:rsidR="00110A1C" w:rsidRPr="004449FD" w:rsidRDefault="00110A1C" w:rsidP="00930A1E">
      <w:pPr>
        <w:pStyle w:val="ListParagraph"/>
        <w:ind w:left="567"/>
        <w:rPr>
          <w:rFonts w:ascii="Comic Sans MS" w:hAnsi="Comic Sans MS"/>
          <w:sz w:val="20"/>
          <w:szCs w:val="20"/>
        </w:rPr>
      </w:pPr>
    </w:p>
    <w:p w:rsidR="00110A1C" w:rsidRPr="00713489" w:rsidRDefault="00110A1C" w:rsidP="00713489">
      <w:pPr>
        <w:pStyle w:val="ListParagraph"/>
        <w:numPr>
          <w:ilvl w:val="0"/>
          <w:numId w:val="7"/>
        </w:numPr>
        <w:tabs>
          <w:tab w:val="left" w:pos="709"/>
        </w:tabs>
        <w:rPr>
          <w:rFonts w:ascii="Comic Sans MS" w:hAnsi="Comic Sans MS"/>
          <w:b/>
          <w:sz w:val="20"/>
          <w:szCs w:val="20"/>
        </w:rPr>
      </w:pPr>
      <w:r w:rsidRPr="00713489">
        <w:rPr>
          <w:rFonts w:ascii="Comic Sans MS" w:hAnsi="Comic Sans MS"/>
          <w:b/>
          <w:sz w:val="20"/>
          <w:szCs w:val="20"/>
        </w:rPr>
        <w:t>Aşağıda numaralanmış bilgisayar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13489">
        <w:rPr>
          <w:rFonts w:ascii="Comic Sans MS" w:hAnsi="Comic Sans MS"/>
          <w:b/>
          <w:sz w:val="20"/>
          <w:szCs w:val="20"/>
        </w:rPr>
        <w:t>parçalarının isimlerini yazınız.</w:t>
      </w:r>
      <w:r>
        <w:rPr>
          <w:rFonts w:ascii="Comic Sans MS" w:hAnsi="Comic Sans MS"/>
          <w:b/>
          <w:sz w:val="20"/>
          <w:szCs w:val="20"/>
        </w:rPr>
        <w:t xml:space="preserve"> (35 Puan)</w:t>
      </w:r>
    </w:p>
    <w:p w:rsidR="00110A1C" w:rsidRDefault="00110A1C" w:rsidP="00713489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0.65pt;margin-top:4.35pt;width:188.7pt;height:191.25pt;z-index:251660288">
            <v:textbox>
              <w:txbxContent>
                <w:p w:rsidR="00110A1C" w:rsidRDefault="00110A1C" w:rsidP="00713489">
                  <w:r>
                    <w:t>1</w:t>
                  </w:r>
                  <w:r>
                    <w:br/>
                  </w:r>
                  <w:r>
                    <w:br/>
                    <w:t>2</w:t>
                  </w:r>
                  <w:r>
                    <w:br/>
                  </w:r>
                  <w:r>
                    <w:br/>
                    <w:t>3</w:t>
                  </w:r>
                  <w:r>
                    <w:br/>
                  </w:r>
                  <w:r>
                    <w:br/>
                    <w:t>4</w:t>
                  </w:r>
                  <w:r>
                    <w:br/>
                  </w:r>
                  <w:r>
                    <w:br/>
                    <w:t>5</w:t>
                  </w:r>
                  <w:r>
                    <w:br/>
                  </w:r>
                  <w:r>
                    <w:br/>
                    <w:t>6</w:t>
                  </w:r>
                  <w:r>
                    <w:br/>
                  </w:r>
                  <w:r>
                    <w:br/>
                    <w:t>7</w:t>
                  </w:r>
                  <w:r>
                    <w:br/>
                  </w:r>
                </w:p>
              </w:txbxContent>
            </v:textbox>
          </v:shape>
        </w:pict>
      </w:r>
      <w:r w:rsidRPr="00740A58">
        <w:rPr>
          <w:rFonts w:ascii="Comic Sans MS" w:hAnsi="Comic Sans MS"/>
          <w:noProof/>
          <w:lang w:eastAsia="tr-TR"/>
        </w:rPr>
        <w:pict>
          <v:shape id="irc_mi" o:spid="_x0000_i1027" type="#_x0000_t75" alt="6d80ae20-99b2-45dc-8118-a4a34d7c3cf4_0" style="width:225pt;height:141pt;visibility:visible">
            <v:imagedata r:id="rId9" o:title="" cropbottom="12420f"/>
          </v:shape>
        </w:pict>
      </w:r>
    </w:p>
    <w:tbl>
      <w:tblPr>
        <w:tblW w:w="439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970"/>
      </w:tblGrid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10A1C" w:rsidRDefault="00110A1C" w:rsidP="00D73283">
      <w:pPr>
        <w:pStyle w:val="ListParagraph"/>
        <w:ind w:left="360"/>
        <w:rPr>
          <w:rFonts w:ascii="Comic Sans MS" w:hAnsi="Comic Sans MS"/>
          <w:b/>
          <w:sz w:val="20"/>
          <w:szCs w:val="20"/>
        </w:rPr>
      </w:pPr>
    </w:p>
    <w:p w:rsidR="00110A1C" w:rsidRPr="004449FD" w:rsidRDefault="00110A1C" w:rsidP="00930A1E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>
        <w:rPr>
          <w:rFonts w:ascii="Comic Sans MS" w:hAnsi="Comic Sans MS"/>
          <w:b/>
          <w:sz w:val="20"/>
          <w:szCs w:val="20"/>
        </w:rPr>
        <w:t xml:space="preserve"> (12 Puan)</w:t>
      </w:r>
      <w:r>
        <w:rPr>
          <w:rFonts w:ascii="Comic Sans MS" w:hAnsi="Comic Sans MS"/>
          <w:b/>
          <w:sz w:val="20"/>
          <w:szCs w:val="20"/>
        </w:rPr>
        <w:br/>
      </w:r>
    </w:p>
    <w:p w:rsidR="00110A1C" w:rsidRPr="004449FD" w:rsidRDefault="00110A1C" w:rsidP="008B7461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noProof/>
          <w:lang w:eastAsia="tr-TR"/>
        </w:rPr>
      </w:r>
      <w:r w:rsidRPr="00F10FE2">
        <w:rPr>
          <w:rFonts w:ascii="Comic Sans MS" w:hAnsi="Comic Sans MS"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width:230.2pt;height:76.15pt;mso-position-horizontal-relative:char;mso-position-vertical-relative:line">
            <v:textbox style="mso-next-textbox:#_x0000_s1029">
              <w:txbxContent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Ekran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Fare</w:t>
                  </w:r>
                </w:p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Kasa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Klavye</w:t>
                  </w:r>
                </w:p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Hoparlör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.......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Yazıcı</w:t>
                  </w:r>
                </w:p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Bilgisayarın çalışması için gerekli olan parçaları içinde bulunduran birimdir.</w: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Bilgisayardaki bilgilerin kağıt üzerine basılmasını sağlayan birimdir.</w: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Bilgisayardan ses çıkışını sağlayan birimdir.</w: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yazı yazılmasını sağlayan birimdir.</w: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ekrandaki imleci hareket ettirmeyi sağlayan birimdir.</w: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Uzaktaki kişilerle görüntülü konuşmayı sağlayan birimdir. </w:t>
      </w:r>
    </w:p>
    <w:p w:rsidR="00110A1C" w:rsidRPr="00930A1E" w:rsidRDefault="00110A1C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Bilgisayardaki görüntüyü </w:t>
      </w:r>
      <w:r>
        <w:rPr>
          <w:rFonts w:ascii="Comic Sans MS" w:hAnsi="Comic Sans MS"/>
          <w:sz w:val="20"/>
          <w:szCs w:val="20"/>
        </w:rPr>
        <w:t>görmemizi</w:t>
      </w:r>
      <w:r w:rsidRPr="00930A1E">
        <w:rPr>
          <w:rFonts w:ascii="Comic Sans MS" w:hAnsi="Comic Sans MS"/>
          <w:sz w:val="20"/>
          <w:szCs w:val="20"/>
        </w:rPr>
        <w:t xml:space="preserve"> sağlayan birimdir.</w:t>
      </w:r>
      <w:r>
        <w:rPr>
          <w:rFonts w:ascii="Comic Sans MS" w:hAnsi="Comic Sans MS"/>
          <w:sz w:val="20"/>
          <w:szCs w:val="20"/>
        </w:rPr>
        <w:br/>
      </w:r>
    </w:p>
    <w:tbl>
      <w:tblPr>
        <w:tblW w:w="4820" w:type="dxa"/>
        <w:tblInd w:w="250" w:type="dxa"/>
        <w:tblLayout w:type="fixed"/>
        <w:tblLook w:val="00A0"/>
      </w:tblPr>
      <w:tblGrid>
        <w:gridCol w:w="3544"/>
        <w:gridCol w:w="1276"/>
      </w:tblGrid>
      <w:tr w:rsidR="00110A1C" w:rsidRPr="00740A58" w:rsidTr="00740A58">
        <w:tc>
          <w:tcPr>
            <w:tcW w:w="3544" w:type="dxa"/>
            <w:vAlign w:val="center"/>
          </w:tcPr>
          <w:p w:rsidR="00110A1C" w:rsidRPr="00740A58" w:rsidRDefault="00110A1C" w:rsidP="00740A58">
            <w:pPr>
              <w:ind w:left="34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Bilişim Tek. ve Yaz. Öğretmeni</w:t>
            </w:r>
          </w:p>
          <w:p w:rsidR="00110A1C" w:rsidRPr="00740A58" w:rsidRDefault="00110A1C" w:rsidP="00740A58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Ömer HALİL</w:t>
            </w:r>
          </w:p>
        </w:tc>
        <w:tc>
          <w:tcPr>
            <w:tcW w:w="1276" w:type="dxa"/>
            <w:vAlign w:val="center"/>
          </w:tcPr>
          <w:p w:rsidR="00110A1C" w:rsidRPr="00740A58" w:rsidRDefault="00110A1C" w:rsidP="00740A58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40A58">
              <w:rPr>
                <w:rFonts w:ascii="Comic Sans MS" w:hAnsi="Comic Sans MS"/>
                <w:noProof/>
                <w:color w:val="000000"/>
                <w:sz w:val="20"/>
                <w:szCs w:val="20"/>
                <w:lang w:eastAsia="tr-TR"/>
              </w:rPr>
              <w:pict>
                <v:shape id="_x0000_i1029" type="#_x0000_t75" alt="http://www.smshunt.com/wp-content/themes/smshunt/thumb.php?src=http://www.smshunt.com/wp-content/uploads/2012/11/funny-smiley-faces-cartoonfunny-spongebob-picturesfunny-george-bush-b-o-tattoodonkey.com_.jpg&amp;w=568&amp;zc=1&amp;q=80&amp;bid=1" style="width:38.25pt;height:33pt;visibility:visible">
                  <v:imagedata r:id="rId10" r:href="rId11"/>
                </v:shape>
              </w:pict>
            </w:r>
            <w:r w:rsidRPr="00740A58">
              <w:rPr>
                <w:rFonts w:ascii="Comic Sans MS" w:hAnsi="Comic Sans MS"/>
                <w:sz w:val="20"/>
                <w:szCs w:val="20"/>
              </w:rPr>
              <w:br/>
              <w:t>Başarılar...</w:t>
            </w:r>
          </w:p>
        </w:tc>
      </w:tr>
    </w:tbl>
    <w:p w:rsidR="00110A1C" w:rsidRPr="004449FD" w:rsidRDefault="00110A1C" w:rsidP="00D73283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</w:p>
    <w:sectPr w:rsidR="00110A1C" w:rsidRPr="004449FD" w:rsidSect="00D73283">
      <w:headerReference w:type="default" r:id="rId12"/>
      <w:pgSz w:w="11906" w:h="16838"/>
      <w:pgMar w:top="1134" w:right="849" w:bottom="851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A1C" w:rsidRDefault="00110A1C" w:rsidP="00AD7BC0">
      <w:r>
        <w:separator/>
      </w:r>
    </w:p>
  </w:endnote>
  <w:endnote w:type="continuationSeparator" w:id="0">
    <w:p w:rsidR="00110A1C" w:rsidRDefault="00110A1C" w:rsidP="00AD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A1C" w:rsidRDefault="00110A1C" w:rsidP="00AD7BC0">
      <w:r>
        <w:separator/>
      </w:r>
    </w:p>
  </w:footnote>
  <w:footnote w:type="continuationSeparator" w:id="0">
    <w:p w:rsidR="00110A1C" w:rsidRDefault="00110A1C" w:rsidP="00AD7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1C" w:rsidRPr="004449FD" w:rsidRDefault="00110A1C" w:rsidP="00AD7BC0">
    <w:pPr>
      <w:pStyle w:val="Header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  <w:r w:rsidRPr="004449FD">
      <w:rPr>
        <w:rFonts w:ascii="Comic Sans MS" w:hAnsi="Comic Sans MS"/>
        <w:b/>
        <w:sz w:val="20"/>
        <w:szCs w:val="20"/>
      </w:rPr>
      <w:t>Adı Soyadı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tab/>
      <w:t>Sınıfı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br/>
      <w:t>Numarası</w:t>
    </w:r>
    <w:r w:rsidRPr="004449FD">
      <w:rPr>
        <w:rFonts w:ascii="Comic Sans MS" w:hAnsi="Comic Sans MS"/>
        <w:b/>
        <w:sz w:val="20"/>
        <w:szCs w:val="20"/>
      </w:rPr>
      <w:tab/>
      <w:t>:</w:t>
    </w:r>
  </w:p>
  <w:p w:rsidR="00110A1C" w:rsidRPr="004449FD" w:rsidRDefault="00110A1C" w:rsidP="00AD7BC0">
    <w:pPr>
      <w:pStyle w:val="Header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</w:p>
  <w:p w:rsidR="00110A1C" w:rsidRPr="004449FD" w:rsidRDefault="00110A1C" w:rsidP="00234626">
    <w:pPr>
      <w:jc w:val="center"/>
      <w:rPr>
        <w:rFonts w:ascii="Comic Sans MS" w:hAnsi="Comic Sans MS" w:cs="Calibri"/>
        <w:b/>
        <w:sz w:val="20"/>
        <w:szCs w:val="20"/>
      </w:rPr>
    </w:pPr>
    <w:r>
      <w:rPr>
        <w:rFonts w:ascii="Comic Sans MS" w:hAnsi="Comic Sans MS" w:cs="Calibri"/>
        <w:b/>
        <w:sz w:val="20"/>
        <w:szCs w:val="20"/>
      </w:rPr>
      <w:t>2014-2015</w:t>
    </w:r>
    <w:r w:rsidRPr="004449FD">
      <w:rPr>
        <w:rFonts w:ascii="Comic Sans MS" w:hAnsi="Comic Sans MS" w:cs="Calibri"/>
        <w:b/>
        <w:sz w:val="20"/>
        <w:szCs w:val="20"/>
      </w:rPr>
      <w:t xml:space="preserve"> EĞİTİM </w:t>
    </w:r>
    <w:r>
      <w:rPr>
        <w:rFonts w:ascii="Comic Sans MS" w:hAnsi="Comic Sans MS" w:cs="Calibri"/>
        <w:b/>
        <w:sz w:val="20"/>
        <w:szCs w:val="20"/>
      </w:rPr>
      <w:t xml:space="preserve">- </w:t>
    </w:r>
    <w:r w:rsidRPr="004449FD">
      <w:rPr>
        <w:rFonts w:ascii="Comic Sans MS" w:hAnsi="Comic Sans MS" w:cs="Calibri"/>
        <w:b/>
        <w:sz w:val="20"/>
        <w:szCs w:val="20"/>
      </w:rPr>
      <w:t>ÖĞRETİM YIL</w:t>
    </w:r>
    <w:r>
      <w:rPr>
        <w:rFonts w:ascii="Comic Sans MS" w:hAnsi="Comic Sans MS" w:cs="Calibri"/>
        <w:b/>
        <w:sz w:val="20"/>
        <w:szCs w:val="20"/>
      </w:rPr>
      <w:t>I</w:t>
    </w:r>
    <w:r w:rsidRPr="004449FD">
      <w:rPr>
        <w:rFonts w:ascii="Comic Sans MS" w:hAnsi="Comic Sans MS" w:cs="Calibri"/>
        <w:b/>
        <w:sz w:val="20"/>
        <w:szCs w:val="20"/>
      </w:rPr>
      <w:t xml:space="preserve"> MARDİN KUMLU ORTAOKULU</w:t>
    </w:r>
  </w:p>
  <w:p w:rsidR="00110A1C" w:rsidRPr="004449FD" w:rsidRDefault="00110A1C" w:rsidP="00234626">
    <w:pPr>
      <w:jc w:val="center"/>
      <w:rPr>
        <w:rFonts w:ascii="Comic Sans MS" w:hAnsi="Comic Sans MS" w:cs="Calibri"/>
        <w:b/>
        <w:sz w:val="20"/>
        <w:szCs w:val="20"/>
      </w:rPr>
    </w:pPr>
    <w:r w:rsidRPr="004449FD">
      <w:rPr>
        <w:rFonts w:ascii="Comic Sans MS" w:hAnsi="Comic Sans MS" w:cs="Calibri"/>
        <w:b/>
        <w:sz w:val="20"/>
        <w:szCs w:val="20"/>
      </w:rPr>
      <w:t>BİLİŞİM TEKNOLOJİLERİ VE YAZILIM DERS</w:t>
    </w:r>
    <w:r>
      <w:rPr>
        <w:rFonts w:ascii="Comic Sans MS" w:hAnsi="Comic Sans MS" w:cs="Calibri"/>
        <w:b/>
        <w:sz w:val="20"/>
        <w:szCs w:val="20"/>
      </w:rPr>
      <w:t>İ</w:t>
    </w:r>
    <w:r w:rsidRPr="004449FD">
      <w:rPr>
        <w:rFonts w:ascii="Comic Sans MS" w:hAnsi="Comic Sans MS" w:cs="Calibri"/>
        <w:b/>
        <w:sz w:val="20"/>
        <w:szCs w:val="20"/>
      </w:rPr>
      <w:t xml:space="preserve"> 5.SINIF 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D83BF0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180B61"/>
    <w:multiLevelType w:val="hybridMultilevel"/>
    <w:tmpl w:val="7A301A12"/>
    <w:lvl w:ilvl="0" w:tplc="A3F46854">
      <w:start w:val="1"/>
      <w:numFmt w:val="lowerLetter"/>
      <w:lvlText w:val="%1."/>
      <w:lvlJc w:val="left"/>
      <w:pPr>
        <w:ind w:left="1077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458E1452"/>
    <w:multiLevelType w:val="hybridMultilevel"/>
    <w:tmpl w:val="EB828464"/>
    <w:lvl w:ilvl="0" w:tplc="5602FCCA">
      <w:start w:val="1"/>
      <w:numFmt w:val="lowerLetter"/>
      <w:lvlText w:val="%1)"/>
      <w:lvlJc w:val="left"/>
      <w:pPr>
        <w:ind w:left="1571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2D8"/>
    <w:rsid w:val="0000767C"/>
    <w:rsid w:val="00010ADF"/>
    <w:rsid w:val="000133C2"/>
    <w:rsid w:val="000202D8"/>
    <w:rsid w:val="000230A2"/>
    <w:rsid w:val="00024B5F"/>
    <w:rsid w:val="000268E0"/>
    <w:rsid w:val="00027E09"/>
    <w:rsid w:val="00037D9F"/>
    <w:rsid w:val="00042AC3"/>
    <w:rsid w:val="00050C08"/>
    <w:rsid w:val="000631FF"/>
    <w:rsid w:val="0007372A"/>
    <w:rsid w:val="000771E0"/>
    <w:rsid w:val="00077F7D"/>
    <w:rsid w:val="00084B31"/>
    <w:rsid w:val="0009313B"/>
    <w:rsid w:val="000A20E2"/>
    <w:rsid w:val="000A5FCD"/>
    <w:rsid w:val="000A7472"/>
    <w:rsid w:val="000D0338"/>
    <w:rsid w:val="000D6319"/>
    <w:rsid w:val="000D77D2"/>
    <w:rsid w:val="000E04C7"/>
    <w:rsid w:val="000F0C96"/>
    <w:rsid w:val="001001A1"/>
    <w:rsid w:val="00101F5D"/>
    <w:rsid w:val="001106E4"/>
    <w:rsid w:val="00110A1C"/>
    <w:rsid w:val="001231B6"/>
    <w:rsid w:val="001255BA"/>
    <w:rsid w:val="00132C83"/>
    <w:rsid w:val="001364D1"/>
    <w:rsid w:val="00143A37"/>
    <w:rsid w:val="001542F4"/>
    <w:rsid w:val="001565B2"/>
    <w:rsid w:val="00160411"/>
    <w:rsid w:val="00170247"/>
    <w:rsid w:val="00170D60"/>
    <w:rsid w:val="00173150"/>
    <w:rsid w:val="00186568"/>
    <w:rsid w:val="001B3C2A"/>
    <w:rsid w:val="001C5134"/>
    <w:rsid w:val="001C69D1"/>
    <w:rsid w:val="001D3187"/>
    <w:rsid w:val="001D7911"/>
    <w:rsid w:val="001F237E"/>
    <w:rsid w:val="001F5EDD"/>
    <w:rsid w:val="001F6E06"/>
    <w:rsid w:val="00207BD5"/>
    <w:rsid w:val="002159FF"/>
    <w:rsid w:val="00221D4F"/>
    <w:rsid w:val="00223D19"/>
    <w:rsid w:val="00234626"/>
    <w:rsid w:val="00236835"/>
    <w:rsid w:val="00236F59"/>
    <w:rsid w:val="00241F17"/>
    <w:rsid w:val="00243583"/>
    <w:rsid w:val="00246545"/>
    <w:rsid w:val="00264E79"/>
    <w:rsid w:val="0027444A"/>
    <w:rsid w:val="002A1318"/>
    <w:rsid w:val="002A242C"/>
    <w:rsid w:val="002A24AE"/>
    <w:rsid w:val="002B09AE"/>
    <w:rsid w:val="002B1119"/>
    <w:rsid w:val="002B4418"/>
    <w:rsid w:val="002B5DBD"/>
    <w:rsid w:val="002C5932"/>
    <w:rsid w:val="002C7A45"/>
    <w:rsid w:val="002E118B"/>
    <w:rsid w:val="002E18BD"/>
    <w:rsid w:val="00303E71"/>
    <w:rsid w:val="00313D18"/>
    <w:rsid w:val="0031798B"/>
    <w:rsid w:val="00321FAF"/>
    <w:rsid w:val="00337703"/>
    <w:rsid w:val="00344AFD"/>
    <w:rsid w:val="003457B2"/>
    <w:rsid w:val="003520CC"/>
    <w:rsid w:val="003523C4"/>
    <w:rsid w:val="00352C3A"/>
    <w:rsid w:val="00360EA8"/>
    <w:rsid w:val="00366ECB"/>
    <w:rsid w:val="00373743"/>
    <w:rsid w:val="00387DEC"/>
    <w:rsid w:val="0039390D"/>
    <w:rsid w:val="00393E93"/>
    <w:rsid w:val="003C2993"/>
    <w:rsid w:val="003C55C2"/>
    <w:rsid w:val="003D0B88"/>
    <w:rsid w:val="003E4EAC"/>
    <w:rsid w:val="003E7646"/>
    <w:rsid w:val="003F3FC6"/>
    <w:rsid w:val="003F5A86"/>
    <w:rsid w:val="003F683A"/>
    <w:rsid w:val="004055D4"/>
    <w:rsid w:val="004078F0"/>
    <w:rsid w:val="00407CE9"/>
    <w:rsid w:val="00414F1B"/>
    <w:rsid w:val="004253D8"/>
    <w:rsid w:val="00427274"/>
    <w:rsid w:val="00440EDA"/>
    <w:rsid w:val="004416B7"/>
    <w:rsid w:val="004449FD"/>
    <w:rsid w:val="00451B64"/>
    <w:rsid w:val="00486D29"/>
    <w:rsid w:val="004A50B1"/>
    <w:rsid w:val="004B140F"/>
    <w:rsid w:val="004E71AD"/>
    <w:rsid w:val="00503604"/>
    <w:rsid w:val="00511BD6"/>
    <w:rsid w:val="005133EC"/>
    <w:rsid w:val="00523C10"/>
    <w:rsid w:val="00541E38"/>
    <w:rsid w:val="005438BD"/>
    <w:rsid w:val="00544A87"/>
    <w:rsid w:val="00555992"/>
    <w:rsid w:val="00564365"/>
    <w:rsid w:val="00570126"/>
    <w:rsid w:val="00574551"/>
    <w:rsid w:val="005807E5"/>
    <w:rsid w:val="0058253B"/>
    <w:rsid w:val="00597406"/>
    <w:rsid w:val="005B023D"/>
    <w:rsid w:val="005B7C37"/>
    <w:rsid w:val="005C142F"/>
    <w:rsid w:val="005C36F7"/>
    <w:rsid w:val="005C3D3A"/>
    <w:rsid w:val="005C6F33"/>
    <w:rsid w:val="005C6F75"/>
    <w:rsid w:val="005E7FA2"/>
    <w:rsid w:val="005F2935"/>
    <w:rsid w:val="00602754"/>
    <w:rsid w:val="00613DC8"/>
    <w:rsid w:val="006204FE"/>
    <w:rsid w:val="006337F6"/>
    <w:rsid w:val="00634BA7"/>
    <w:rsid w:val="00644B7E"/>
    <w:rsid w:val="00646112"/>
    <w:rsid w:val="0064621D"/>
    <w:rsid w:val="00655EDF"/>
    <w:rsid w:val="006579EB"/>
    <w:rsid w:val="00660A24"/>
    <w:rsid w:val="0066118B"/>
    <w:rsid w:val="00661D6E"/>
    <w:rsid w:val="006710E6"/>
    <w:rsid w:val="00671866"/>
    <w:rsid w:val="00675919"/>
    <w:rsid w:val="0068155D"/>
    <w:rsid w:val="0068256D"/>
    <w:rsid w:val="0068354E"/>
    <w:rsid w:val="00691AEE"/>
    <w:rsid w:val="00696019"/>
    <w:rsid w:val="00697BAF"/>
    <w:rsid w:val="006A6011"/>
    <w:rsid w:val="006A6D14"/>
    <w:rsid w:val="006B4E42"/>
    <w:rsid w:val="006B6C00"/>
    <w:rsid w:val="006D1D1A"/>
    <w:rsid w:val="006E2FBC"/>
    <w:rsid w:val="006F14CD"/>
    <w:rsid w:val="006F7672"/>
    <w:rsid w:val="00704A13"/>
    <w:rsid w:val="00707AFE"/>
    <w:rsid w:val="007107DE"/>
    <w:rsid w:val="00711036"/>
    <w:rsid w:val="00713489"/>
    <w:rsid w:val="007141ED"/>
    <w:rsid w:val="00716EC7"/>
    <w:rsid w:val="007277B3"/>
    <w:rsid w:val="00727F01"/>
    <w:rsid w:val="00733DAD"/>
    <w:rsid w:val="007346AE"/>
    <w:rsid w:val="007354E5"/>
    <w:rsid w:val="00740A58"/>
    <w:rsid w:val="007507C2"/>
    <w:rsid w:val="0075446F"/>
    <w:rsid w:val="00754651"/>
    <w:rsid w:val="0075478E"/>
    <w:rsid w:val="00754C8E"/>
    <w:rsid w:val="007657F6"/>
    <w:rsid w:val="007763BE"/>
    <w:rsid w:val="00783FCB"/>
    <w:rsid w:val="00784CCE"/>
    <w:rsid w:val="0078524D"/>
    <w:rsid w:val="0078670B"/>
    <w:rsid w:val="00787972"/>
    <w:rsid w:val="007916E5"/>
    <w:rsid w:val="00791798"/>
    <w:rsid w:val="00795BF6"/>
    <w:rsid w:val="007A679C"/>
    <w:rsid w:val="007B32FD"/>
    <w:rsid w:val="007B4F81"/>
    <w:rsid w:val="007E1D40"/>
    <w:rsid w:val="007E4A1A"/>
    <w:rsid w:val="007F5E39"/>
    <w:rsid w:val="007F79E3"/>
    <w:rsid w:val="008103A4"/>
    <w:rsid w:val="00812221"/>
    <w:rsid w:val="008143CA"/>
    <w:rsid w:val="00822328"/>
    <w:rsid w:val="00827397"/>
    <w:rsid w:val="00846C88"/>
    <w:rsid w:val="00866DC5"/>
    <w:rsid w:val="0087725E"/>
    <w:rsid w:val="008866A6"/>
    <w:rsid w:val="00891DD3"/>
    <w:rsid w:val="0089216E"/>
    <w:rsid w:val="008A106B"/>
    <w:rsid w:val="008A58FF"/>
    <w:rsid w:val="008B0C9F"/>
    <w:rsid w:val="008B7461"/>
    <w:rsid w:val="008C30B8"/>
    <w:rsid w:val="008D0DC0"/>
    <w:rsid w:val="008D23E7"/>
    <w:rsid w:val="008D5122"/>
    <w:rsid w:val="008D52FF"/>
    <w:rsid w:val="008D6FB1"/>
    <w:rsid w:val="008F6299"/>
    <w:rsid w:val="009005E7"/>
    <w:rsid w:val="00907A36"/>
    <w:rsid w:val="00910011"/>
    <w:rsid w:val="009113F0"/>
    <w:rsid w:val="0091328B"/>
    <w:rsid w:val="009132F9"/>
    <w:rsid w:val="00926E58"/>
    <w:rsid w:val="00930A1E"/>
    <w:rsid w:val="009333F4"/>
    <w:rsid w:val="00943A69"/>
    <w:rsid w:val="00944724"/>
    <w:rsid w:val="00944EE7"/>
    <w:rsid w:val="009479C7"/>
    <w:rsid w:val="00952FBA"/>
    <w:rsid w:val="0096254C"/>
    <w:rsid w:val="00967A9F"/>
    <w:rsid w:val="00977A04"/>
    <w:rsid w:val="0098401E"/>
    <w:rsid w:val="00985EA9"/>
    <w:rsid w:val="009916E4"/>
    <w:rsid w:val="009A20D4"/>
    <w:rsid w:val="009B2747"/>
    <w:rsid w:val="009B362D"/>
    <w:rsid w:val="009C17E8"/>
    <w:rsid w:val="009C35F3"/>
    <w:rsid w:val="009D19BA"/>
    <w:rsid w:val="009F7178"/>
    <w:rsid w:val="00A114ED"/>
    <w:rsid w:val="00A13189"/>
    <w:rsid w:val="00A16D35"/>
    <w:rsid w:val="00A20F5E"/>
    <w:rsid w:val="00A23E54"/>
    <w:rsid w:val="00A35A91"/>
    <w:rsid w:val="00A4699A"/>
    <w:rsid w:val="00A5096D"/>
    <w:rsid w:val="00A5653C"/>
    <w:rsid w:val="00A61AAD"/>
    <w:rsid w:val="00A65A6A"/>
    <w:rsid w:val="00A66230"/>
    <w:rsid w:val="00A668FD"/>
    <w:rsid w:val="00A74740"/>
    <w:rsid w:val="00A812AC"/>
    <w:rsid w:val="00A81385"/>
    <w:rsid w:val="00A853A5"/>
    <w:rsid w:val="00A95C02"/>
    <w:rsid w:val="00AA7B66"/>
    <w:rsid w:val="00AB76E1"/>
    <w:rsid w:val="00AC2B37"/>
    <w:rsid w:val="00AD568E"/>
    <w:rsid w:val="00AD7BC0"/>
    <w:rsid w:val="00AE545A"/>
    <w:rsid w:val="00AF4303"/>
    <w:rsid w:val="00AF4989"/>
    <w:rsid w:val="00AF5C12"/>
    <w:rsid w:val="00B06FBE"/>
    <w:rsid w:val="00B079FB"/>
    <w:rsid w:val="00B20DBB"/>
    <w:rsid w:val="00B264FB"/>
    <w:rsid w:val="00B26F19"/>
    <w:rsid w:val="00B30E88"/>
    <w:rsid w:val="00B37767"/>
    <w:rsid w:val="00B4729B"/>
    <w:rsid w:val="00BA065C"/>
    <w:rsid w:val="00BA50D3"/>
    <w:rsid w:val="00BA7A99"/>
    <w:rsid w:val="00BB7C85"/>
    <w:rsid w:val="00BC701D"/>
    <w:rsid w:val="00BD3EF6"/>
    <w:rsid w:val="00BD7BB4"/>
    <w:rsid w:val="00BE20A0"/>
    <w:rsid w:val="00BE7D7E"/>
    <w:rsid w:val="00C045A3"/>
    <w:rsid w:val="00C23A6C"/>
    <w:rsid w:val="00C41C52"/>
    <w:rsid w:val="00C451F3"/>
    <w:rsid w:val="00C54F45"/>
    <w:rsid w:val="00C56D97"/>
    <w:rsid w:val="00C75D7A"/>
    <w:rsid w:val="00C9543D"/>
    <w:rsid w:val="00CA449E"/>
    <w:rsid w:val="00CA5A53"/>
    <w:rsid w:val="00CA64CE"/>
    <w:rsid w:val="00CB6760"/>
    <w:rsid w:val="00CD396D"/>
    <w:rsid w:val="00CD465E"/>
    <w:rsid w:val="00CE1746"/>
    <w:rsid w:val="00D01B8D"/>
    <w:rsid w:val="00D25428"/>
    <w:rsid w:val="00D30D55"/>
    <w:rsid w:val="00D40752"/>
    <w:rsid w:val="00D40D08"/>
    <w:rsid w:val="00D44AAF"/>
    <w:rsid w:val="00D4502E"/>
    <w:rsid w:val="00D607A1"/>
    <w:rsid w:val="00D73283"/>
    <w:rsid w:val="00D75120"/>
    <w:rsid w:val="00D7577F"/>
    <w:rsid w:val="00D81910"/>
    <w:rsid w:val="00D94561"/>
    <w:rsid w:val="00D97CEE"/>
    <w:rsid w:val="00DA0E9B"/>
    <w:rsid w:val="00DB5E8C"/>
    <w:rsid w:val="00DC6CA3"/>
    <w:rsid w:val="00DD5C8E"/>
    <w:rsid w:val="00DE096D"/>
    <w:rsid w:val="00E0070F"/>
    <w:rsid w:val="00E00AFF"/>
    <w:rsid w:val="00E0288F"/>
    <w:rsid w:val="00E046A4"/>
    <w:rsid w:val="00E216F5"/>
    <w:rsid w:val="00E262E7"/>
    <w:rsid w:val="00E34E83"/>
    <w:rsid w:val="00E43473"/>
    <w:rsid w:val="00E43948"/>
    <w:rsid w:val="00E50282"/>
    <w:rsid w:val="00E52D4F"/>
    <w:rsid w:val="00E536AD"/>
    <w:rsid w:val="00E6444E"/>
    <w:rsid w:val="00E64B94"/>
    <w:rsid w:val="00E745B6"/>
    <w:rsid w:val="00E837C6"/>
    <w:rsid w:val="00EA273C"/>
    <w:rsid w:val="00ED11DD"/>
    <w:rsid w:val="00ED1C7F"/>
    <w:rsid w:val="00EF5091"/>
    <w:rsid w:val="00F02198"/>
    <w:rsid w:val="00F0708B"/>
    <w:rsid w:val="00F10FE2"/>
    <w:rsid w:val="00F14FBB"/>
    <w:rsid w:val="00F220B2"/>
    <w:rsid w:val="00F32467"/>
    <w:rsid w:val="00F33288"/>
    <w:rsid w:val="00F35B33"/>
    <w:rsid w:val="00F615C6"/>
    <w:rsid w:val="00F618E5"/>
    <w:rsid w:val="00F67999"/>
    <w:rsid w:val="00F873C5"/>
    <w:rsid w:val="00F91C01"/>
    <w:rsid w:val="00FA18ED"/>
    <w:rsid w:val="00FA4AC6"/>
    <w:rsid w:val="00FB32F8"/>
    <w:rsid w:val="00FB6FD9"/>
    <w:rsid w:val="00FC145E"/>
    <w:rsid w:val="00FC19BA"/>
    <w:rsid w:val="00FC23BD"/>
    <w:rsid w:val="00FD2116"/>
    <w:rsid w:val="00FD4554"/>
    <w:rsid w:val="00FD4DDB"/>
    <w:rsid w:val="00FF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0"/>
    <w:pPr>
      <w:ind w:left="357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D7BC0"/>
    <w:pPr>
      <w:tabs>
        <w:tab w:val="center" w:pos="4536"/>
        <w:tab w:val="right" w:pos="9072"/>
      </w:tabs>
      <w:ind w:left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7BC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D7BC0"/>
    <w:pPr>
      <w:tabs>
        <w:tab w:val="center" w:pos="4536"/>
        <w:tab w:val="right" w:pos="9072"/>
      </w:tabs>
      <w:ind w:left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7BC0"/>
    <w:rPr>
      <w:rFonts w:cs="Times New Roman"/>
    </w:rPr>
  </w:style>
  <w:style w:type="paragraph" w:styleId="ListParagraph">
    <w:name w:val="List Paragraph"/>
    <w:basedOn w:val="Normal"/>
    <w:uiPriority w:val="99"/>
    <w:qFormat/>
    <w:rsid w:val="0089216E"/>
    <w:pPr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92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21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134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30A1E"/>
    <w:pPr>
      <w:ind w:left="357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299</Words>
  <Characters>1707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</dc:creator>
  <cp:keywords/>
  <dc:description/>
  <cp:lastModifiedBy>edanur</cp:lastModifiedBy>
  <cp:revision>20</cp:revision>
  <dcterms:created xsi:type="dcterms:W3CDTF">2013-11-23T13:41:00Z</dcterms:created>
  <dcterms:modified xsi:type="dcterms:W3CDTF">2014-11-04T18:13:00Z</dcterms:modified>
</cp:coreProperties>
</file>