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7BA" w:rsidRDefault="00B707BA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  <w:hyperlink r:id="rId5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tbl>
      <w:tblPr>
        <w:tblpPr w:leftFromText="141" w:rightFromText="141" w:vertAnchor="text" w:horzAnchor="margin" w:tblpY="-130"/>
        <w:tblW w:w="10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4860"/>
        <w:gridCol w:w="2520"/>
      </w:tblGrid>
      <w:tr w:rsidR="00B707BA" w:rsidRPr="00411628" w:rsidTr="007A72DB">
        <w:trPr>
          <w:trHeight w:val="301"/>
        </w:trPr>
        <w:tc>
          <w:tcPr>
            <w:tcW w:w="3479" w:type="dxa"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vAlign w:val="center"/>
          </w:tcPr>
          <w:p w:rsidR="00B707BA" w:rsidRPr="00AC09AF" w:rsidRDefault="00B707BA" w:rsidP="007A72D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C09AF">
              <w:rPr>
                <w:rFonts w:ascii="Calibri" w:hAnsi="Calibri"/>
                <w:b/>
                <w:sz w:val="20"/>
                <w:szCs w:val="20"/>
              </w:rPr>
              <w:t>2014-2015 EĞİTİM-ÖĞRETİM YILI</w:t>
            </w:r>
          </w:p>
          <w:p w:rsidR="00B707BA" w:rsidRPr="00AC09AF" w:rsidRDefault="00B707BA" w:rsidP="007A72DB">
            <w:pPr>
              <w:jc w:val="center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AC09AF">
              <w:rPr>
                <w:rFonts w:ascii="Calibri" w:hAnsi="Calibri"/>
                <w:b/>
                <w:noProof/>
                <w:sz w:val="20"/>
                <w:szCs w:val="20"/>
              </w:rPr>
              <w:t xml:space="preserve">RESSAM İBRAHİM ÇALLI ORTAOKULU </w:t>
            </w:r>
          </w:p>
          <w:p w:rsidR="00B707BA" w:rsidRDefault="00B707BA" w:rsidP="007A72DB">
            <w:pPr>
              <w:jc w:val="center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AC09AF">
              <w:rPr>
                <w:rFonts w:ascii="Calibri" w:hAnsi="Calibri"/>
                <w:b/>
                <w:sz w:val="20"/>
                <w:szCs w:val="20"/>
              </w:rPr>
              <w:t>SOSYAL BİLGİLER DERSİ 5. SINIF</w:t>
            </w:r>
            <w:r w:rsidRPr="00AC09AF">
              <w:rPr>
                <w:rFonts w:ascii="Calibri" w:hAnsi="Calibri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noProof/>
                <w:sz w:val="20"/>
                <w:szCs w:val="20"/>
              </w:rPr>
              <w:t xml:space="preserve">BEP </w:t>
            </w:r>
          </w:p>
          <w:p w:rsidR="00B707BA" w:rsidRPr="00AC09AF" w:rsidRDefault="00B707BA" w:rsidP="007A72D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C09AF">
              <w:rPr>
                <w:rFonts w:ascii="Calibri" w:hAnsi="Calibri"/>
                <w:b/>
                <w:noProof/>
                <w:sz w:val="20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0"/>
                <w:szCs w:val="20"/>
              </w:rPr>
              <w:t>DÖNEM 2</w:t>
            </w:r>
            <w:r w:rsidRPr="00AC09AF">
              <w:rPr>
                <w:rFonts w:ascii="Calibri" w:hAnsi="Calibri"/>
                <w:b/>
                <w:sz w:val="20"/>
                <w:szCs w:val="20"/>
              </w:rPr>
              <w:t>. YAZILI SORULARI</w:t>
            </w:r>
          </w:p>
          <w:p w:rsidR="00B707BA" w:rsidRPr="00411628" w:rsidRDefault="00B707BA" w:rsidP="007A72D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B707BA" w:rsidRPr="00411628" w:rsidRDefault="00B707BA" w:rsidP="007A72DB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B707BA" w:rsidRPr="00411628" w:rsidTr="007A72DB">
        <w:trPr>
          <w:trHeight w:val="244"/>
        </w:trPr>
        <w:tc>
          <w:tcPr>
            <w:tcW w:w="3479" w:type="dxa"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860" w:type="dxa"/>
            <w:vMerge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>PUAN:</w:t>
            </w:r>
          </w:p>
        </w:tc>
      </w:tr>
      <w:tr w:rsidR="00B707BA" w:rsidRPr="00411628" w:rsidTr="007A72DB">
        <w:trPr>
          <w:trHeight w:val="503"/>
        </w:trPr>
        <w:tc>
          <w:tcPr>
            <w:tcW w:w="3479" w:type="dxa"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Sınıfı:              </w:t>
            </w:r>
          </w:p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  No:                           </w:t>
            </w:r>
          </w:p>
        </w:tc>
        <w:tc>
          <w:tcPr>
            <w:tcW w:w="4860" w:type="dxa"/>
            <w:vMerge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20" w:type="dxa"/>
            <w:vMerge/>
          </w:tcPr>
          <w:p w:rsidR="00B707BA" w:rsidRPr="00411628" w:rsidRDefault="00B707BA" w:rsidP="007A72DB">
            <w:pPr>
              <w:rPr>
                <w:rFonts w:ascii="Century Gothic" w:hAnsi="Century Gothic"/>
                <w:b/>
              </w:rPr>
            </w:pPr>
          </w:p>
        </w:tc>
      </w:tr>
    </w:tbl>
    <w:p w:rsidR="00B707BA" w:rsidRDefault="00B707BA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</w:p>
    <w:p w:rsidR="00B707BA" w:rsidRPr="005D1DFB" w:rsidRDefault="00B707BA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</w:p>
    <w:p w:rsidR="00B707BA" w:rsidRPr="005D1DFB" w:rsidRDefault="00B707BA" w:rsidP="002C5DB1">
      <w:pPr>
        <w:pStyle w:val="ListParagraph"/>
        <w:numPr>
          <w:ilvl w:val="0"/>
          <w:numId w:val="1"/>
        </w:num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  <w:r w:rsidRPr="005D1DFB">
        <w:rPr>
          <w:rFonts w:ascii="Arial" w:hAnsi="Arial" w:cs="Arial"/>
          <w:b/>
          <w:sz w:val="20"/>
          <w:szCs w:val="20"/>
        </w:rPr>
        <w:t>Aşağıdaki Türkiye haritasındaki bölgelerin adını alt taraftaki numaralara yazınız</w:t>
      </w:r>
      <w:r w:rsidRPr="005D1DFB">
        <w:rPr>
          <w:rFonts w:ascii="Arial" w:hAnsi="Arial" w:cs="Arial"/>
          <w:bCs/>
          <w:sz w:val="20"/>
          <w:szCs w:val="20"/>
        </w:rPr>
        <w:t xml:space="preserve"> (35 puan)</w:t>
      </w:r>
    </w:p>
    <w:p w:rsidR="00B707BA" w:rsidRDefault="00B707BA" w:rsidP="002C5DB1">
      <w:pPr>
        <w:ind w:left="-1080" w:right="-1188"/>
        <w:jc w:val="center"/>
        <w:rPr>
          <w:rFonts w:ascii="Algerian" w:hAnsi="Algerian"/>
          <w:bCs/>
          <w:sz w:val="28"/>
          <w:szCs w:val="28"/>
        </w:rPr>
      </w:pPr>
      <w:r>
        <w:rPr>
          <w:noProof/>
        </w:rPr>
        <w:pict>
          <v:oval id="_x0000_s1026" style="position:absolute;left:0;text-align:left;margin-left:247.35pt;margin-top:38.4pt;width:18pt;height:27pt;z-index:251653632">
            <v:textbox style="mso-next-textbox:#_x0000_s1026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left:0;text-align:left;margin-left:57.6pt;margin-top:38.4pt;width:18pt;height:27pt;z-index:251652608">
            <v:textbox style="mso-next-textbox:#_x0000_s1027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A10F21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left:0;text-align:left;margin-left:66.55pt;margin-top:109.9pt;width:18pt;height:27pt;z-index:251654656">
            <v:textbox style="mso-next-textbox:#_x0000_s1028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left:0;text-align:left;margin-left:367.65pt;margin-top:65.4pt;width:18pt;height:24.6pt;z-index:251656704">
            <v:textbox style="mso-next-textbox:#_x0000_s1029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left:0;text-align:left;margin-left:327.1pt;margin-top:129.65pt;width:18pt;height:24.6pt;z-index:251658752">
            <v:textbox style="mso-next-textbox:#_x0000_s1030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left:0;text-align:left;margin-left:195.8pt;margin-top:90pt;width:18pt;height:24.6pt;z-index:251655680">
            <v:textbox style="mso-next-textbox:#_x0000_s1031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left:0;text-align:left;margin-left:120.65pt;margin-top:141.6pt;width:18pt;height:27pt;z-index:251657728">
            <v:textbox style="mso-next-textbox:#_x0000_s1032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 w:rsidRPr="000E7DCC">
        <w:rPr>
          <w:rFonts w:ascii="Algerian" w:hAnsi="Algeri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i1025" type="#_x0000_t75" alt="bolgelerdilsiz" style="width:474.75pt;height:205.5pt;visibility:visible">
            <v:imagedata r:id="rId6" o:title=""/>
          </v:shape>
        </w:pict>
      </w:r>
    </w:p>
    <w:p w:rsidR="00B707BA" w:rsidRDefault="00B707BA" w:rsidP="002C5DB1">
      <w:pPr>
        <w:ind w:left="-1080" w:right="-1188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1-……………………………………..…...  2-……………………………………………. 3-………………………………………………</w:t>
      </w:r>
    </w:p>
    <w:p w:rsidR="00B707BA" w:rsidRDefault="00B707BA" w:rsidP="002C5DB1">
      <w:pPr>
        <w:ind w:left="-1080" w:right="-1188"/>
        <w:jc w:val="center"/>
        <w:rPr>
          <w:rFonts w:ascii="Comic Sans MS" w:hAnsi="Comic Sans MS"/>
          <w:bCs/>
        </w:rPr>
      </w:pPr>
    </w:p>
    <w:p w:rsidR="00B707BA" w:rsidRPr="00A10F21" w:rsidRDefault="00B707BA" w:rsidP="002C5DB1">
      <w:pPr>
        <w:ind w:left="-1080" w:right="-1188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4-………………………………………….  5-…………………………………………….. 6-………………………………………………</w:t>
      </w:r>
    </w:p>
    <w:p w:rsidR="00B707BA" w:rsidRDefault="00B707BA" w:rsidP="002C5DB1">
      <w:pPr>
        <w:ind w:left="-1080" w:right="-1188"/>
        <w:jc w:val="center"/>
        <w:rPr>
          <w:rFonts w:ascii="Algerian" w:hAnsi="Algerian"/>
          <w:bCs/>
          <w:sz w:val="28"/>
          <w:szCs w:val="28"/>
        </w:rPr>
      </w:pPr>
    </w:p>
    <w:p w:rsidR="00B707BA" w:rsidRDefault="00B707BA" w:rsidP="002C5DB1">
      <w:pPr>
        <w:rPr>
          <w:rFonts w:ascii="Comic Sans MS" w:hAnsi="Comic Sans MS"/>
          <w:bCs/>
        </w:rPr>
      </w:pPr>
      <w:r w:rsidRPr="00A10F21">
        <w:rPr>
          <w:rFonts w:ascii="Comic Sans MS" w:hAnsi="Comic Sans MS"/>
          <w:bCs/>
        </w:rPr>
        <w:t>7-………………………………</w:t>
      </w:r>
      <w:r>
        <w:rPr>
          <w:rFonts w:ascii="Comic Sans MS" w:hAnsi="Comic Sans MS"/>
          <w:bCs/>
        </w:rPr>
        <w:t>……….......</w:t>
      </w:r>
    </w:p>
    <w:p w:rsidR="00B707BA" w:rsidRDefault="00B707BA" w:rsidP="002C5DB1">
      <w:pPr>
        <w:rPr>
          <w:rFonts w:ascii="Comic Sans MS" w:hAnsi="Comic Sans MS"/>
          <w:bCs/>
        </w:rPr>
      </w:pPr>
    </w:p>
    <w:p w:rsidR="00B707BA" w:rsidRDefault="00B707BA" w:rsidP="005D1DFB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Cs/>
        </w:rPr>
      </w:pPr>
      <w:r>
        <w:rPr>
          <w:noProof/>
        </w:rPr>
        <w:pict>
          <v:oval id="_x0000_s1033" style="position:absolute;left:0;text-align:left;margin-left:195.8pt;margin-top:51.3pt;width:18pt;height:27pt;z-index:251662848">
            <v:textbox style="mso-next-textbox:#_x0000_s1033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left:0;text-align:left;margin-left:51.6pt;margin-top:107.5pt;width:18pt;height:27pt;z-index:251661824">
            <v:textbox style="mso-next-textbox:#_x0000_s1034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A10F21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left:0;text-align:left;margin-left:219.4pt;margin-top:111.15pt;width:18pt;height:27pt;z-index:251660800">
            <v:textbox style="mso-next-textbox:#_x0000_s1035">
              <w:txbxContent>
                <w:p w:rsidR="00B707BA" w:rsidRPr="00A10F21" w:rsidRDefault="00B707BA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Cs/>
        </w:rPr>
        <w:t>Aşağıdaki ıklım haritasında işaretlenen bölgelerde hangi ıklım yaşanmaktadır yazınız</w:t>
      </w:r>
      <w:r>
        <w:rPr>
          <w:noProof/>
        </w:rPr>
        <w:pict>
          <v:shape id="Resim 3" o:spid="_x0000_s1036" type="#_x0000_t75" style="position:absolute;left:0;text-align:left;margin-left:-.6pt;margin-top:34.15pt;width:473.9pt;height:199.1pt;z-index:-251656704;visibility:visible;mso-position-horizontal-relative:text;mso-position-vertical-relative:text">
            <v:imagedata r:id="rId7" o:title=""/>
          </v:shape>
        </w:pict>
      </w:r>
      <w:r>
        <w:rPr>
          <w:rFonts w:ascii="Comic Sans MS" w:hAnsi="Comic Sans MS"/>
          <w:bCs/>
        </w:rPr>
        <w:t xml:space="preserve"> (15 puan)</w:t>
      </w:r>
    </w:p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Pr="002C5DB1" w:rsidRDefault="00B707BA" w:rsidP="002C5DB1"/>
    <w:p w:rsidR="00B707BA" w:rsidRDefault="00B707BA" w:rsidP="002C5DB1"/>
    <w:p w:rsidR="00B707BA" w:rsidRDefault="00B707BA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1-……………………………………..…... …………………………….</w:t>
      </w:r>
    </w:p>
    <w:p w:rsidR="00B707BA" w:rsidRDefault="00B707BA" w:rsidP="002C5DB1">
      <w:pPr>
        <w:ind w:left="-1080" w:right="-1188"/>
        <w:rPr>
          <w:rFonts w:ascii="Comic Sans MS" w:hAnsi="Comic Sans MS"/>
          <w:bCs/>
        </w:rPr>
      </w:pPr>
    </w:p>
    <w:p w:rsidR="00B707BA" w:rsidRDefault="00B707BA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2-……………………………………………………………………………</w:t>
      </w:r>
    </w:p>
    <w:p w:rsidR="00B707BA" w:rsidRDefault="00B707BA" w:rsidP="002C5DB1">
      <w:pPr>
        <w:ind w:left="-1080" w:right="-1188"/>
        <w:rPr>
          <w:rFonts w:ascii="Comic Sans MS" w:hAnsi="Comic Sans MS"/>
          <w:bCs/>
        </w:rPr>
      </w:pPr>
    </w:p>
    <w:p w:rsidR="00B707BA" w:rsidRDefault="00B707BA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3-…………………………………………………………………………….</w:t>
      </w:r>
    </w:p>
    <w:p w:rsidR="00B707BA" w:rsidRDefault="00B707BA" w:rsidP="00BE6C1B">
      <w:pPr>
        <w:rPr>
          <w:rFonts w:ascii="Arial" w:hAnsi="Arial" w:cs="Arial"/>
          <w:b/>
          <w:sz w:val="20"/>
          <w:szCs w:val="20"/>
        </w:rPr>
      </w:pPr>
    </w:p>
    <w:p w:rsidR="00B707BA" w:rsidRPr="00A11F7D" w:rsidRDefault="00B707BA" w:rsidP="00BE6C1B">
      <w:pPr>
        <w:rPr>
          <w:rFonts w:ascii="Arial" w:hAnsi="Arial" w:cs="Arial"/>
          <w:b/>
        </w:rPr>
      </w:pPr>
      <w:r w:rsidRPr="00A11F7D">
        <w:rPr>
          <w:rFonts w:ascii="Arial" w:hAnsi="Arial" w:cs="Arial"/>
          <w:b/>
        </w:rPr>
        <w:t>Aşağıdaki soruların doğru olanının başına (D),yanlış olanların başına (Y) ışaretı koyunuz</w:t>
      </w:r>
      <w:r>
        <w:rPr>
          <w:rFonts w:ascii="Arial" w:hAnsi="Arial" w:cs="Arial"/>
          <w:b/>
        </w:rPr>
        <w:t>(10 puan)</w:t>
      </w:r>
    </w:p>
    <w:p w:rsidR="00B707BA" w:rsidRPr="00A11F7D" w:rsidRDefault="00B707BA" w:rsidP="00BE6C1B">
      <w:pPr>
        <w:rPr>
          <w:rFonts w:ascii="Arial" w:hAnsi="Arial" w:cs="Arial"/>
          <w:b/>
        </w:rPr>
      </w:pPr>
    </w:p>
    <w:p w:rsidR="00B707BA" w:rsidRPr="00A11F7D" w:rsidRDefault="00B707BA" w:rsidP="00CF5DAC">
      <w:p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(…….) Ailemiz içindeki bize düşen rol çocuk olmak rolüdür.</w:t>
      </w:r>
    </w:p>
    <w:p w:rsidR="00B707BA" w:rsidRPr="00A11F7D" w:rsidRDefault="00B707BA" w:rsidP="00CF5DAC">
      <w:p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(……) Çocuk olarak oyun oynama hakkına sahibizdir.</w:t>
      </w:r>
    </w:p>
    <w:p w:rsidR="00B707BA" w:rsidRDefault="00B707BA" w:rsidP="005D1DFB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 (……) Ülkemiz kültür olarak çok zengin bir ülkedir.</w:t>
      </w:r>
    </w:p>
    <w:p w:rsidR="00B707BA" w:rsidRPr="005D1DFB" w:rsidRDefault="00B707BA" w:rsidP="005D1DFB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(……) Okul kurallarına uymak bizim sorumluluğumuzdur</w:t>
      </w:r>
    </w:p>
    <w:p w:rsidR="00B707BA" w:rsidRPr="00A11F7D" w:rsidRDefault="00B707BA" w:rsidP="00CF5DAC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(……)   Yapımında insan emeği olmayan,doğada kendiliğinden var olan Varlıklara doğal varlık denir.</w:t>
      </w:r>
    </w:p>
    <w:p w:rsidR="00B707BA" w:rsidRPr="00A11F7D" w:rsidRDefault="00B707BA" w:rsidP="00CF5DAC">
      <w:pPr>
        <w:pStyle w:val="ListParagraph"/>
        <w:spacing w:line="360" w:lineRule="auto"/>
        <w:rPr>
          <w:rFonts w:ascii="Arial" w:hAnsi="Arial" w:cs="Arial"/>
        </w:rPr>
      </w:pPr>
    </w:p>
    <w:p w:rsidR="00B707BA" w:rsidRPr="005D1DFB" w:rsidRDefault="00B707BA" w:rsidP="00CF5DAC">
      <w:pPr>
        <w:pStyle w:val="ListParagraph"/>
        <w:spacing w:line="360" w:lineRule="auto"/>
        <w:rPr>
          <w:rFonts w:ascii="Arial" w:hAnsi="Arial" w:cs="Arial"/>
          <w:b/>
        </w:rPr>
      </w:pPr>
      <w:r w:rsidRPr="005D1DFB">
        <w:rPr>
          <w:rFonts w:ascii="Arial" w:hAnsi="Arial" w:cs="Arial"/>
          <w:b/>
        </w:rPr>
        <w:t>Aşağıda verilen çoktan seçmeli soruları cevaplayınız (her  soru 10p)</w:t>
      </w:r>
    </w:p>
    <w:p w:rsidR="00B707BA" w:rsidRPr="00A11F7D" w:rsidRDefault="00B707BA" w:rsidP="00CF5DAC">
      <w:pPr>
        <w:spacing w:line="360" w:lineRule="auto"/>
        <w:rPr>
          <w:rFonts w:ascii="Arial" w:hAnsi="Arial" w:cs="Arial"/>
        </w:rPr>
      </w:pPr>
    </w:p>
    <w:p w:rsidR="00B707BA" w:rsidRPr="00A11F7D" w:rsidRDefault="00B707BA" w:rsidP="00CF5DAC">
      <w:pPr>
        <w:pStyle w:val="ListParagraph"/>
        <w:spacing w:line="360" w:lineRule="auto"/>
        <w:rPr>
          <w:rFonts w:ascii="Arial" w:hAnsi="Arial" w:cs="Arial"/>
        </w:rPr>
        <w:sectPr w:rsidR="00B707BA" w:rsidRPr="00A11F7D" w:rsidSect="002C5D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07BA" w:rsidRPr="005D1DFB" w:rsidRDefault="00B707BA" w:rsidP="00852E2F">
      <w:pPr>
        <w:spacing w:line="360" w:lineRule="auto"/>
        <w:rPr>
          <w:rFonts w:ascii="Arial" w:hAnsi="Arial" w:cs="Arial"/>
          <w:b/>
          <w:u w:val="single"/>
        </w:rPr>
      </w:pPr>
      <w:r w:rsidRPr="005D1DFB">
        <w:rPr>
          <w:rFonts w:ascii="Arial" w:hAnsi="Arial" w:cs="Arial"/>
          <w:b/>
        </w:rPr>
        <w:t xml:space="preserve">1) Aşağıda verilen tarihi eserlerden hangisi Ankara’da </w:t>
      </w:r>
      <w:r w:rsidRPr="005D1DFB">
        <w:rPr>
          <w:rFonts w:ascii="Arial" w:hAnsi="Arial" w:cs="Arial"/>
          <w:b/>
          <w:u w:val="single"/>
        </w:rPr>
        <w:t>değildir</w:t>
      </w:r>
    </w:p>
    <w:p w:rsidR="00B707BA" w:rsidRPr="00A11F7D" w:rsidRDefault="00B707BA" w:rsidP="00CF5DAC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Anıtkabir</w:t>
      </w:r>
    </w:p>
    <w:p w:rsidR="00B707BA" w:rsidRPr="00A11F7D" w:rsidRDefault="00B707BA" w:rsidP="00CF5DAC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TBMM Meclisi</w:t>
      </w:r>
    </w:p>
    <w:p w:rsidR="00B707BA" w:rsidRPr="00A11F7D" w:rsidRDefault="00B707BA" w:rsidP="00CF5DAC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Kocatepe Camisi</w:t>
      </w:r>
    </w:p>
    <w:p w:rsidR="00B707BA" w:rsidRPr="00A11F7D" w:rsidRDefault="00B707BA" w:rsidP="00CF5DAC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Antalya Kalesi</w:t>
      </w:r>
    </w:p>
    <w:p w:rsidR="00B707BA" w:rsidRPr="00A11F7D" w:rsidRDefault="00B707BA" w:rsidP="00CF5DAC">
      <w:pPr>
        <w:pStyle w:val="ListParagraph"/>
        <w:spacing w:line="360" w:lineRule="auto"/>
        <w:ind w:left="1080"/>
        <w:rPr>
          <w:rFonts w:ascii="Arial" w:hAnsi="Arial" w:cs="Arial"/>
        </w:rPr>
      </w:pPr>
    </w:p>
    <w:p w:rsidR="00B707BA" w:rsidRPr="00A11F7D" w:rsidRDefault="00B707BA" w:rsidP="00852E2F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Aşağıdaki resimde insanlara zarar veren bir doğal afet gösterılmıstır </w:t>
      </w:r>
    </w:p>
    <w:tbl>
      <w:tblPr>
        <w:tblpPr w:leftFromText="141" w:rightFromText="141" w:vertAnchor="text" w:tblpX="-214" w:tblpY="3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30"/>
      </w:tblGrid>
      <w:tr w:rsidR="00B707BA" w:rsidRPr="00A11F7D" w:rsidTr="00852E2F">
        <w:trPr>
          <w:trHeight w:val="2517"/>
        </w:trPr>
        <w:tc>
          <w:tcPr>
            <w:tcW w:w="4242" w:type="dxa"/>
          </w:tcPr>
          <w:p w:rsidR="00B707BA" w:rsidRPr="00A11F7D" w:rsidRDefault="00B707BA" w:rsidP="00852E2F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0E7DCC">
              <w:rPr>
                <w:rFonts w:ascii="Arial" w:hAnsi="Arial" w:cs="Arial"/>
                <w:noProof/>
              </w:rPr>
              <w:pict>
                <v:shape id="3 Resim" o:spid="_x0000_i1026" type="#_x0000_t75" alt="sel-baskini.jpg" style="width:214.5pt;height:125.25pt;visibility:visible">
                  <v:imagedata r:id="rId8" o:title=""/>
                </v:shape>
              </w:pict>
            </w:r>
          </w:p>
        </w:tc>
      </w:tr>
    </w:tbl>
    <w:p w:rsidR="00B707BA" w:rsidRPr="00A11F7D" w:rsidRDefault="00B707BA" w:rsidP="00852E2F">
      <w:pPr>
        <w:pStyle w:val="ListParagraph"/>
        <w:spacing w:line="360" w:lineRule="auto"/>
        <w:ind w:left="360"/>
        <w:rPr>
          <w:rFonts w:ascii="Arial" w:hAnsi="Arial" w:cs="Arial"/>
        </w:rPr>
      </w:pPr>
    </w:p>
    <w:p w:rsidR="00B707BA" w:rsidRPr="00A11F7D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Default="00B707BA" w:rsidP="00CF5DAC">
      <w:pPr>
        <w:spacing w:line="360" w:lineRule="auto"/>
      </w:pPr>
    </w:p>
    <w:p w:rsidR="00B707BA" w:rsidRPr="00A11F7D" w:rsidRDefault="00B707BA" w:rsidP="00CF5DAC">
      <w:pPr>
        <w:spacing w:line="360" w:lineRule="auto"/>
      </w:pPr>
    </w:p>
    <w:p w:rsidR="00B707BA" w:rsidRPr="005D1DFB" w:rsidRDefault="00B707BA" w:rsidP="00CF5DAC">
      <w:pPr>
        <w:spacing w:line="360" w:lineRule="auto"/>
        <w:rPr>
          <w:b/>
        </w:rPr>
      </w:pPr>
      <w:r w:rsidRPr="005D1DFB">
        <w:rPr>
          <w:b/>
        </w:rPr>
        <w:t>Resimdeki doğal afet aşağıdakilerden hangisidir</w:t>
      </w:r>
    </w:p>
    <w:p w:rsidR="00B707BA" w:rsidRPr="00A11F7D" w:rsidRDefault="00B707BA" w:rsidP="00D20E98">
      <w:pPr>
        <w:pStyle w:val="ListParagraph"/>
        <w:numPr>
          <w:ilvl w:val="0"/>
          <w:numId w:val="6"/>
        </w:numPr>
        <w:spacing w:line="360" w:lineRule="auto"/>
      </w:pPr>
      <w:r w:rsidRPr="00A11F7D">
        <w:t>Deprem</w:t>
      </w:r>
    </w:p>
    <w:p w:rsidR="00B707BA" w:rsidRPr="00A11F7D" w:rsidRDefault="00B707BA" w:rsidP="00D20E98">
      <w:pPr>
        <w:pStyle w:val="ListParagraph"/>
        <w:numPr>
          <w:ilvl w:val="0"/>
          <w:numId w:val="6"/>
        </w:numPr>
        <w:spacing w:line="360" w:lineRule="auto"/>
      </w:pPr>
      <w:r w:rsidRPr="00A11F7D">
        <w:t>Sel</w:t>
      </w:r>
    </w:p>
    <w:p w:rsidR="00B707BA" w:rsidRPr="00A11F7D" w:rsidRDefault="00B707BA" w:rsidP="00D20E98">
      <w:pPr>
        <w:pStyle w:val="ListParagraph"/>
        <w:numPr>
          <w:ilvl w:val="0"/>
          <w:numId w:val="6"/>
        </w:numPr>
        <w:spacing w:line="360" w:lineRule="auto"/>
      </w:pPr>
      <w:r w:rsidRPr="00A11F7D">
        <w:t>Çığ</w:t>
      </w:r>
    </w:p>
    <w:p w:rsidR="00B707BA" w:rsidRPr="00A11F7D" w:rsidRDefault="00B707BA" w:rsidP="005D1DFB">
      <w:pPr>
        <w:pStyle w:val="ListParagraph"/>
        <w:numPr>
          <w:ilvl w:val="0"/>
          <w:numId w:val="6"/>
        </w:numPr>
        <w:spacing w:line="360" w:lineRule="auto"/>
      </w:pPr>
      <w:r w:rsidRPr="00A11F7D">
        <w:t>Heyelan</w:t>
      </w:r>
    </w:p>
    <w:p w:rsidR="00B707BA" w:rsidRPr="005D1DFB" w:rsidRDefault="00B707BA" w:rsidP="00A11F7D">
      <w:pPr>
        <w:pStyle w:val="ListParagraph"/>
        <w:numPr>
          <w:ilvl w:val="0"/>
          <w:numId w:val="5"/>
        </w:numPr>
        <w:spacing w:line="360" w:lineRule="auto"/>
        <w:rPr>
          <w:b/>
        </w:rPr>
      </w:pPr>
      <w:r w:rsidRPr="005D1DFB">
        <w:rPr>
          <w:b/>
        </w:rPr>
        <w:t xml:space="preserve"> Türkiye Cumhuriyeti’nin kurucusu kimdir ?</w:t>
      </w:r>
    </w:p>
    <w:p w:rsidR="00B707BA" w:rsidRPr="00A11F7D" w:rsidRDefault="00B707BA" w:rsidP="00D20E98">
      <w:pPr>
        <w:pStyle w:val="ListParagraph"/>
        <w:numPr>
          <w:ilvl w:val="0"/>
          <w:numId w:val="7"/>
        </w:numPr>
        <w:spacing w:line="360" w:lineRule="auto"/>
      </w:pPr>
      <w:r w:rsidRPr="00A11F7D">
        <w:t>Kanuni Sultan Süleyman</w:t>
      </w:r>
    </w:p>
    <w:p w:rsidR="00B707BA" w:rsidRPr="00A11F7D" w:rsidRDefault="00B707BA" w:rsidP="00D20E98">
      <w:pPr>
        <w:pStyle w:val="ListParagraph"/>
        <w:numPr>
          <w:ilvl w:val="0"/>
          <w:numId w:val="7"/>
        </w:numPr>
        <w:spacing w:line="360" w:lineRule="auto"/>
      </w:pPr>
      <w:r w:rsidRPr="00A11F7D">
        <w:t>Mustafa Kemal Atatürk</w:t>
      </w:r>
    </w:p>
    <w:p w:rsidR="00B707BA" w:rsidRPr="00A11F7D" w:rsidRDefault="00B707BA" w:rsidP="00D20E98">
      <w:pPr>
        <w:pStyle w:val="ListParagraph"/>
        <w:numPr>
          <w:ilvl w:val="0"/>
          <w:numId w:val="7"/>
        </w:numPr>
        <w:spacing w:line="360" w:lineRule="auto"/>
      </w:pPr>
      <w:r w:rsidRPr="00A11F7D">
        <w:t>Recep Tayyip Erdoğan</w:t>
      </w:r>
    </w:p>
    <w:p w:rsidR="00B707BA" w:rsidRDefault="00B707BA" w:rsidP="005D1DFB">
      <w:pPr>
        <w:pStyle w:val="ListParagraph"/>
        <w:numPr>
          <w:ilvl w:val="0"/>
          <w:numId w:val="7"/>
        </w:numPr>
        <w:spacing w:line="360" w:lineRule="auto"/>
      </w:pPr>
      <w:r w:rsidRPr="00A11F7D">
        <w:t>İsmet İnönü</w:t>
      </w:r>
    </w:p>
    <w:p w:rsidR="00B707BA" w:rsidRDefault="00B707BA" w:rsidP="005D1DFB">
      <w:pPr>
        <w:spacing w:line="360" w:lineRule="auto"/>
      </w:pPr>
    </w:p>
    <w:p w:rsidR="00B707BA" w:rsidRPr="00A11F7D" w:rsidRDefault="00B707BA" w:rsidP="00A11F7D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Aşağıdaki resimde insanlara zarar veren bir doğal afet gösterılmıstır </w:t>
      </w:r>
    </w:p>
    <w:tbl>
      <w:tblPr>
        <w:tblpPr w:leftFromText="141" w:rightFromText="141" w:vertAnchor="text" w:horzAnchor="margin" w:tblpXSpec="right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0"/>
      </w:tblGrid>
      <w:tr w:rsidR="00B707BA" w:rsidRPr="00A11F7D" w:rsidTr="005D1DFB">
        <w:trPr>
          <w:trHeight w:val="2400"/>
        </w:trPr>
        <w:tc>
          <w:tcPr>
            <w:tcW w:w="4880" w:type="dxa"/>
          </w:tcPr>
          <w:p w:rsidR="00B707BA" w:rsidRPr="00A11F7D" w:rsidRDefault="00B707BA" w:rsidP="00A11F7D">
            <w:pPr>
              <w:spacing w:line="360" w:lineRule="auto"/>
              <w:rPr>
                <w:rFonts w:ascii="Arial" w:hAnsi="Arial" w:cs="Arial"/>
              </w:rPr>
            </w:pPr>
            <w:r w:rsidRPr="00465AC3">
              <w:rPr>
                <w:noProof/>
              </w:rPr>
              <w:pict>
                <v:shape id="Resim 4" o:spid="_x0000_i1027" type="#_x0000_t75" alt="https://encrypted-tbn3.gstatic.com/images?q=tbn:ANd9GcTlVC2JswP_JIn2HvuZOY7PBhPodB5b7qi9R3aXwq1MbiqSuE2H" style="width:234pt;height:138pt;visibility:visible">
                  <v:imagedata r:id="rId9" o:title=""/>
                </v:shape>
              </w:pict>
            </w:r>
          </w:p>
        </w:tc>
      </w:tr>
    </w:tbl>
    <w:p w:rsidR="00B707BA" w:rsidRDefault="00B707BA" w:rsidP="00D20E98">
      <w:pPr>
        <w:pStyle w:val="ListParagraph"/>
        <w:spacing w:line="360" w:lineRule="auto"/>
      </w:pPr>
    </w:p>
    <w:p w:rsidR="00B707BA" w:rsidRPr="005D1DFB" w:rsidRDefault="00B707BA" w:rsidP="00A11F7D">
      <w:pPr>
        <w:spacing w:line="360" w:lineRule="auto"/>
        <w:rPr>
          <w:b/>
        </w:rPr>
      </w:pPr>
      <w:r w:rsidRPr="005D1DFB">
        <w:rPr>
          <w:b/>
        </w:rPr>
        <w:t>Resimdeki doğal afet aşağıdakilerden hangisidir</w:t>
      </w:r>
    </w:p>
    <w:p w:rsidR="00B707BA" w:rsidRPr="00A11F7D" w:rsidRDefault="00B707BA" w:rsidP="00A11F7D">
      <w:pPr>
        <w:pStyle w:val="ListParagraph"/>
        <w:numPr>
          <w:ilvl w:val="0"/>
          <w:numId w:val="8"/>
        </w:numPr>
        <w:spacing w:line="360" w:lineRule="auto"/>
      </w:pPr>
      <w:r w:rsidRPr="00A11F7D">
        <w:t>Deprem</w:t>
      </w:r>
    </w:p>
    <w:p w:rsidR="00B707BA" w:rsidRPr="00A11F7D" w:rsidRDefault="00B707BA" w:rsidP="00A11F7D">
      <w:pPr>
        <w:pStyle w:val="ListParagraph"/>
        <w:numPr>
          <w:ilvl w:val="0"/>
          <w:numId w:val="8"/>
        </w:numPr>
        <w:spacing w:line="360" w:lineRule="auto"/>
      </w:pPr>
      <w:r>
        <w:t>Tusunamı</w:t>
      </w:r>
    </w:p>
    <w:p w:rsidR="00B707BA" w:rsidRPr="00A11F7D" w:rsidRDefault="00B707BA" w:rsidP="00A11F7D">
      <w:pPr>
        <w:pStyle w:val="ListParagraph"/>
        <w:numPr>
          <w:ilvl w:val="0"/>
          <w:numId w:val="8"/>
        </w:numPr>
        <w:spacing w:line="360" w:lineRule="auto"/>
      </w:pPr>
      <w:r w:rsidRPr="00A11F7D">
        <w:t>Çığ</w:t>
      </w:r>
    </w:p>
    <w:p w:rsidR="00B707BA" w:rsidRDefault="00B707BA" w:rsidP="005D1DFB">
      <w:pPr>
        <w:pStyle w:val="ListParagraph"/>
        <w:numPr>
          <w:ilvl w:val="0"/>
          <w:numId w:val="8"/>
        </w:numPr>
        <w:spacing w:line="360" w:lineRule="auto"/>
      </w:pPr>
      <w:r>
        <w:t>Erozyon</w:t>
      </w:r>
    </w:p>
    <w:sectPr w:rsidR="00B707BA" w:rsidSect="00CF5DA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1621"/>
    <w:multiLevelType w:val="hybridMultilevel"/>
    <w:tmpl w:val="57D62E28"/>
    <w:lvl w:ilvl="0" w:tplc="D7346E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C0F7F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9B2138"/>
    <w:multiLevelType w:val="hybridMultilevel"/>
    <w:tmpl w:val="98F44A8C"/>
    <w:lvl w:ilvl="0" w:tplc="041F0011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1DF711A"/>
    <w:multiLevelType w:val="hybridMultilevel"/>
    <w:tmpl w:val="AAA61D3A"/>
    <w:lvl w:ilvl="0" w:tplc="DB08746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C423F"/>
    <w:multiLevelType w:val="hybridMultilevel"/>
    <w:tmpl w:val="AA10CF2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213783"/>
    <w:multiLevelType w:val="hybridMultilevel"/>
    <w:tmpl w:val="3EC6BECA"/>
    <w:lvl w:ilvl="0" w:tplc="D6A28BA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DE1127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D55193"/>
    <w:multiLevelType w:val="hybridMultilevel"/>
    <w:tmpl w:val="B8065182"/>
    <w:lvl w:ilvl="0" w:tplc="51ACB33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DB1"/>
    <w:rsid w:val="000B728D"/>
    <w:rsid w:val="000E7DCC"/>
    <w:rsid w:val="002C5DB1"/>
    <w:rsid w:val="00411628"/>
    <w:rsid w:val="00465AC3"/>
    <w:rsid w:val="005B5A16"/>
    <w:rsid w:val="005D1DFB"/>
    <w:rsid w:val="007A72DB"/>
    <w:rsid w:val="00852E2F"/>
    <w:rsid w:val="00A10F21"/>
    <w:rsid w:val="00A11F7D"/>
    <w:rsid w:val="00A71A9D"/>
    <w:rsid w:val="00AC09AF"/>
    <w:rsid w:val="00B47483"/>
    <w:rsid w:val="00B707BA"/>
    <w:rsid w:val="00BE6C1B"/>
    <w:rsid w:val="00CF5DAC"/>
    <w:rsid w:val="00D20E98"/>
    <w:rsid w:val="00D9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DB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5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5DB1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2C5DB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474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277</Words>
  <Characters>1581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edanur</cp:lastModifiedBy>
  <cp:revision>3</cp:revision>
  <dcterms:created xsi:type="dcterms:W3CDTF">2015-01-06T08:45:00Z</dcterms:created>
  <dcterms:modified xsi:type="dcterms:W3CDTF">2015-01-06T14:41:00Z</dcterms:modified>
</cp:coreProperties>
</file>