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CE" w:rsidRDefault="00023FCE" w:rsidP="0021191A">
      <w:pPr>
        <w:jc w:val="center"/>
        <w:rPr>
          <w:b/>
        </w:rPr>
      </w:pPr>
      <w:r w:rsidRPr="0021191A">
        <w:rPr>
          <w:b/>
        </w:rPr>
        <w:t>İSMAİLLİ ORTA OKULU 5. SINIFLAR 1.DÖNEM 2. SEÇMELİ YABANCI DİL SINAVI</w:t>
      </w:r>
    </w:p>
    <w:p w:rsidR="00023FCE" w:rsidRDefault="00023FCE" w:rsidP="0021191A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NOTE:</w:t>
      </w:r>
    </w:p>
    <w:p w:rsidR="00023FCE" w:rsidRPr="007904A5" w:rsidRDefault="00023FCE" w:rsidP="0021191A">
      <w:pPr>
        <w:rPr>
          <w:rFonts w:ascii="Comic Sans MS" w:hAnsi="Comic Sans MS"/>
          <w:b/>
        </w:rPr>
      </w:pPr>
      <w:r w:rsidRPr="007904A5">
        <w:rPr>
          <w:rFonts w:ascii="Comic Sans MS" w:hAnsi="Comic Sans MS"/>
          <w:b/>
        </w:rPr>
        <w:t>A.Aşağıda verilen hastalıkları resimlerin altına yazınız</w:t>
      </w:r>
      <w:r>
        <w:rPr>
          <w:rFonts w:ascii="Comic Sans MS" w:hAnsi="Comic Sans MS"/>
          <w:b/>
        </w:rPr>
        <w:t>(6x4:24 p)</w:t>
      </w:r>
    </w:p>
    <w:p w:rsidR="00023FCE" w:rsidRPr="007904A5" w:rsidRDefault="00023FCE" w:rsidP="007904A5">
      <w:pPr>
        <w:pStyle w:val="Gvdemetni2"/>
        <w:shd w:val="clear" w:color="auto" w:fill="auto"/>
        <w:spacing w:after="42" w:line="190" w:lineRule="exact"/>
        <w:rPr>
          <w:rFonts w:ascii="Comic Sans MS" w:hAnsi="Comic Sans MS"/>
        </w:rPr>
      </w:pPr>
      <w:r>
        <w:rPr>
          <w:b w:val="0"/>
        </w:rPr>
        <w:tab/>
      </w:r>
      <w:r>
        <w:rPr>
          <w:b w:val="0"/>
        </w:rPr>
        <w:tab/>
      </w:r>
      <w:r w:rsidRPr="007904A5">
        <w:rPr>
          <w:b w:val="0"/>
        </w:rPr>
        <w:tab/>
      </w:r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 xml:space="preserve">backache </w:t>
      </w:r>
      <w:r w:rsidRPr="007904A5">
        <w:rPr>
          <w:rFonts w:ascii="Comic Sans MS" w:hAnsi="Comic Sans MS"/>
          <w:sz w:val="22"/>
        </w:rPr>
        <w:t xml:space="preserve">– </w:t>
      </w:r>
      <w:r w:rsidRPr="007904A5">
        <w:rPr>
          <w:rStyle w:val="Gvdemetni2Exact"/>
          <w:rFonts w:ascii="Comic Sans MS" w:hAnsi="Comic Sans MS"/>
          <w:b/>
          <w:bCs/>
          <w:color w:val="000000"/>
          <w:sz w:val="22"/>
        </w:rPr>
        <w:t>toothache –headache-flu-sore throat - cough</w:t>
      </w:r>
    </w:p>
    <w:p w:rsidR="00023FCE" w:rsidRDefault="00023FCE" w:rsidP="0021191A">
      <w:pPr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3.9pt;margin-top:7.45pt;width:489pt;height:295.7pt;z-index:-251660288;visibility:visible;mso-wrap-distance-left:5pt;mso-wrap-distance-right:5pt;mso-position-horizontal-relative:margin">
            <v:imagedata r:id="rId4" o:title=""/>
            <w10:wrap anchorx="margin"/>
          </v:shape>
        </w:pict>
      </w:r>
    </w:p>
    <w:p w:rsidR="00023FCE" w:rsidRDefault="00023FCE" w:rsidP="0021191A">
      <w:pPr>
        <w:rPr>
          <w:b/>
          <w:i/>
        </w:rPr>
      </w:pPr>
    </w:p>
    <w:p w:rsidR="00023FCE" w:rsidRPr="007904A5" w:rsidRDefault="00023FCE" w:rsidP="007904A5"/>
    <w:p w:rsidR="00023FCE" w:rsidRPr="007904A5" w:rsidRDefault="00023FCE" w:rsidP="007904A5"/>
    <w:p w:rsidR="00023FCE" w:rsidRPr="007904A5" w:rsidRDefault="00023FCE" w:rsidP="007904A5"/>
    <w:p w:rsidR="00023FCE" w:rsidRPr="007904A5" w:rsidRDefault="00023FCE" w:rsidP="007904A5"/>
    <w:p w:rsidR="00023FCE" w:rsidRPr="007904A5" w:rsidRDefault="00023FCE" w:rsidP="007904A5"/>
    <w:p w:rsidR="00023FCE" w:rsidRPr="007904A5" w:rsidRDefault="00023FCE" w:rsidP="007904A5"/>
    <w:p w:rsidR="00023FCE" w:rsidRPr="007904A5" w:rsidRDefault="00023FCE" w:rsidP="007904A5"/>
    <w:p w:rsidR="00023FCE" w:rsidRPr="007904A5" w:rsidRDefault="00023FCE" w:rsidP="007904A5"/>
    <w:p w:rsidR="00023FCE" w:rsidRPr="007904A5" w:rsidRDefault="00023FCE" w:rsidP="007904A5"/>
    <w:p w:rsidR="00023FCE" w:rsidRDefault="00023FCE" w:rsidP="007904A5"/>
    <w:p w:rsidR="00023FCE" w:rsidRDefault="00023FCE" w:rsidP="007904A5">
      <w:pPr>
        <w:jc w:val="right"/>
      </w:pPr>
    </w:p>
    <w:p w:rsidR="00023FCE" w:rsidRDefault="00023FCE" w:rsidP="007904A5">
      <w:pPr>
        <w:jc w:val="right"/>
      </w:pPr>
    </w:p>
    <w:p w:rsidR="00023FCE" w:rsidRDefault="00023FCE" w:rsidP="007904A5">
      <w:pPr>
        <w:tabs>
          <w:tab w:val="left" w:pos="180"/>
        </w:tabs>
      </w:pPr>
      <w:r>
        <w:tab/>
      </w:r>
    </w:p>
    <w:p w:rsidR="00023FCE" w:rsidRPr="004D39AD" w:rsidRDefault="00023FCE" w:rsidP="004D39AD">
      <w:pPr>
        <w:pStyle w:val="Gvdemetni2"/>
        <w:shd w:val="clear" w:color="auto" w:fill="auto"/>
        <w:tabs>
          <w:tab w:val="left" w:pos="3280"/>
          <w:tab w:val="left" w:pos="6239"/>
        </w:tabs>
        <w:spacing w:after="0" w:line="273" w:lineRule="exact"/>
        <w:jc w:val="both"/>
        <w:rPr>
          <w:rFonts w:ascii="Comic Sans MS" w:hAnsi="Comic Sans MS"/>
        </w:rPr>
      </w:pPr>
      <w:r w:rsidRPr="004D39AD">
        <w:rPr>
          <w:rFonts w:ascii="Comic Sans MS" w:hAnsi="Comic Sans MS"/>
        </w:rPr>
        <w:t>B.Aşağıdaki oyun isimleriyle resimleri eşleştiriniz.</w:t>
      </w:r>
      <w:r>
        <w:rPr>
          <w:rFonts w:ascii="Comic Sans MS" w:hAnsi="Comic Sans MS"/>
        </w:rPr>
        <w:t>(9x4:36 p )</w:t>
      </w:r>
    </w:p>
    <w:p w:rsidR="00023FCE" w:rsidRPr="004D39AD" w:rsidRDefault="00023FCE" w:rsidP="004D39AD">
      <w:pPr>
        <w:pStyle w:val="Gvdemetni2"/>
        <w:shd w:val="clear" w:color="auto" w:fill="auto"/>
        <w:tabs>
          <w:tab w:val="left" w:pos="3280"/>
          <w:tab w:val="left" w:pos="6239"/>
        </w:tabs>
        <w:spacing w:after="0" w:line="273" w:lineRule="exact"/>
        <w:jc w:val="both"/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27" type="#_x0000_t75" style="position:absolute;left:0;text-align:left;margin-left:66.95pt;margin-top:268.4pt;width:459.75pt;height:110.9pt;z-index:-251658240;visibility:visible;mso-wrap-distance-left:5pt;mso-wrap-distance-right:5pt;mso-position-horizontal-relative:margin">
            <v:imagedata r:id="rId5" o:title=""/>
            <w10:wrap type="topAndBottom" anchorx="margin"/>
          </v:shape>
        </w:pict>
      </w:r>
      <w:r>
        <w:rPr>
          <w:noProof/>
          <w:lang w:eastAsia="tr-TR"/>
        </w:rPr>
        <w:pict>
          <v:shape id="Resim 3" o:spid="_x0000_s1028" type="#_x0000_t75" style="position:absolute;left:0;text-align:left;margin-left:55.7pt;margin-top:23.15pt;width:468.75pt;height:231.05pt;z-index:-251659264;visibility:visible;mso-wrap-distance-left:5pt;mso-wrap-distance-right:5pt;mso-wrap-distance-bottom:28.5pt;mso-position-horizontal-relative:margin">
            <v:imagedata r:id="rId6" o:title=""/>
            <w10:wrap type="topAndBottom" anchorx="margin"/>
          </v:shape>
        </w:pict>
      </w:r>
      <w:r w:rsidRPr="004D39AD">
        <w:rPr>
          <w:b w:val="0"/>
          <w:bCs w:val="0"/>
          <w:color w:val="000000"/>
        </w:rPr>
        <w:t xml:space="preserve"> </w:t>
      </w:r>
      <w:r w:rsidRPr="004D39AD">
        <w:rPr>
          <w:rStyle w:val="Gvdemetni20"/>
          <w:rFonts w:ascii="Comic Sans MS" w:hAnsi="Comic Sans MS"/>
          <w:b/>
          <w:bCs/>
          <w:color w:val="000000"/>
        </w:rPr>
        <w:t>blind man’s buff – hopscotch – checkers</w:t>
      </w:r>
      <w:r w:rsidRPr="004D39AD">
        <w:rPr>
          <w:rFonts w:ascii="Comic Sans MS" w:hAnsi="Comic Sans MS"/>
        </w:rPr>
        <w:t xml:space="preserve"> - </w:t>
      </w:r>
      <w:r w:rsidRPr="004D39AD">
        <w:rPr>
          <w:rStyle w:val="Gvdemetni20"/>
          <w:rFonts w:ascii="Comic Sans MS" w:hAnsi="Comic Sans MS"/>
          <w:b/>
          <w:bCs/>
          <w:color w:val="000000"/>
        </w:rPr>
        <w:t>hide and seek- domino- chess</w:t>
      </w:r>
      <w:r w:rsidRPr="004D39AD">
        <w:rPr>
          <w:rFonts w:ascii="Comic Sans MS" w:hAnsi="Comic Sans MS"/>
        </w:rPr>
        <w:t xml:space="preserve"> -</w:t>
      </w:r>
      <w:r w:rsidRPr="004D39AD">
        <w:rPr>
          <w:rStyle w:val="Gvdemetni20"/>
          <w:rFonts w:ascii="Comic Sans MS" w:hAnsi="Comic Sans MS"/>
          <w:b/>
          <w:bCs/>
          <w:color w:val="000000"/>
        </w:rPr>
        <w:t>dodge ball-puzzle-origami</w:t>
      </w:r>
    </w:p>
    <w:p w:rsidR="00023FCE" w:rsidRPr="0077317A" w:rsidRDefault="00023FCE" w:rsidP="007904A5">
      <w:pPr>
        <w:tabs>
          <w:tab w:val="left" w:pos="180"/>
        </w:tabs>
        <w:rPr>
          <w:rFonts w:ascii="Comic Sans MS" w:hAnsi="Comic Sans MS"/>
          <w:b/>
        </w:rPr>
      </w:pPr>
      <w:r w:rsidRPr="0077317A">
        <w:rPr>
          <w:rFonts w:ascii="Comic Sans MS" w:hAnsi="Comic Sans MS"/>
          <w:b/>
        </w:rPr>
        <w:t>C.Aşağıdaki bayraklar hangi ülke bayraklarıdır yazınız.</w:t>
      </w:r>
      <w:r>
        <w:rPr>
          <w:rFonts w:ascii="Comic Sans MS" w:hAnsi="Comic Sans MS"/>
          <w:b/>
        </w:rPr>
        <w:t>(5x4:20 p)</w:t>
      </w:r>
    </w:p>
    <w:p w:rsidR="00023FCE" w:rsidRDefault="00023FCE" w:rsidP="0077317A">
      <w:pPr>
        <w:tabs>
          <w:tab w:val="left" w:pos="180"/>
        </w:tabs>
        <w:jc w:val="center"/>
      </w:pPr>
      <w:r w:rsidRPr="00A016A7">
        <w:rPr>
          <w:noProof/>
          <w:lang w:eastAsia="tr-TR"/>
        </w:rPr>
        <w:pict>
          <v:shape id="Resim 5" o:spid="_x0000_i1025" type="#_x0000_t75" style="width:440.25pt;height:249.75pt;visibility:visible">
            <v:imagedata r:id="rId7" o:title=""/>
          </v:shape>
        </w:pict>
      </w:r>
    </w:p>
    <w:p w:rsidR="00023FCE" w:rsidRPr="0077317A" w:rsidRDefault="00023FCE" w:rsidP="007904A5">
      <w:pPr>
        <w:tabs>
          <w:tab w:val="left" w:pos="180"/>
        </w:tabs>
        <w:rPr>
          <w:rFonts w:ascii="Comic Sans MS" w:hAnsi="Comic Sans MS"/>
          <w:b/>
          <w:i/>
        </w:rPr>
      </w:pPr>
      <w:r w:rsidRPr="0077317A">
        <w:rPr>
          <w:rFonts w:ascii="Comic Sans MS" w:hAnsi="Comic Sans MS"/>
          <w:b/>
          <w:i/>
        </w:rPr>
        <w:t>D.Aşağıda verilen vücudumuzun organlarını doğru yere yazınız</w:t>
      </w:r>
      <w:r>
        <w:rPr>
          <w:rFonts w:ascii="Comic Sans MS" w:hAnsi="Comic Sans MS"/>
          <w:b/>
          <w:i/>
        </w:rPr>
        <w:t>(10x2:20p) 2p bonus</w:t>
      </w:r>
    </w:p>
    <w:p w:rsidR="00023FCE" w:rsidRDefault="00023FCE" w:rsidP="007904A5">
      <w:pPr>
        <w:tabs>
          <w:tab w:val="left" w:pos="180"/>
        </w:tabs>
      </w:pPr>
      <w:r>
        <w:rPr>
          <w:noProof/>
          <w:lang w:eastAsia="tr-TR"/>
        </w:rPr>
        <w:pict>
          <v:shape id="Resim 7" o:spid="_x0000_s1029" type="#_x0000_t75" style="position:absolute;margin-left:68.5pt;margin-top:12.95pt;width:445.25pt;height:341.3pt;z-index:-251657216;visibility:visible;mso-wrap-distance-left:5pt;mso-wrap-distance-right:5pt;mso-position-horizontal-relative:margin">
            <v:imagedata r:id="rId8" o:title=""/>
            <w10:wrap type="square" side="left" anchorx="margin"/>
          </v:shape>
        </w:pict>
      </w:r>
    </w:p>
    <w:p w:rsidR="00023FCE" w:rsidRDefault="00023FCE" w:rsidP="007904A5">
      <w:pPr>
        <w:jc w:val="right"/>
      </w:pPr>
    </w:p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Pr="0077317A" w:rsidRDefault="00023FCE" w:rsidP="0077317A"/>
    <w:p w:rsidR="00023FCE" w:rsidRDefault="00023FCE" w:rsidP="0077317A"/>
    <w:p w:rsidR="00023FCE" w:rsidRDefault="00023FCE" w:rsidP="0077317A"/>
    <w:p w:rsidR="00023FCE" w:rsidRDefault="00023FCE" w:rsidP="0077317A"/>
    <w:bookmarkStart w:id="0" w:name="_GoBack"/>
    <w:bookmarkEnd w:id="0"/>
    <w:p w:rsidR="00023FCE" w:rsidRDefault="00023FCE" w:rsidP="0077317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344DD">
        <w:rPr>
          <w:rStyle w:val="Hyperlink"/>
        </w:rPr>
        <w:t>www.sorubak.com</w:t>
      </w:r>
      <w:r>
        <w:fldChar w:fldCharType="end"/>
      </w:r>
    </w:p>
    <w:p w:rsidR="00023FCE" w:rsidRPr="0077317A" w:rsidRDefault="00023FCE" w:rsidP="00E977C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16A7">
        <w:rPr>
          <w:noProof/>
          <w:lang w:eastAsia="tr-TR"/>
        </w:rPr>
        <w:pict>
          <v:shape id="Resim 8" o:spid="_x0000_i1026" type="#_x0000_t75" style="width:128.25pt;height:80.25pt;visibility:visible">
            <v:imagedata r:id="rId9" o:title=""/>
          </v:shape>
        </w:pict>
      </w:r>
    </w:p>
    <w:sectPr w:rsidR="00023FCE" w:rsidRPr="0077317A" w:rsidSect="0021191A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D4E"/>
    <w:rsid w:val="00023FCE"/>
    <w:rsid w:val="00085D4E"/>
    <w:rsid w:val="0021191A"/>
    <w:rsid w:val="00370782"/>
    <w:rsid w:val="003918AE"/>
    <w:rsid w:val="0042448A"/>
    <w:rsid w:val="004837C3"/>
    <w:rsid w:val="004B6623"/>
    <w:rsid w:val="004D39AD"/>
    <w:rsid w:val="0077317A"/>
    <w:rsid w:val="007904A5"/>
    <w:rsid w:val="009344DD"/>
    <w:rsid w:val="00A016A7"/>
    <w:rsid w:val="00C665A4"/>
    <w:rsid w:val="00E9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62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demetni2Exact">
    <w:name w:val="Gövde metni (2) Exact"/>
    <w:basedOn w:val="DefaultParagraphFont"/>
    <w:link w:val="Gvdemetni2"/>
    <w:uiPriority w:val="99"/>
    <w:locked/>
    <w:rsid w:val="007904A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Gvdemetni2">
    <w:name w:val="Gövde metni (2)"/>
    <w:basedOn w:val="Normal"/>
    <w:link w:val="Gvdemetni2Exact"/>
    <w:uiPriority w:val="99"/>
    <w:rsid w:val="007904A5"/>
    <w:pPr>
      <w:widowControl w:val="0"/>
      <w:shd w:val="clear" w:color="auto" w:fill="FFFFFF"/>
      <w:spacing w:after="60" w:line="240" w:lineRule="atLeast"/>
    </w:pPr>
    <w:rPr>
      <w:rFonts w:ascii="Trebuchet MS" w:hAnsi="Trebuchet MS" w:cs="Trebuchet MS"/>
      <w:b/>
      <w:bCs/>
      <w:sz w:val="19"/>
      <w:szCs w:val="19"/>
    </w:rPr>
  </w:style>
  <w:style w:type="character" w:customStyle="1" w:styleId="Gvdemetni20">
    <w:name w:val="Gövde metni (2)_"/>
    <w:basedOn w:val="DefaultParagraphFont"/>
    <w:uiPriority w:val="99"/>
    <w:rsid w:val="004D39AD"/>
    <w:rPr>
      <w:rFonts w:ascii="Trebuchet MS" w:hAnsi="Trebuchet MS" w:cs="Trebuchet MS"/>
      <w:b/>
      <w:bCs/>
      <w:sz w:val="19"/>
      <w:szCs w:val="19"/>
      <w:u w:val="none"/>
    </w:rPr>
  </w:style>
  <w:style w:type="character" w:styleId="Hyperlink">
    <w:name w:val="Hyperlink"/>
    <w:basedOn w:val="DefaultParagraphFont"/>
    <w:uiPriority w:val="99"/>
    <w:rsid w:val="00C665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96</Words>
  <Characters>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Şirin Can</dc:creator>
  <cp:keywords>www.sorubak.com</cp:keywords>
  <dc:description/>
  <cp:lastModifiedBy>edanur</cp:lastModifiedBy>
  <cp:revision>3</cp:revision>
  <dcterms:created xsi:type="dcterms:W3CDTF">2015-01-04T21:49:00Z</dcterms:created>
  <dcterms:modified xsi:type="dcterms:W3CDTF">2015-01-05T20:17:00Z</dcterms:modified>
</cp:coreProperties>
</file>