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8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16"/>
        <w:gridCol w:w="703"/>
        <w:gridCol w:w="715"/>
        <w:gridCol w:w="2693"/>
        <w:gridCol w:w="1961"/>
      </w:tblGrid>
      <w:tr w:rsidR="00CF3E7E" w:rsidRPr="00E344F7" w:rsidTr="006B2932">
        <w:trPr>
          <w:trHeight w:val="285"/>
        </w:trPr>
        <w:tc>
          <w:tcPr>
            <w:tcW w:w="10788" w:type="dxa"/>
            <w:gridSpan w:val="5"/>
            <w:tcBorders>
              <w:bottom w:val="nil"/>
            </w:tcBorders>
            <w:vAlign w:val="center"/>
          </w:tcPr>
          <w:p w:rsidR="00CF3E7E" w:rsidRPr="00E344F7" w:rsidRDefault="00CF3E7E" w:rsidP="00E344F7">
            <w:pPr>
              <w:jc w:val="center"/>
              <w:rPr>
                <w:rFonts w:ascii="Verdana" w:hAnsi="Verdana"/>
                <w:b/>
              </w:rPr>
            </w:pPr>
            <w:bookmarkStart w:id="0" w:name="_GoBack"/>
            <w:bookmarkEnd w:id="0"/>
            <w:r w:rsidRPr="00E344F7">
              <w:rPr>
                <w:rFonts w:ascii="Verdana" w:hAnsi="Verdana"/>
                <w:b/>
              </w:rPr>
              <w:t>201</w:t>
            </w:r>
            <w:r>
              <w:rPr>
                <w:rFonts w:ascii="Verdana" w:hAnsi="Verdana"/>
                <w:b/>
              </w:rPr>
              <w:t>4</w:t>
            </w:r>
            <w:r w:rsidRPr="00E344F7">
              <w:rPr>
                <w:rFonts w:ascii="Verdana" w:hAnsi="Verdana"/>
                <w:b/>
              </w:rPr>
              <w:t>- 201</w:t>
            </w:r>
            <w:r>
              <w:rPr>
                <w:rFonts w:ascii="Verdana" w:hAnsi="Verdana"/>
                <w:b/>
              </w:rPr>
              <w:t>5 EĞİTİM</w:t>
            </w:r>
            <w:r w:rsidRPr="00E344F7">
              <w:rPr>
                <w:rFonts w:ascii="Verdana" w:hAnsi="Verdana"/>
                <w:b/>
              </w:rPr>
              <w:t>-ÖĞRETİM YILI</w:t>
            </w:r>
          </w:p>
          <w:p w:rsidR="00CF3E7E" w:rsidRDefault="00CF3E7E" w:rsidP="00E344F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……………… </w:t>
            </w:r>
            <w:r w:rsidRPr="00E344F7">
              <w:rPr>
                <w:rFonts w:ascii="Verdana" w:hAnsi="Verdana"/>
                <w:b/>
              </w:rPr>
              <w:t xml:space="preserve">ORTAOKULU </w:t>
            </w:r>
          </w:p>
          <w:p w:rsidR="00CF3E7E" w:rsidRPr="00E344F7" w:rsidRDefault="00CF3E7E" w:rsidP="005A0C9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MATEMATİK UYGULAMALARI DERSİ 5</w:t>
            </w:r>
            <w:r w:rsidRPr="00E344F7">
              <w:rPr>
                <w:rFonts w:ascii="Verdana" w:hAnsi="Verdana"/>
                <w:b/>
              </w:rPr>
              <w:t>.</w:t>
            </w:r>
            <w:r>
              <w:rPr>
                <w:rFonts w:ascii="Verdana" w:hAnsi="Verdana"/>
                <w:b/>
              </w:rPr>
              <w:t xml:space="preserve"> SINIF 1</w:t>
            </w:r>
            <w:r w:rsidRPr="00E344F7">
              <w:rPr>
                <w:rFonts w:ascii="Verdana" w:hAnsi="Verdana"/>
                <w:b/>
              </w:rPr>
              <w:t>.</w:t>
            </w:r>
            <w:r>
              <w:rPr>
                <w:rFonts w:ascii="Verdana" w:hAnsi="Verdana"/>
                <w:b/>
              </w:rPr>
              <w:t xml:space="preserve"> DÖNEM 1</w:t>
            </w:r>
            <w:r w:rsidRPr="00E344F7">
              <w:rPr>
                <w:rFonts w:ascii="Verdana" w:hAnsi="Verdana"/>
                <w:b/>
              </w:rPr>
              <w:t>. SINAV</w:t>
            </w:r>
          </w:p>
        </w:tc>
      </w:tr>
      <w:tr w:rsidR="00CF3E7E" w:rsidRPr="00E344F7" w:rsidTr="006B2932">
        <w:trPr>
          <w:trHeight w:val="255"/>
        </w:trPr>
        <w:tc>
          <w:tcPr>
            <w:tcW w:w="4716" w:type="dxa"/>
            <w:vMerge w:val="restart"/>
            <w:vAlign w:val="center"/>
          </w:tcPr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ADI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</w:p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SOYADI: </w:t>
            </w:r>
          </w:p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NUMARASI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F3E7E" w:rsidRPr="00E344F7" w:rsidRDefault="00CF3E7E" w:rsidP="00A86EEE">
            <w:pPr>
              <w:tabs>
                <w:tab w:val="left" w:pos="779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style="position:absolute;left:0;text-align:left;margin-left:-1.8pt;margin-top:-56.1pt;width:69pt;height:60pt;z-index:251649536;visibility:visible;mso-position-horizontal-relative:text;mso-position-vertical-relative:text" o:allowoverlap="f">
                  <v:imagedata r:id="rId5" o:title=""/>
                  <w10:wrap type="square"/>
                </v:shape>
              </w:pict>
            </w:r>
          </w:p>
        </w:tc>
        <w:tc>
          <w:tcPr>
            <w:tcW w:w="4654" w:type="dxa"/>
            <w:gridSpan w:val="2"/>
            <w:vAlign w:val="center"/>
          </w:tcPr>
          <w:p w:rsidR="00CF3E7E" w:rsidRPr="00E344F7" w:rsidRDefault="00CF3E7E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            DEĞERLENDİRME</w:t>
            </w:r>
          </w:p>
        </w:tc>
      </w:tr>
      <w:tr w:rsidR="00CF3E7E" w:rsidRPr="00E344F7" w:rsidTr="001E6483">
        <w:trPr>
          <w:trHeight w:val="910"/>
        </w:trPr>
        <w:tc>
          <w:tcPr>
            <w:tcW w:w="4716" w:type="dxa"/>
            <w:vMerge/>
            <w:vAlign w:val="center"/>
          </w:tcPr>
          <w:p w:rsidR="00CF3E7E" w:rsidRPr="00E344F7" w:rsidRDefault="00CF3E7E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F3E7E" w:rsidRPr="00E344F7" w:rsidRDefault="00CF3E7E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F3E7E" w:rsidRPr="00E344F7" w:rsidRDefault="00CF3E7E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SINAV SONUCU</w:t>
            </w:r>
          </w:p>
        </w:tc>
        <w:tc>
          <w:tcPr>
            <w:tcW w:w="1961" w:type="dxa"/>
            <w:vAlign w:val="center"/>
          </w:tcPr>
          <w:p w:rsidR="00CF3E7E" w:rsidRPr="00E344F7" w:rsidRDefault="00CF3E7E" w:rsidP="00E344F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F3E7E" w:rsidRPr="00E344F7" w:rsidTr="008777A8">
        <w:trPr>
          <w:trHeight w:val="3870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Pr="00E344F7" w:rsidRDefault="00CF3E7E" w:rsidP="00E344F7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5A0C96">
            <w:pPr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S1.</w:t>
            </w:r>
            <w:r w:rsidRPr="00E344F7">
              <w:rPr>
                <w:rFonts w:ascii="Verdana" w:hAnsi="Verdana"/>
                <w:b/>
                <w:i/>
                <w:sz w:val="18"/>
                <w:szCs w:val="18"/>
              </w:rPr>
              <w:t xml:space="preserve">  </w:t>
            </w:r>
          </w:p>
          <w:p w:rsidR="00CF3E7E" w:rsidRPr="005A0C96" w:rsidRDefault="00CF3E7E" w:rsidP="005A0C96">
            <w:pPr>
              <w:rPr>
                <w:rFonts w:ascii="Comic Sans MS" w:hAnsi="Comic Sans MS"/>
              </w:rPr>
            </w:pPr>
            <w:r w:rsidRPr="005F4198">
              <w:rPr>
                <w:b/>
                <w:noProof/>
              </w:rPr>
              <w:pict>
                <v:shape id="Resim 2" o:spid="_x0000_i1025" type="#_x0000_t75" style="width:235.5pt;height:107.25pt;visibility:visible">
                  <v:imagedata r:id="rId6" o:title=""/>
                </v:shape>
              </w:pict>
            </w:r>
          </w:p>
          <w:p w:rsidR="00CF3E7E" w:rsidRDefault="00CF3E7E" w:rsidP="00C666BD">
            <w:pPr>
              <w:autoSpaceDE w:val="0"/>
              <w:autoSpaceDN w:val="0"/>
              <w:adjustRightInd w:val="0"/>
              <w:spacing w:line="480" w:lineRule="auto"/>
              <w:ind w:left="394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7" type="#_x0000_t202" style="position:absolute;margin-left:213.45pt;margin-top:19.45pt;width:49.9pt;height:21.0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Metin Kutusu 2">
                    <w:txbxContent>
                      <w:p w:rsidR="00CF3E7E" w:rsidRPr="005B5C11" w:rsidRDefault="00CF3E7E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E344F7" w:rsidRDefault="00CF3E7E" w:rsidP="001B0CCE">
            <w:pPr>
              <w:rPr>
                <w:rFonts w:ascii="Verdana" w:hAnsi="Verdana" w:cs="Verdana"/>
                <w:color w:val="666666"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sz w:val="18"/>
                <w:szCs w:val="18"/>
              </w:rPr>
              <w:t>4.</w:t>
            </w:r>
            <w:r>
              <w:rPr>
                <w:noProof/>
              </w:rPr>
              <w:pict>
                <v:shape id="Resim 14" o:spid="_x0000_s1028" type="#_x0000_t75" style="position:absolute;margin-left:17.5pt;margin-top:2.25pt;width:237.75pt;height:96pt;z-index:-251653632;visibility:visible;mso-position-horizontal-relative:text;mso-position-vertical-relative:text">
                  <v:imagedata r:id="rId7" o:title=""/>
                </v:shape>
              </w:pict>
            </w:r>
          </w:p>
          <w:p w:rsidR="00CF3E7E" w:rsidRDefault="00CF3E7E" w:rsidP="00E344F7">
            <w:pPr>
              <w:ind w:left="220" w:hanging="220"/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E344F7">
            <w:pPr>
              <w:ind w:left="220" w:hanging="220"/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1B0CCE">
            <w:pPr>
              <w:tabs>
                <w:tab w:val="left" w:pos="3081"/>
              </w:tabs>
              <w:ind w:left="220" w:hanging="2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  <w:p w:rsidR="00CF3E7E" w:rsidRPr="00E344F7" w:rsidRDefault="00CF3E7E" w:rsidP="00A86EE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pict>
                <v:shape id="_x0000_s1029" type="#_x0000_t202" style="position:absolute;margin-left:208.75pt;margin-top:115.7pt;width:51.4pt;height:21.0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29">
                    <w:txbxContent>
                      <w:p w:rsidR="00CF3E7E" w:rsidRPr="005B5C11" w:rsidRDefault="00CF3E7E" w:rsidP="005B5C11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</w:tc>
      </w:tr>
      <w:tr w:rsidR="00CF3E7E" w:rsidRPr="00E344F7" w:rsidTr="008777A8">
        <w:trPr>
          <w:trHeight w:val="4460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5A0C96" w:rsidRDefault="00CF3E7E" w:rsidP="005A0C96">
            <w:pPr>
              <w:ind w:left="220" w:hanging="220"/>
              <w:rPr>
                <w:b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.  </w:t>
            </w:r>
          </w:p>
          <w:p w:rsidR="00CF3E7E" w:rsidRDefault="00CF3E7E" w:rsidP="00D35115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5F4198">
              <w:rPr>
                <w:rFonts w:ascii="Arial" w:hAnsi="Arial" w:cs="Arial"/>
                <w:noProof/>
                <w:sz w:val="18"/>
                <w:szCs w:val="18"/>
              </w:rPr>
              <w:pict>
                <v:shape id="Resim 6" o:spid="_x0000_i1026" type="#_x0000_t75" style="width:262.5pt;height:162.75pt;visibility:visible">
                  <v:imagedata r:id="rId8" o:title=""/>
                </v:shape>
              </w:pict>
            </w:r>
          </w:p>
          <w:p w:rsidR="00CF3E7E" w:rsidRPr="00E344F7" w:rsidRDefault="00CF3E7E" w:rsidP="008777A8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_x0000_s1030" type="#_x0000_t202" style="position:absolute;margin-left:212.5pt;margin-top:14.4pt;width:49.9pt;height:21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0">
                    <w:txbxContent>
                      <w:p w:rsidR="00CF3E7E" w:rsidRPr="005B5C11" w:rsidRDefault="00CF3E7E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Pr="00E344F7" w:rsidRDefault="00CF3E7E" w:rsidP="00E344F7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Pr="00A27621" w:rsidRDefault="00CF3E7E" w:rsidP="00DA6CF9">
            <w:pPr>
              <w:jc w:val="both"/>
              <w:rPr>
                <w:b/>
                <w:bCs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S5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Pr="00A27621">
              <w:rPr>
                <w:b/>
                <w:bCs/>
              </w:rPr>
              <w:t>Aşağıdaki verilen üslü ifadelerin sonuçlarını bulunuz.</w:t>
            </w:r>
            <w:r w:rsidRPr="00A27621">
              <w:rPr>
                <w:noProof/>
              </w:rPr>
              <w:t xml:space="preserve"> </w:t>
            </w:r>
          </w:p>
          <w:p w:rsidR="00CF3E7E" w:rsidRDefault="00CF3E7E" w:rsidP="00DA6CF9">
            <w:pPr>
              <w:jc w:val="both"/>
              <w:rPr>
                <w:rFonts w:ascii="Comic Sans MS" w:hAnsi="Comic Sans MS" w:cs="Comic Sans MS"/>
                <w:sz w:val="28"/>
                <w:szCs w:val="28"/>
              </w:rPr>
            </w:pPr>
            <w:r w:rsidRPr="0045768E">
              <w:rPr>
                <w:rFonts w:ascii="Comic Sans MS" w:hAnsi="Comic Sans MS" w:cs="Comic Sans MS"/>
                <w:sz w:val="28"/>
                <w:szCs w:val="28"/>
              </w:rPr>
              <w:t>3</w:t>
            </w:r>
            <w:r w:rsidRPr="009B32CB">
              <w:rPr>
                <w:rFonts w:ascii="Comic Sans MS" w:hAnsi="Comic Sans MS" w:cs="Comic Sans MS"/>
                <w:b/>
                <w:sz w:val="28"/>
                <w:szCs w:val="28"/>
              </w:rPr>
              <w:t>²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=</w:t>
            </w:r>
            <w:r w:rsidRPr="0045768E">
              <w:rPr>
                <w:rFonts w:ascii="Comic Sans MS" w:hAnsi="Comic Sans MS" w:cs="Comic Sans MS"/>
                <w:sz w:val="16"/>
                <w:szCs w:val="16"/>
              </w:rPr>
              <w:t xml:space="preserve">……..........…….. </w:t>
            </w:r>
            <w:r>
              <w:rPr>
                <w:rFonts w:ascii="Comic Sans MS" w:hAnsi="Comic Sans MS" w:cs="Comic Sans MS"/>
                <w:sz w:val="28"/>
                <w:szCs w:val="28"/>
              </w:rPr>
              <w:t xml:space="preserve">                       4</w:t>
            </w:r>
            <w:r w:rsidRPr="009B32CB">
              <w:rPr>
                <w:rFonts w:ascii="Comic Sans MS" w:hAnsi="Comic Sans MS" w:cs="Comic Sans MS"/>
                <w:sz w:val="32"/>
                <w:szCs w:val="32"/>
              </w:rPr>
              <w:t>³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=</w:t>
            </w:r>
            <w:r w:rsidRPr="0045768E">
              <w:rPr>
                <w:rFonts w:ascii="Comic Sans MS" w:hAnsi="Comic Sans MS" w:cs="Comic Sans MS"/>
                <w:sz w:val="16"/>
                <w:szCs w:val="16"/>
              </w:rPr>
              <w:t>……..........……..</w:t>
            </w:r>
            <w:r>
              <w:rPr>
                <w:rFonts w:ascii="Comic Sans MS" w:hAnsi="Comic Sans MS" w:cs="Comic Sans MS"/>
                <w:sz w:val="28"/>
                <w:szCs w:val="28"/>
              </w:rPr>
              <w:t xml:space="preserve">  </w:t>
            </w:r>
          </w:p>
          <w:p w:rsidR="00CF3E7E" w:rsidRPr="0045768E" w:rsidRDefault="00CF3E7E" w:rsidP="00DA6CF9">
            <w:pPr>
              <w:jc w:val="both"/>
              <w:rPr>
                <w:rFonts w:ascii="Comic Sans MS" w:hAnsi="Comic Sans MS" w:cs="Comic Sans MS"/>
                <w:sz w:val="28"/>
                <w:szCs w:val="28"/>
              </w:rPr>
            </w:pPr>
            <w:r>
              <w:rPr>
                <w:rFonts w:ascii="Comic Sans MS" w:hAnsi="Comic Sans MS" w:cs="Comic Sans MS"/>
                <w:sz w:val="28"/>
                <w:szCs w:val="28"/>
              </w:rPr>
              <w:t>7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²=</w:t>
            </w:r>
            <w:r w:rsidRPr="0045768E">
              <w:rPr>
                <w:rFonts w:ascii="Comic Sans MS" w:hAnsi="Comic Sans MS" w:cs="Comic Sans MS"/>
                <w:sz w:val="16"/>
                <w:szCs w:val="16"/>
              </w:rPr>
              <w:t>……..........……..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 xml:space="preserve">            </w:t>
            </w:r>
            <w:r>
              <w:rPr>
                <w:rFonts w:ascii="Comic Sans MS" w:hAnsi="Comic Sans MS" w:cs="Comic Sans MS"/>
                <w:sz w:val="28"/>
                <w:szCs w:val="28"/>
              </w:rPr>
              <w:t xml:space="preserve">           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 w:cs="Comic Sans MS"/>
                <w:sz w:val="28"/>
                <w:szCs w:val="28"/>
              </w:rPr>
              <w:t>5</w:t>
            </w:r>
            <w:r w:rsidRPr="00A25830">
              <w:rPr>
                <w:rFonts w:ascii="Comic Sans MS" w:hAnsi="Comic Sans MS" w:cs="Comic Sans MS"/>
                <w:b/>
                <w:sz w:val="28"/>
                <w:szCs w:val="28"/>
                <w:vertAlign w:val="superscript"/>
              </w:rPr>
              <w:t>2</w:t>
            </w:r>
            <w:r w:rsidRPr="0045768E">
              <w:rPr>
                <w:rFonts w:ascii="Comic Sans MS" w:hAnsi="Comic Sans MS" w:cs="Comic Sans MS"/>
                <w:sz w:val="28"/>
                <w:szCs w:val="28"/>
              </w:rPr>
              <w:t>=</w:t>
            </w:r>
            <w:r w:rsidRPr="0045768E">
              <w:rPr>
                <w:rFonts w:ascii="Comic Sans MS" w:hAnsi="Comic Sans MS" w:cs="Comic Sans MS"/>
                <w:sz w:val="16"/>
                <w:szCs w:val="16"/>
              </w:rPr>
              <w:t>……..........……..</w:t>
            </w:r>
            <w:r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</w:p>
          <w:p w:rsidR="00CF3E7E" w:rsidRDefault="00CF3E7E" w:rsidP="00DA6CF9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E344F7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Aşağıdaki ifadeleri üslü şeklinde yazınız.</w:t>
            </w:r>
          </w:p>
          <w:p w:rsidR="00CF3E7E" w:rsidRDefault="00CF3E7E" w:rsidP="00E344F7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81=………..      100=………….     125=………..</w:t>
            </w:r>
          </w:p>
          <w:p w:rsidR="00CF3E7E" w:rsidRDefault="00CF3E7E" w:rsidP="00E344F7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Pr="009B32CB" w:rsidRDefault="00CF3E7E" w:rsidP="009B32CB">
            <w:pPr>
              <w:ind w:right="-214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_x0000_s1031" type="#_x0000_t202" style="position:absolute;margin-left:202.75pt;margin-top:65.3pt;width:51.4pt;height:21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1">
                    <w:txbxContent>
                      <w:p w:rsidR="00CF3E7E" w:rsidRPr="005B5C11" w:rsidRDefault="00CF3E7E" w:rsidP="006B2932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81=………….</w:t>
            </w:r>
          </w:p>
        </w:tc>
      </w:tr>
      <w:tr w:rsidR="00CF3E7E" w:rsidRPr="00E344F7" w:rsidTr="009D2EAB">
        <w:trPr>
          <w:trHeight w:val="3664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5A0C96">
            <w:pPr>
              <w:autoSpaceDE w:val="0"/>
              <w:autoSpaceDN w:val="0"/>
              <w:adjustRightInd w:val="0"/>
              <w:rPr>
                <w:b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 xml:space="preserve">.  </w:t>
            </w:r>
            <w:r w:rsidRPr="005A0C96">
              <w:rPr>
                <w:b/>
              </w:rPr>
              <w:t xml:space="preserve">Aşağıda verilen sayı örüntülerindeki kuralı   </w:t>
            </w:r>
            <w:r>
              <w:rPr>
                <w:b/>
              </w:rPr>
              <w:t xml:space="preserve">  </w:t>
            </w:r>
          </w:p>
          <w:p w:rsidR="00CF3E7E" w:rsidRPr="005A0C96" w:rsidRDefault="00CF3E7E" w:rsidP="005A0C9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5A0C96">
              <w:rPr>
                <w:b/>
              </w:rPr>
              <w:t xml:space="preserve">bulup </w:t>
            </w:r>
            <w:r w:rsidRPr="005A0C96">
              <w:rPr>
                <w:b/>
                <w:u w:val="single"/>
              </w:rPr>
              <w:t>5 adım daha devam ettiriniz</w:t>
            </w:r>
            <w:r>
              <w:rPr>
                <w:b/>
                <w:u w:val="single"/>
              </w:rPr>
              <w:t>.</w:t>
            </w:r>
          </w:p>
          <w:p w:rsidR="00CF3E7E" w:rsidRDefault="00CF3E7E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5A0C96" w:rsidRDefault="00CF3E7E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C108FF" w:rsidRDefault="00CF3E7E" w:rsidP="005A0C9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94"/>
              <w:rPr>
                <w:rFonts w:ascii="Verdana" w:hAnsi="Verdana"/>
                <w:b/>
              </w:rPr>
            </w:pPr>
            <w:r w:rsidRPr="00C108FF">
              <w:rPr>
                <w:rFonts w:ascii="Verdana" w:hAnsi="Verdana"/>
                <w:b/>
                <w:sz w:val="22"/>
                <w:szCs w:val="22"/>
              </w:rPr>
              <w:t xml:space="preserve"> 3,  6,  9, 12, ….. , ….. , ….. , ….. , …..</w:t>
            </w:r>
          </w:p>
          <w:p w:rsidR="00CF3E7E" w:rsidRDefault="00CF3E7E" w:rsidP="005A0C96">
            <w:pPr>
              <w:autoSpaceDE w:val="0"/>
              <w:autoSpaceDN w:val="0"/>
              <w:adjustRightInd w:val="0"/>
              <w:ind w:left="394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5A0C96" w:rsidRDefault="00CF3E7E" w:rsidP="005A0C96">
            <w:pPr>
              <w:autoSpaceDE w:val="0"/>
              <w:autoSpaceDN w:val="0"/>
              <w:adjustRightInd w:val="0"/>
              <w:ind w:left="394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5A0C96" w:rsidRDefault="00CF3E7E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C108FF" w:rsidRDefault="00CF3E7E" w:rsidP="005A0C96">
            <w:pPr>
              <w:autoSpaceDE w:val="0"/>
              <w:autoSpaceDN w:val="0"/>
              <w:adjustRightInd w:val="0"/>
              <w:rPr>
                <w:rFonts w:ascii="Verdana" w:hAnsi="Verdana"/>
                <w:b/>
              </w:rPr>
            </w:pPr>
            <w:r w:rsidRPr="005A0C96">
              <w:rPr>
                <w:rFonts w:ascii="Verdana" w:hAnsi="Verdana"/>
                <w:b/>
                <w:sz w:val="18"/>
                <w:szCs w:val="18"/>
              </w:rPr>
              <w:t xml:space="preserve">b)   </w:t>
            </w:r>
            <w:r w:rsidRPr="00C108FF">
              <w:rPr>
                <w:rFonts w:ascii="Verdana" w:hAnsi="Verdana"/>
                <w:b/>
                <w:sz w:val="22"/>
                <w:szCs w:val="22"/>
              </w:rPr>
              <w:t>5, 6, 8, 11, 15, ….. , ….. , ….. , ….. , …..</w:t>
            </w:r>
          </w:p>
          <w:p w:rsidR="00CF3E7E" w:rsidRPr="00C108FF" w:rsidRDefault="00CF3E7E" w:rsidP="00A86EEE">
            <w:pPr>
              <w:autoSpaceDE w:val="0"/>
              <w:autoSpaceDN w:val="0"/>
              <w:adjustRightInd w:val="0"/>
              <w:rPr>
                <w:rFonts w:ascii="Verdana" w:hAnsi="Verdana"/>
                <w:b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noProof/>
              </w:rPr>
              <w:pict>
                <v:shape id="_x0000_s1032" type="#_x0000_t202" style="position:absolute;left:0;text-align:left;margin-left:213.45pt;margin-top:7pt;width:49.9pt;height:21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2">
                    <w:txbxContent>
                      <w:p w:rsidR="00CF3E7E" w:rsidRPr="005B5C11" w:rsidRDefault="00CF3E7E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  <w:p w:rsidR="00CF3E7E" w:rsidRDefault="00CF3E7E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1E6483">
            <w:pPr>
              <w:autoSpaceDE w:val="0"/>
              <w:autoSpaceDN w:val="0"/>
              <w:adjustRightInd w:val="0"/>
              <w:ind w:left="252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826DA4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826DA4">
            <w:pPr>
              <w:rPr>
                <w:b/>
                <w:noProof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sz w:val="18"/>
                <w:szCs w:val="18"/>
              </w:rPr>
              <w:t>7.</w: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-.7pt;margin-top:7.95pt;width:12pt;height:0;flip:x;z-index:251650560;mso-position-horizontal-relative:text;mso-position-vertical-relative:text" o:connectortype="straight" stroked="f"/>
              </w:pic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r w:rsidRPr="008777A8">
              <w:rPr>
                <w:b/>
                <w:noProof/>
              </w:rPr>
              <w:t xml:space="preserve">Bir bölme işleminde bölen 8 , bölüm 19 , kalan </w:t>
            </w:r>
          </w:p>
          <w:p w:rsidR="00CF3E7E" w:rsidRDefault="00CF3E7E" w:rsidP="005A0C96">
            <w:pPr>
              <w:rPr>
                <w:b/>
              </w:rPr>
            </w:pPr>
            <w:r w:rsidRPr="008777A8">
              <w:rPr>
                <w:b/>
                <w:noProof/>
              </w:rPr>
              <w:t>3</w:t>
            </w:r>
            <w:r>
              <w:rPr>
                <w:b/>
                <w:noProof/>
              </w:rPr>
              <w:t xml:space="preserve"> </w:t>
            </w:r>
            <w:r w:rsidRPr="008777A8">
              <w:rPr>
                <w:b/>
                <w:noProof/>
                <w:lang w:eastAsia="en-US"/>
              </w:rPr>
              <w:t>ise ; bölünen kaçtır ?</w:t>
            </w:r>
          </w:p>
          <w:p w:rsidR="00CF3E7E" w:rsidRDefault="00CF3E7E" w:rsidP="005430BC">
            <w:pPr>
              <w:jc w:val="right"/>
              <w:rPr>
                <w:b/>
              </w:rPr>
            </w:pPr>
          </w:p>
          <w:p w:rsidR="00CF3E7E" w:rsidRDefault="00CF3E7E" w:rsidP="00192969">
            <w:pPr>
              <w:jc w:val="center"/>
              <w:rPr>
                <w:b/>
              </w:rPr>
            </w:pPr>
          </w:p>
          <w:p w:rsidR="00CF3E7E" w:rsidRDefault="00CF3E7E" w:rsidP="005430BC">
            <w:pPr>
              <w:rPr>
                <w:b/>
              </w:rPr>
            </w:pPr>
          </w:p>
          <w:p w:rsidR="00CF3E7E" w:rsidRDefault="00CF3E7E" w:rsidP="005430BC">
            <w:pPr>
              <w:rPr>
                <w:b/>
              </w:rPr>
            </w:pPr>
          </w:p>
          <w:p w:rsidR="00CF3E7E" w:rsidRDefault="00CF3E7E" w:rsidP="00192969">
            <w:pPr>
              <w:jc w:val="center"/>
              <w:rPr>
                <w:b/>
              </w:rPr>
            </w:pPr>
          </w:p>
          <w:p w:rsidR="00CF3E7E" w:rsidRDefault="00CF3E7E" w:rsidP="00192969">
            <w:pPr>
              <w:jc w:val="center"/>
              <w:rPr>
                <w:b/>
              </w:rPr>
            </w:pPr>
          </w:p>
          <w:p w:rsidR="00CF3E7E" w:rsidRPr="005A0C96" w:rsidRDefault="00CF3E7E" w:rsidP="00192969">
            <w:pPr>
              <w:jc w:val="center"/>
              <w:rPr>
                <w:b/>
              </w:rPr>
            </w:pPr>
            <w:r>
              <w:rPr>
                <w:noProof/>
              </w:rPr>
              <w:pict>
                <v:shape id="_x0000_s1034" type="#_x0000_t202" style="position:absolute;left:0;text-align:left;margin-left:203.5pt;margin-top:100.25pt;width:49.9pt;height:22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4">
                    <w:txbxContent>
                      <w:p w:rsidR="00CF3E7E" w:rsidRPr="005B5C11" w:rsidRDefault="00CF3E7E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192969" w:rsidRDefault="00CF3E7E" w:rsidP="00E51DFA">
            <w:pPr>
              <w:rPr>
                <w:b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S6</w:t>
            </w:r>
            <w:r w:rsidRPr="00192969">
              <w:rPr>
                <w:rFonts w:ascii="Verdana" w:hAnsi="Verdana"/>
                <w:b/>
                <w:sz w:val="18"/>
                <w:szCs w:val="18"/>
              </w:rPr>
              <w:t xml:space="preserve">.  </w:t>
            </w:r>
            <w:r w:rsidRPr="00192969">
              <w:rPr>
                <w:b/>
              </w:rPr>
              <w:t>Aşağıdaki işlemleri yapınız.</w:t>
            </w:r>
          </w:p>
          <w:p w:rsidR="00CF3E7E" w:rsidRDefault="00CF3E7E" w:rsidP="00192969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Resim 23" o:spid="_x0000_s1035" type="#_x0000_t75" style="position:absolute;left:0;text-align:left;margin-left:130.75pt;margin-top:16.6pt;width:66.3pt;height:46pt;z-index:-251650560;visibility:visible" wrapcoords="-245 0 -245 21246 21600 21246 21600 0 -245 0">
                  <v:imagedata r:id="rId9" o:title="" gain="1.25" blacklevel="-3277f"/>
                  <w10:wrap type="tight"/>
                </v:shape>
              </w:pict>
            </w:r>
            <w:r>
              <w:rPr>
                <w:noProof/>
              </w:rPr>
              <w:pict>
                <v:shape id="Resim 20" o:spid="_x0000_s1036" type="#_x0000_t75" style="position:absolute;left:0;text-align:left;margin-left:17.5pt;margin-top:16.5pt;width:62.9pt;height:46.85pt;z-index:-251651584;visibility:visible" wrapcoords="-257 0 -257 21252 21600 21252 21600 0 -257 0">
                  <v:imagedata r:id="rId10" o:title="" gain="1.25" blacklevel="-3277f"/>
                  <w10:wrap type="tight"/>
                </v:shape>
              </w:pict>
            </w: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CF3E7E" w:rsidRDefault="00CF3E7E" w:rsidP="002872A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7225 + 2701 = ........</w:t>
            </w:r>
            <w:r>
              <w:rPr>
                <w:rFonts w:ascii="Comic Sans MS" w:hAnsi="Comic Sans MS" w:cs="Comic Sans MS"/>
                <w:b/>
                <w:bCs/>
              </w:rPr>
              <w:tab/>
            </w:r>
            <w:r>
              <w:rPr>
                <w:rFonts w:ascii="Comic Sans MS" w:hAnsi="Comic Sans MS" w:cs="Comic Sans MS"/>
                <w:b/>
                <w:bCs/>
              </w:rPr>
              <w:tab/>
            </w:r>
          </w:p>
          <w:p w:rsidR="00CF3E7E" w:rsidRDefault="00CF3E7E" w:rsidP="002872A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9884 + 2767 = .......</w:t>
            </w:r>
          </w:p>
          <w:p w:rsidR="00CF3E7E" w:rsidRDefault="00CF3E7E" w:rsidP="002872A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5234 + 1485 = ........</w:t>
            </w:r>
            <w:r>
              <w:rPr>
                <w:rFonts w:ascii="Comic Sans MS" w:hAnsi="Comic Sans MS" w:cs="Comic Sans MS"/>
                <w:b/>
                <w:bCs/>
              </w:rPr>
              <w:tab/>
            </w:r>
            <w:r>
              <w:rPr>
                <w:rFonts w:ascii="Comic Sans MS" w:hAnsi="Comic Sans MS" w:cs="Comic Sans MS"/>
                <w:b/>
                <w:bCs/>
              </w:rPr>
              <w:tab/>
            </w:r>
            <w:r>
              <w:rPr>
                <w:rFonts w:ascii="Comic Sans MS" w:hAnsi="Comic Sans MS" w:cs="Comic Sans MS"/>
                <w:b/>
                <w:bCs/>
              </w:rPr>
              <w:tab/>
            </w:r>
          </w:p>
          <w:p w:rsidR="00CF3E7E" w:rsidRDefault="00CF3E7E" w:rsidP="002872A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2321 + 3432 = ......</w:t>
            </w: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_x0000_s1037" type="#_x0000_t202" style="position:absolute;margin-left:193.75pt;margin-top:4.3pt;width:49.9pt;height:21.0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7">
                    <w:txbxContent>
                      <w:p w:rsidR="00CF3E7E" w:rsidRPr="005B5C11" w:rsidRDefault="00CF3E7E" w:rsidP="00990E0D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S10. </w:t>
            </w:r>
            <w:r>
              <w:rPr>
                <w:b/>
                <w:color w:val="000000"/>
              </w:rPr>
              <w:t>Aşağıdaki çarpma işleminde verilmeyen rakamları bulunuz.</w:t>
            </w:r>
          </w:p>
          <w:p w:rsidR="00CF3E7E" w:rsidRPr="00DE65CC" w:rsidRDefault="00CF3E7E" w:rsidP="00DE65CC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</w:rPr>
            </w:pPr>
            <w:r w:rsidRPr="005F4198">
              <w:rPr>
                <w:b/>
                <w:noProof/>
                <w:color w:val="000000"/>
              </w:rPr>
              <w:pict>
                <v:shape id="Resim 19" o:spid="_x0000_i1027" type="#_x0000_t75" style="width:208.5pt;height:135pt;visibility:visible">
                  <v:imagedata r:id="rId11" o:title=""/>
                </v:shape>
              </w:pict>
            </w:r>
          </w:p>
          <w:p w:rsidR="00CF3E7E" w:rsidRDefault="00CF3E7E" w:rsidP="00E77604">
            <w:pPr>
              <w:autoSpaceDE w:val="0"/>
              <w:autoSpaceDN w:val="0"/>
              <w:adjustRightInd w:val="0"/>
              <w:ind w:left="78"/>
              <w:contextualSpacing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_x0000_s1038" type="#_x0000_t202" style="position:absolute;margin-left:209.65pt;margin-top:6.6pt;width:49.6pt;height:21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8">
                    <w:txbxContent>
                      <w:p w:rsidR="00CF3E7E" w:rsidRPr="005B5C11" w:rsidRDefault="00CF3E7E" w:rsidP="00953567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  <w:p w:rsidR="00CF3E7E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Pr="00990E0D" w:rsidRDefault="00CF3E7E" w:rsidP="00EB4C7E">
            <w:pPr>
              <w:autoSpaceDE w:val="0"/>
              <w:autoSpaceDN w:val="0"/>
              <w:adjustRightInd w:val="0"/>
              <w:contextualSpacing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  <w:tr w:rsidR="00CF3E7E" w:rsidRPr="00E344F7" w:rsidTr="00E77604">
        <w:trPr>
          <w:trHeight w:val="3920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Pr="00545B69" w:rsidRDefault="00CF3E7E" w:rsidP="00545B69">
            <w:pPr>
              <w:tabs>
                <w:tab w:val="left" w:pos="426"/>
              </w:tabs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192969">
            <w:pPr>
              <w:autoSpaceDE w:val="0"/>
              <w:autoSpaceDN w:val="0"/>
              <w:adjustRightInd w:val="0"/>
              <w:ind w:left="536" w:hanging="426"/>
              <w:contextualSpacing/>
              <w:rPr>
                <w:b/>
                <w:color w:val="000000"/>
              </w:rPr>
            </w:pPr>
            <w:r w:rsidRPr="00E344F7">
              <w:rPr>
                <w:rFonts w:ascii="Verdana" w:hAnsi="Verdana"/>
                <w:b/>
                <w:color w:val="000000"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8</w:t>
            </w:r>
            <w:r w:rsidRPr="00E344F7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.  </w:t>
            </w:r>
            <w:r>
              <w:rPr>
                <w:b/>
                <w:color w:val="000000"/>
              </w:rPr>
              <w:t>Aşağıdaki işlemleri kısa yoldan yapınız.</w:t>
            </w:r>
          </w:p>
          <w:p w:rsidR="00CF3E7E" w:rsidRDefault="00CF3E7E" w:rsidP="00192969">
            <w:pPr>
              <w:autoSpaceDE w:val="0"/>
              <w:autoSpaceDN w:val="0"/>
              <w:adjustRightInd w:val="0"/>
              <w:ind w:left="536" w:hanging="426"/>
              <w:contextualSpacing/>
              <w:rPr>
                <w:b/>
                <w:color w:val="000000"/>
              </w:rPr>
            </w:pPr>
          </w:p>
          <w:p w:rsidR="00CF3E7E" w:rsidRDefault="00CF3E7E" w:rsidP="00E77604">
            <w:pPr>
              <w:autoSpaceDE w:val="0"/>
              <w:autoSpaceDN w:val="0"/>
              <w:adjustRightInd w:val="0"/>
              <w:contextualSpacing/>
            </w:pPr>
          </w:p>
          <w:p w:rsidR="00CF3E7E" w:rsidRPr="00D73BDB" w:rsidRDefault="00CF3E7E" w:rsidP="00D73BDB">
            <w:pPr>
              <w:autoSpaceDE w:val="0"/>
              <w:autoSpaceDN w:val="0"/>
              <w:adjustRightInd w:val="0"/>
              <w:ind w:left="536" w:hanging="426"/>
              <w:contextualSpacing/>
            </w:pPr>
            <w:r w:rsidRPr="005F4198">
              <w:rPr>
                <w:noProof/>
              </w:rPr>
              <w:pict>
                <v:shape id="Resim 15" o:spid="_x0000_i1028" type="#_x0000_t75" style="width:191.25pt;height:43.5pt;visibility:visible">
                  <v:imagedata r:id="rId12" o:title=""/>
                </v:shape>
              </w:pict>
            </w:r>
          </w:p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ab/>
              <w:t xml:space="preserve">               </w:t>
            </w:r>
          </w:p>
          <w:p w:rsidR="00CF3E7E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E344F7" w:rsidRDefault="00CF3E7E" w:rsidP="00E344F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noProof/>
              </w:rPr>
              <w:pict>
                <v:shape id="_x0000_s1039" type="#_x0000_t202" style="position:absolute;margin-left:213.45pt;margin-top:.1pt;width:49.9pt;height:21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39">
                    <w:txbxContent>
                      <w:p w:rsidR="00CF3E7E" w:rsidRPr="005B5C11" w:rsidRDefault="00CF3E7E" w:rsidP="005B5C11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Default="00CF3E7E" w:rsidP="00E344F7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E344F7" w:rsidRDefault="00CF3E7E" w:rsidP="00686FD5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pict>
                <v:shape id="_x0000_s1040" type="#_x0000_t202" style="position:absolute;margin-left:207.3pt;margin-top:162.4pt;width:54.35pt;height:21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40">
                    <w:txbxContent>
                      <w:p w:rsidR="00CF3E7E" w:rsidRPr="005B5C11" w:rsidRDefault="00CF3E7E" w:rsidP="00290F5C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10puan</w:t>
                        </w:r>
                      </w:p>
                    </w:txbxContent>
                  </v:textbox>
                </v:shape>
              </w:pic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>S1</w:t>
            </w: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>.</w:t>
            </w:r>
            <w:r w:rsidRPr="00E344F7"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5F4198">
              <w:rPr>
                <w:rFonts w:ascii="Verdana" w:hAnsi="Verdana"/>
                <w:noProof/>
                <w:sz w:val="18"/>
                <w:szCs w:val="18"/>
              </w:rPr>
              <w:pict>
                <v:shape id="Resim 17" o:spid="_x0000_i1029" type="#_x0000_t75" style="width:258pt;height:143.25pt;visibility:visible">
                  <v:imagedata r:id="rId13" o:title=""/>
                </v:shape>
              </w:pict>
            </w:r>
          </w:p>
        </w:tc>
      </w:tr>
      <w:tr w:rsidR="00CF3E7E" w:rsidRPr="00E344F7" w:rsidTr="006F3AA8">
        <w:trPr>
          <w:trHeight w:val="4684"/>
        </w:trPr>
        <w:tc>
          <w:tcPr>
            <w:tcW w:w="54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Default="00CF3E7E" w:rsidP="00E344F7">
            <w:pPr>
              <w:tabs>
                <w:tab w:val="left" w:pos="426"/>
              </w:tabs>
              <w:rPr>
                <w:rFonts w:ascii="Verdana" w:hAnsi="Verdana"/>
                <w:b/>
                <w:sz w:val="18"/>
                <w:szCs w:val="18"/>
              </w:rPr>
            </w:pPr>
          </w:p>
          <w:p w:rsidR="00CF3E7E" w:rsidRPr="0075792F" w:rsidRDefault="00CF3E7E" w:rsidP="00BF2873">
            <w:pPr>
              <w:pStyle w:val="NoSpacing"/>
              <w:rPr>
                <w:rFonts w:ascii="Kristen ITC" w:hAnsi="Kristen ITC" w:cs="Kristen ITC"/>
                <w:color w:val="000000"/>
                <w:sz w:val="20"/>
                <w:szCs w:val="20"/>
              </w:rPr>
            </w:pPr>
            <w:r w:rsidRPr="00E344F7">
              <w:rPr>
                <w:rFonts w:ascii="Verdana" w:hAnsi="Verdana"/>
                <w:b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sz w:val="18"/>
                <w:szCs w:val="18"/>
              </w:rPr>
              <w:t>9</w:t>
            </w:r>
            <w:r w:rsidRPr="00E344F7">
              <w:rPr>
                <w:rFonts w:ascii="Verdana" w:hAnsi="Verdana"/>
                <w:b/>
                <w:sz w:val="18"/>
                <w:szCs w:val="18"/>
              </w:rPr>
              <w:t>.</w:t>
            </w:r>
            <w:r w:rsidRPr="00E344F7">
              <w:rPr>
                <w:rFonts w:ascii="Verdana" w:hAnsi="Verdana"/>
                <w:noProof/>
                <w:sz w:val="18"/>
                <w:szCs w:val="18"/>
              </w:rPr>
              <w:t xml:space="preserve"> </w:t>
            </w:r>
            <w:r w:rsidRPr="00A276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Aşağıda miktarı yazılı cevizleri aşağıdaki çocuklar aralarında paylaştıklarında her birine kaç ceviz düşer?</w:t>
            </w:r>
          </w:p>
          <w:p w:rsidR="00CF3E7E" w:rsidRPr="00AC5BF5" w:rsidRDefault="00CF3E7E" w:rsidP="00192969">
            <w:r w:rsidRPr="005F4198">
              <w:rPr>
                <w:bCs/>
              </w:rPr>
              <w:pict>
                <v:shape id="_x0000_i1030" type="#_x0000_t75" style="width:217.5pt;height:95.25pt">
                  <v:imagedata r:id="rId14" o:title=""/>
                </v:shape>
              </w:pict>
            </w:r>
          </w:p>
          <w:p w:rsidR="00CF3E7E" w:rsidRDefault="00CF3E7E" w:rsidP="00E7760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9D2EAB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Pr="009D2EAB" w:rsidRDefault="00CF3E7E" w:rsidP="009D2EA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pict>
                <v:shape id="_x0000_s1041" type="#_x0000_t202" style="position:absolute;margin-left:203.5pt;margin-top:10.05pt;width:49.9pt;height:21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41">
                    <w:txbxContent>
                      <w:p w:rsidR="00CF3E7E" w:rsidRPr="005B5C11" w:rsidRDefault="00CF3E7E" w:rsidP="006B2932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8puan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3E7E" w:rsidRDefault="00CF3E7E" w:rsidP="00E344F7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:rsidR="00CF3E7E" w:rsidRPr="00BF2873" w:rsidRDefault="00CF3E7E" w:rsidP="00452778">
            <w:pPr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S12. </w:t>
            </w:r>
            <w:r w:rsidRPr="00BF2873">
              <w:rPr>
                <w:bCs/>
                <w:sz w:val="28"/>
                <w:szCs w:val="28"/>
              </w:rPr>
              <w:t xml:space="preserve">25 TL’lik kazaklardan 4 tane, 35 TL’lik pantolonlardan 3 tane ve 1 tane ayakkabı alan Merve toplam 325 TL’lik alışveriş yapmıştır. </w:t>
            </w:r>
            <w:r w:rsidRPr="00BF2873">
              <w:rPr>
                <w:b/>
                <w:bCs/>
                <w:sz w:val="28"/>
                <w:szCs w:val="28"/>
              </w:rPr>
              <w:t>Buna göre 1 ayakkabı kaç TL’dir?</w:t>
            </w:r>
          </w:p>
          <w:p w:rsidR="00CF3E7E" w:rsidRPr="00BF2234" w:rsidRDefault="00CF3E7E" w:rsidP="009D2EAB">
            <w:pPr>
              <w:ind w:left="503"/>
              <w:rPr>
                <w:rFonts w:ascii="Verdana" w:hAnsi="Verdana"/>
                <w:b/>
              </w:rPr>
            </w:pPr>
          </w:p>
          <w:p w:rsidR="00CF3E7E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Pr="00E344F7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Pr="00E344F7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Pr="00E344F7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Pr="00E344F7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Pr="00E344F7" w:rsidRDefault="00CF3E7E" w:rsidP="006B2932">
            <w:pPr>
              <w:rPr>
                <w:rFonts w:ascii="Verdana" w:hAnsi="Verdana"/>
                <w:sz w:val="18"/>
                <w:szCs w:val="18"/>
              </w:rPr>
            </w:pPr>
          </w:p>
          <w:p w:rsidR="00CF3E7E" w:rsidRPr="00E344F7" w:rsidRDefault="00CF3E7E" w:rsidP="00E344F7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_x0000_s1042" type="#_x0000_t202" style="position:absolute;margin-left:202.75pt;margin-top:8.1pt;width:56.5pt;height:21.0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_x0000_s1042">
                    <w:txbxContent>
                      <w:p w:rsidR="00CF3E7E" w:rsidRPr="005B5C11" w:rsidRDefault="00CF3E7E" w:rsidP="00E77604">
                        <w:pPr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t>10puan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CF3E7E" w:rsidRPr="00A866F7" w:rsidRDefault="00CF3E7E" w:rsidP="0099469B">
      <w:pPr>
        <w:ind w:left="-142"/>
        <w:rPr>
          <w:rFonts w:ascii="Comic Sans MS" w:hAnsi="Comic Sans MS"/>
          <w:i/>
          <w:sz w:val="28"/>
          <w:szCs w:val="28"/>
        </w:rPr>
      </w:pPr>
      <w:r w:rsidRPr="00A866F7">
        <w:rPr>
          <w:rFonts w:ascii="Comic Sans MS" w:hAnsi="Comic Sans MS"/>
          <w:i/>
          <w:sz w:val="28"/>
          <w:szCs w:val="28"/>
        </w:rPr>
        <w:t xml:space="preserve">BAŞARILAR </w:t>
      </w:r>
      <w:r w:rsidRPr="00A866F7">
        <w:rPr>
          <w:rFonts w:ascii="Comic Sans MS" w:hAnsi="Comic Sans MS"/>
          <w:i/>
          <w:sz w:val="28"/>
          <w:szCs w:val="28"/>
        </w:rPr>
        <w:sym w:font="Wingdings" w:char="F04A"/>
      </w:r>
      <w:r w:rsidRPr="00A866F7">
        <w:rPr>
          <w:rFonts w:ascii="Comic Sans MS" w:hAnsi="Comic Sans MS"/>
          <w:i/>
          <w:sz w:val="28"/>
          <w:szCs w:val="28"/>
        </w:rPr>
        <w:t xml:space="preserve">                    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          ……………….</w:t>
      </w:r>
    </w:p>
    <w:p w:rsidR="00CF3E7E" w:rsidRPr="00B429B4" w:rsidRDefault="00CF3E7E" w:rsidP="007D7057">
      <w:pPr>
        <w:ind w:left="-142"/>
        <w:rPr>
          <w:rFonts w:ascii="Comic Sans MS" w:hAnsi="Comic Sans MS"/>
          <w:i/>
          <w:sz w:val="28"/>
          <w:szCs w:val="28"/>
        </w:rPr>
      </w:pPr>
      <w:r w:rsidRPr="00A866F7">
        <w:rPr>
          <w:rFonts w:ascii="Comic Sans MS" w:hAnsi="Comic Sans MS"/>
          <w:i/>
          <w:sz w:val="28"/>
          <w:szCs w:val="28"/>
        </w:rPr>
        <w:t xml:space="preserve">                                           </w:t>
      </w:r>
      <w:r>
        <w:rPr>
          <w:rFonts w:ascii="Comic Sans MS" w:hAnsi="Comic Sans MS"/>
          <w:i/>
          <w:sz w:val="28"/>
          <w:szCs w:val="28"/>
        </w:rPr>
        <w:t xml:space="preserve">                                          </w:t>
      </w:r>
      <w:r w:rsidRPr="00A866F7">
        <w:rPr>
          <w:rFonts w:ascii="Comic Sans MS" w:hAnsi="Comic Sans MS"/>
          <w:i/>
          <w:sz w:val="28"/>
          <w:szCs w:val="28"/>
        </w:rPr>
        <w:t>MATEMATİK ÖĞR</w:t>
      </w:r>
      <w:r>
        <w:rPr>
          <w:rFonts w:ascii="Comic Sans MS" w:hAnsi="Comic Sans MS"/>
          <w:i/>
          <w:sz w:val="28"/>
          <w:szCs w:val="28"/>
        </w:rPr>
        <w:t>T</w:t>
      </w:r>
      <w:r>
        <w:rPr>
          <w:rFonts w:ascii="Harlow Solid Italic" w:hAnsi="Harlow Solid Italic"/>
          <w:sz w:val="28"/>
          <w:szCs w:val="28"/>
        </w:rPr>
        <w:t xml:space="preserve">                                    </w:t>
      </w:r>
    </w:p>
    <w:sectPr w:rsidR="00CF3E7E" w:rsidRPr="00B429B4" w:rsidSect="002F2F43">
      <w:type w:val="continuous"/>
      <w:pgSz w:w="11906" w:h="16838"/>
      <w:pgMar w:top="851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risten ITC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Harlow Solid Itali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83F"/>
    <w:multiLevelType w:val="hybridMultilevel"/>
    <w:tmpl w:val="7026D076"/>
    <w:lvl w:ilvl="0" w:tplc="FE92B6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7A16"/>
    <w:multiLevelType w:val="hybridMultilevel"/>
    <w:tmpl w:val="CDF6CA6E"/>
    <w:lvl w:ilvl="0" w:tplc="F934F3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5D3F8D"/>
    <w:multiLevelType w:val="hybridMultilevel"/>
    <w:tmpl w:val="C16602E2"/>
    <w:lvl w:ilvl="0" w:tplc="E38AE30C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726DC2"/>
    <w:multiLevelType w:val="hybridMultilevel"/>
    <w:tmpl w:val="CD98BBFC"/>
    <w:lvl w:ilvl="0" w:tplc="FA7E6ACE">
      <w:start w:val="1"/>
      <w:numFmt w:val="upperLetter"/>
      <w:lvlText w:val="%1)"/>
      <w:lvlJc w:val="left"/>
      <w:pPr>
        <w:ind w:left="6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4">
    <w:nsid w:val="1945269B"/>
    <w:multiLevelType w:val="hybridMultilevel"/>
    <w:tmpl w:val="7C60EA38"/>
    <w:lvl w:ilvl="0" w:tplc="C41CE64C">
      <w:start w:val="1"/>
      <w:numFmt w:val="upperLetter"/>
      <w:lvlText w:val="%1)"/>
      <w:lvlJc w:val="left"/>
      <w:pPr>
        <w:ind w:left="6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5">
    <w:nsid w:val="19EA511F"/>
    <w:multiLevelType w:val="hybridMultilevel"/>
    <w:tmpl w:val="D26069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55706"/>
    <w:multiLevelType w:val="hybridMultilevel"/>
    <w:tmpl w:val="3B243F22"/>
    <w:lvl w:ilvl="0" w:tplc="54E64F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BF5A8F"/>
    <w:multiLevelType w:val="hybridMultilevel"/>
    <w:tmpl w:val="62C480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DC691E"/>
    <w:multiLevelType w:val="hybridMultilevel"/>
    <w:tmpl w:val="C5D63438"/>
    <w:lvl w:ilvl="0" w:tplc="CC403F60">
      <w:start w:val="1"/>
      <w:numFmt w:val="lowerLetter"/>
      <w:lvlText w:val="%1)"/>
      <w:lvlJc w:val="left"/>
      <w:pPr>
        <w:ind w:left="435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9">
    <w:nsid w:val="38457EEF"/>
    <w:multiLevelType w:val="hybridMultilevel"/>
    <w:tmpl w:val="B760973E"/>
    <w:lvl w:ilvl="0" w:tplc="1958980E">
      <w:start w:val="1"/>
      <w:numFmt w:val="upperLetter"/>
      <w:lvlText w:val="%1)"/>
      <w:lvlJc w:val="left"/>
      <w:pPr>
        <w:ind w:left="612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0">
    <w:nsid w:val="3BC941FE"/>
    <w:multiLevelType w:val="hybridMultilevel"/>
    <w:tmpl w:val="AE0473FE"/>
    <w:lvl w:ilvl="0" w:tplc="77D0F522">
      <w:start w:val="1"/>
      <w:numFmt w:val="upperLetter"/>
      <w:lvlText w:val="%1)"/>
      <w:lvlJc w:val="left"/>
      <w:pPr>
        <w:ind w:left="6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1">
    <w:nsid w:val="3E2540C5"/>
    <w:multiLevelType w:val="hybridMultilevel"/>
    <w:tmpl w:val="8496DB00"/>
    <w:lvl w:ilvl="0" w:tplc="6A665822">
      <w:start w:val="1"/>
      <w:numFmt w:val="lowerLetter"/>
      <w:lvlText w:val="%1)"/>
      <w:lvlJc w:val="left"/>
      <w:pPr>
        <w:ind w:left="83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C160E53"/>
    <w:multiLevelType w:val="hybridMultilevel"/>
    <w:tmpl w:val="D4FA233E"/>
    <w:lvl w:ilvl="0" w:tplc="F1B0A45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393223"/>
    <w:multiLevelType w:val="hybridMultilevel"/>
    <w:tmpl w:val="8E0C0302"/>
    <w:lvl w:ilvl="0" w:tplc="BB0EBA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8D44CA"/>
    <w:multiLevelType w:val="hybridMultilevel"/>
    <w:tmpl w:val="D7847C1C"/>
    <w:lvl w:ilvl="0" w:tplc="3DEE29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7"/>
  </w:num>
  <w:num w:numId="5">
    <w:abstractNumId w:val="0"/>
  </w:num>
  <w:num w:numId="6">
    <w:abstractNumId w:val="11"/>
  </w:num>
  <w:num w:numId="7">
    <w:abstractNumId w:val="10"/>
  </w:num>
  <w:num w:numId="8">
    <w:abstractNumId w:val="4"/>
  </w:num>
  <w:num w:numId="9">
    <w:abstractNumId w:val="3"/>
  </w:num>
  <w:num w:numId="10">
    <w:abstractNumId w:val="5"/>
  </w:num>
  <w:num w:numId="11">
    <w:abstractNumId w:val="13"/>
  </w:num>
  <w:num w:numId="12">
    <w:abstractNumId w:val="9"/>
  </w:num>
  <w:num w:numId="13">
    <w:abstractNumId w:val="12"/>
  </w:num>
  <w:num w:numId="14">
    <w:abstractNumId w:val="1"/>
  </w:num>
  <w:num w:numId="15">
    <w:abstractNumId w:val="2"/>
  </w:num>
  <w:num w:numId="16">
    <w:abstractNumId w:val="1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0EAA"/>
    <w:rsid w:val="00002EC4"/>
    <w:rsid w:val="00005A46"/>
    <w:rsid w:val="0000788B"/>
    <w:rsid w:val="0001252F"/>
    <w:rsid w:val="00012FEC"/>
    <w:rsid w:val="00016588"/>
    <w:rsid w:val="000201B8"/>
    <w:rsid w:val="000261B5"/>
    <w:rsid w:val="00031FCD"/>
    <w:rsid w:val="00034214"/>
    <w:rsid w:val="000354A4"/>
    <w:rsid w:val="00040846"/>
    <w:rsid w:val="00042F7D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2F89"/>
    <w:rsid w:val="000D2B5E"/>
    <w:rsid w:val="000D357B"/>
    <w:rsid w:val="000D6893"/>
    <w:rsid w:val="000E17B2"/>
    <w:rsid w:val="000F49F3"/>
    <w:rsid w:val="00101787"/>
    <w:rsid w:val="001108C6"/>
    <w:rsid w:val="0011580B"/>
    <w:rsid w:val="001169D1"/>
    <w:rsid w:val="00117462"/>
    <w:rsid w:val="00117B91"/>
    <w:rsid w:val="00124588"/>
    <w:rsid w:val="00126009"/>
    <w:rsid w:val="00126833"/>
    <w:rsid w:val="00136EED"/>
    <w:rsid w:val="00143394"/>
    <w:rsid w:val="00145732"/>
    <w:rsid w:val="00156F57"/>
    <w:rsid w:val="0016151C"/>
    <w:rsid w:val="00162914"/>
    <w:rsid w:val="001655BD"/>
    <w:rsid w:val="00171DC3"/>
    <w:rsid w:val="001750F8"/>
    <w:rsid w:val="001755B6"/>
    <w:rsid w:val="001835E5"/>
    <w:rsid w:val="00187C9F"/>
    <w:rsid w:val="001909BC"/>
    <w:rsid w:val="00192969"/>
    <w:rsid w:val="00193757"/>
    <w:rsid w:val="001A52F7"/>
    <w:rsid w:val="001A66BB"/>
    <w:rsid w:val="001A7EE2"/>
    <w:rsid w:val="001B0CCE"/>
    <w:rsid w:val="001B1730"/>
    <w:rsid w:val="001B252E"/>
    <w:rsid w:val="001D603E"/>
    <w:rsid w:val="001D79F6"/>
    <w:rsid w:val="001E127B"/>
    <w:rsid w:val="001E6483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872A2"/>
    <w:rsid w:val="002903BB"/>
    <w:rsid w:val="00290F5C"/>
    <w:rsid w:val="00291A66"/>
    <w:rsid w:val="00292B0D"/>
    <w:rsid w:val="002A0934"/>
    <w:rsid w:val="002A1B70"/>
    <w:rsid w:val="002A1CF3"/>
    <w:rsid w:val="002A7201"/>
    <w:rsid w:val="002B0D8A"/>
    <w:rsid w:val="002B1100"/>
    <w:rsid w:val="002B37D8"/>
    <w:rsid w:val="002B385A"/>
    <w:rsid w:val="002B3AB1"/>
    <w:rsid w:val="002C2387"/>
    <w:rsid w:val="002D0F0B"/>
    <w:rsid w:val="002D2956"/>
    <w:rsid w:val="002E47E6"/>
    <w:rsid w:val="002E6E8B"/>
    <w:rsid w:val="002E7D03"/>
    <w:rsid w:val="002F1D67"/>
    <w:rsid w:val="002F2F43"/>
    <w:rsid w:val="003148D5"/>
    <w:rsid w:val="003157DA"/>
    <w:rsid w:val="003208A5"/>
    <w:rsid w:val="003222C9"/>
    <w:rsid w:val="0032597E"/>
    <w:rsid w:val="00331763"/>
    <w:rsid w:val="00333945"/>
    <w:rsid w:val="00335ACC"/>
    <w:rsid w:val="00342E37"/>
    <w:rsid w:val="00347C87"/>
    <w:rsid w:val="00357B15"/>
    <w:rsid w:val="00362E13"/>
    <w:rsid w:val="003700A6"/>
    <w:rsid w:val="0039374D"/>
    <w:rsid w:val="003939B1"/>
    <w:rsid w:val="00395784"/>
    <w:rsid w:val="00397B87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E65A3"/>
    <w:rsid w:val="003F31DC"/>
    <w:rsid w:val="003F494E"/>
    <w:rsid w:val="004123D3"/>
    <w:rsid w:val="004149D5"/>
    <w:rsid w:val="00441FC5"/>
    <w:rsid w:val="00444B53"/>
    <w:rsid w:val="00445487"/>
    <w:rsid w:val="00452778"/>
    <w:rsid w:val="0045768E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537"/>
    <w:rsid w:val="0051506F"/>
    <w:rsid w:val="0052157A"/>
    <w:rsid w:val="005227D5"/>
    <w:rsid w:val="00523DF0"/>
    <w:rsid w:val="0052400E"/>
    <w:rsid w:val="0052477D"/>
    <w:rsid w:val="00526AB6"/>
    <w:rsid w:val="00537A12"/>
    <w:rsid w:val="005430BC"/>
    <w:rsid w:val="00545B69"/>
    <w:rsid w:val="00555FC8"/>
    <w:rsid w:val="005674A0"/>
    <w:rsid w:val="0056776E"/>
    <w:rsid w:val="00571F82"/>
    <w:rsid w:val="00572940"/>
    <w:rsid w:val="0057796B"/>
    <w:rsid w:val="005819BC"/>
    <w:rsid w:val="005833D1"/>
    <w:rsid w:val="005A0C96"/>
    <w:rsid w:val="005A3286"/>
    <w:rsid w:val="005A576B"/>
    <w:rsid w:val="005A5832"/>
    <w:rsid w:val="005B014B"/>
    <w:rsid w:val="005B5C11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5F4198"/>
    <w:rsid w:val="00601022"/>
    <w:rsid w:val="006013FA"/>
    <w:rsid w:val="00601914"/>
    <w:rsid w:val="00604FB6"/>
    <w:rsid w:val="00615170"/>
    <w:rsid w:val="00620F8E"/>
    <w:rsid w:val="00620FA1"/>
    <w:rsid w:val="00624283"/>
    <w:rsid w:val="00624DB4"/>
    <w:rsid w:val="00624FC3"/>
    <w:rsid w:val="00636025"/>
    <w:rsid w:val="00636EEB"/>
    <w:rsid w:val="006407FD"/>
    <w:rsid w:val="00643D3C"/>
    <w:rsid w:val="006448D7"/>
    <w:rsid w:val="00644DE5"/>
    <w:rsid w:val="006471F2"/>
    <w:rsid w:val="0065047E"/>
    <w:rsid w:val="00650495"/>
    <w:rsid w:val="00650F94"/>
    <w:rsid w:val="0066053B"/>
    <w:rsid w:val="00661665"/>
    <w:rsid w:val="00663E1B"/>
    <w:rsid w:val="0066418F"/>
    <w:rsid w:val="00675750"/>
    <w:rsid w:val="00681696"/>
    <w:rsid w:val="00686FD5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B2932"/>
    <w:rsid w:val="006C4E7C"/>
    <w:rsid w:val="006D6EDA"/>
    <w:rsid w:val="006E6B69"/>
    <w:rsid w:val="006F06BF"/>
    <w:rsid w:val="006F2C63"/>
    <w:rsid w:val="006F3AA8"/>
    <w:rsid w:val="006F6489"/>
    <w:rsid w:val="00700A1F"/>
    <w:rsid w:val="0070752B"/>
    <w:rsid w:val="0070770C"/>
    <w:rsid w:val="007128E8"/>
    <w:rsid w:val="007226AB"/>
    <w:rsid w:val="00725246"/>
    <w:rsid w:val="0072524A"/>
    <w:rsid w:val="007303A9"/>
    <w:rsid w:val="00734026"/>
    <w:rsid w:val="00735E4C"/>
    <w:rsid w:val="00740294"/>
    <w:rsid w:val="007461D9"/>
    <w:rsid w:val="00755B42"/>
    <w:rsid w:val="0075786E"/>
    <w:rsid w:val="0075792F"/>
    <w:rsid w:val="00762D3A"/>
    <w:rsid w:val="00767571"/>
    <w:rsid w:val="00770852"/>
    <w:rsid w:val="00771D0A"/>
    <w:rsid w:val="00774BB4"/>
    <w:rsid w:val="0078484D"/>
    <w:rsid w:val="00790FB4"/>
    <w:rsid w:val="00793AF7"/>
    <w:rsid w:val="00793F8C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D7057"/>
    <w:rsid w:val="007E7CF9"/>
    <w:rsid w:val="007F0EAA"/>
    <w:rsid w:val="007F2458"/>
    <w:rsid w:val="00802878"/>
    <w:rsid w:val="00802D4E"/>
    <w:rsid w:val="008068B7"/>
    <w:rsid w:val="00826DA4"/>
    <w:rsid w:val="00827EE0"/>
    <w:rsid w:val="008331EF"/>
    <w:rsid w:val="00840B2C"/>
    <w:rsid w:val="00843DDA"/>
    <w:rsid w:val="00853B22"/>
    <w:rsid w:val="0085732D"/>
    <w:rsid w:val="00862C86"/>
    <w:rsid w:val="00870F1A"/>
    <w:rsid w:val="00874224"/>
    <w:rsid w:val="00874902"/>
    <w:rsid w:val="00874E30"/>
    <w:rsid w:val="008777A8"/>
    <w:rsid w:val="008828B0"/>
    <w:rsid w:val="008840B8"/>
    <w:rsid w:val="00886AEC"/>
    <w:rsid w:val="008913EA"/>
    <w:rsid w:val="008B2EDD"/>
    <w:rsid w:val="008B666E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4B86"/>
    <w:rsid w:val="009464B5"/>
    <w:rsid w:val="009464EF"/>
    <w:rsid w:val="00950ABE"/>
    <w:rsid w:val="00953567"/>
    <w:rsid w:val="00965DF3"/>
    <w:rsid w:val="00966299"/>
    <w:rsid w:val="00982FC8"/>
    <w:rsid w:val="00984002"/>
    <w:rsid w:val="009870D2"/>
    <w:rsid w:val="00987495"/>
    <w:rsid w:val="00990E0D"/>
    <w:rsid w:val="00993E12"/>
    <w:rsid w:val="0099469B"/>
    <w:rsid w:val="009A5BC8"/>
    <w:rsid w:val="009A637C"/>
    <w:rsid w:val="009B23C3"/>
    <w:rsid w:val="009B32CB"/>
    <w:rsid w:val="009B6243"/>
    <w:rsid w:val="009C03B4"/>
    <w:rsid w:val="009C4538"/>
    <w:rsid w:val="009C7EED"/>
    <w:rsid w:val="009D04C5"/>
    <w:rsid w:val="009D2EAB"/>
    <w:rsid w:val="009D65A3"/>
    <w:rsid w:val="009E4689"/>
    <w:rsid w:val="009E5473"/>
    <w:rsid w:val="009F00DF"/>
    <w:rsid w:val="009F4175"/>
    <w:rsid w:val="00A01E62"/>
    <w:rsid w:val="00A01F2A"/>
    <w:rsid w:val="00A028E1"/>
    <w:rsid w:val="00A10FDB"/>
    <w:rsid w:val="00A12439"/>
    <w:rsid w:val="00A14514"/>
    <w:rsid w:val="00A17244"/>
    <w:rsid w:val="00A25830"/>
    <w:rsid w:val="00A25AD6"/>
    <w:rsid w:val="00A27621"/>
    <w:rsid w:val="00A30C59"/>
    <w:rsid w:val="00A3596D"/>
    <w:rsid w:val="00A51FB7"/>
    <w:rsid w:val="00A6380A"/>
    <w:rsid w:val="00A71476"/>
    <w:rsid w:val="00A770FE"/>
    <w:rsid w:val="00A80021"/>
    <w:rsid w:val="00A830CC"/>
    <w:rsid w:val="00A866F7"/>
    <w:rsid w:val="00A86EEE"/>
    <w:rsid w:val="00AA1B13"/>
    <w:rsid w:val="00AA4EE2"/>
    <w:rsid w:val="00AB7BF5"/>
    <w:rsid w:val="00AC09E5"/>
    <w:rsid w:val="00AC5BF5"/>
    <w:rsid w:val="00AC6047"/>
    <w:rsid w:val="00AC70DA"/>
    <w:rsid w:val="00AD2ED7"/>
    <w:rsid w:val="00AE14CE"/>
    <w:rsid w:val="00AE2A67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429B4"/>
    <w:rsid w:val="00B628F6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32E0"/>
    <w:rsid w:val="00BD745E"/>
    <w:rsid w:val="00BE5135"/>
    <w:rsid w:val="00BF1A5C"/>
    <w:rsid w:val="00BF2234"/>
    <w:rsid w:val="00BF2873"/>
    <w:rsid w:val="00BF48A4"/>
    <w:rsid w:val="00C108FF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2845"/>
    <w:rsid w:val="00C4740C"/>
    <w:rsid w:val="00C504EB"/>
    <w:rsid w:val="00C51A97"/>
    <w:rsid w:val="00C569F9"/>
    <w:rsid w:val="00C62DBC"/>
    <w:rsid w:val="00C666BD"/>
    <w:rsid w:val="00C82F6A"/>
    <w:rsid w:val="00C96557"/>
    <w:rsid w:val="00CA2EA4"/>
    <w:rsid w:val="00CA36DC"/>
    <w:rsid w:val="00CA4120"/>
    <w:rsid w:val="00CB3ED3"/>
    <w:rsid w:val="00CC4A6E"/>
    <w:rsid w:val="00CC6934"/>
    <w:rsid w:val="00CF3E7E"/>
    <w:rsid w:val="00CF5B5A"/>
    <w:rsid w:val="00D0678D"/>
    <w:rsid w:val="00D070DA"/>
    <w:rsid w:val="00D100DF"/>
    <w:rsid w:val="00D205BC"/>
    <w:rsid w:val="00D30CC6"/>
    <w:rsid w:val="00D33367"/>
    <w:rsid w:val="00D334E1"/>
    <w:rsid w:val="00D35115"/>
    <w:rsid w:val="00D47537"/>
    <w:rsid w:val="00D60F15"/>
    <w:rsid w:val="00D64AD4"/>
    <w:rsid w:val="00D71A98"/>
    <w:rsid w:val="00D73045"/>
    <w:rsid w:val="00D73BDB"/>
    <w:rsid w:val="00D84C1A"/>
    <w:rsid w:val="00D84E9D"/>
    <w:rsid w:val="00D86E69"/>
    <w:rsid w:val="00D91887"/>
    <w:rsid w:val="00D93926"/>
    <w:rsid w:val="00D94E5C"/>
    <w:rsid w:val="00DA1104"/>
    <w:rsid w:val="00DA1C68"/>
    <w:rsid w:val="00DA2EA1"/>
    <w:rsid w:val="00DA3321"/>
    <w:rsid w:val="00DA43BA"/>
    <w:rsid w:val="00DA67C5"/>
    <w:rsid w:val="00DA6CF9"/>
    <w:rsid w:val="00DB2D36"/>
    <w:rsid w:val="00DB6DA5"/>
    <w:rsid w:val="00DC17DA"/>
    <w:rsid w:val="00DC1A25"/>
    <w:rsid w:val="00DC3297"/>
    <w:rsid w:val="00DC3EF0"/>
    <w:rsid w:val="00DD7602"/>
    <w:rsid w:val="00DD781E"/>
    <w:rsid w:val="00DE4708"/>
    <w:rsid w:val="00DE65CC"/>
    <w:rsid w:val="00DF32EF"/>
    <w:rsid w:val="00E03A72"/>
    <w:rsid w:val="00E1051E"/>
    <w:rsid w:val="00E344F7"/>
    <w:rsid w:val="00E352F0"/>
    <w:rsid w:val="00E41C90"/>
    <w:rsid w:val="00E44932"/>
    <w:rsid w:val="00E44A42"/>
    <w:rsid w:val="00E51DFA"/>
    <w:rsid w:val="00E54E6D"/>
    <w:rsid w:val="00E57759"/>
    <w:rsid w:val="00E61143"/>
    <w:rsid w:val="00E7186B"/>
    <w:rsid w:val="00E76706"/>
    <w:rsid w:val="00E77604"/>
    <w:rsid w:val="00E81A3C"/>
    <w:rsid w:val="00E837A8"/>
    <w:rsid w:val="00E84955"/>
    <w:rsid w:val="00EA025E"/>
    <w:rsid w:val="00EA5C8F"/>
    <w:rsid w:val="00EB0D3E"/>
    <w:rsid w:val="00EB4718"/>
    <w:rsid w:val="00EB4C7E"/>
    <w:rsid w:val="00EB581E"/>
    <w:rsid w:val="00EC2169"/>
    <w:rsid w:val="00EC25AB"/>
    <w:rsid w:val="00EC674A"/>
    <w:rsid w:val="00ED50E7"/>
    <w:rsid w:val="00ED7669"/>
    <w:rsid w:val="00ED7693"/>
    <w:rsid w:val="00EE07B0"/>
    <w:rsid w:val="00EE7616"/>
    <w:rsid w:val="00EF49F2"/>
    <w:rsid w:val="00EF7008"/>
    <w:rsid w:val="00EF79B2"/>
    <w:rsid w:val="00F02846"/>
    <w:rsid w:val="00F06EE7"/>
    <w:rsid w:val="00F11F24"/>
    <w:rsid w:val="00F13385"/>
    <w:rsid w:val="00F15E14"/>
    <w:rsid w:val="00F17991"/>
    <w:rsid w:val="00F231D0"/>
    <w:rsid w:val="00F30E54"/>
    <w:rsid w:val="00F35487"/>
    <w:rsid w:val="00F40CF6"/>
    <w:rsid w:val="00F46B6A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E235C"/>
    <w:rsid w:val="00FE3124"/>
    <w:rsid w:val="00FE3E3E"/>
    <w:rsid w:val="00FF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rsid w:val="005C03A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92B0D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5C03A9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04084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40846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1D60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Header">
    <w:name w:val="header"/>
    <w:basedOn w:val="Normal"/>
    <w:link w:val="Header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E5473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42A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2A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B23C3"/>
    <w:pPr>
      <w:ind w:left="708"/>
    </w:pPr>
  </w:style>
  <w:style w:type="paragraph" w:styleId="NoSpacing">
    <w:name w:val="No Spacing"/>
    <w:uiPriority w:val="99"/>
    <w:qFormat/>
    <w:rsid w:val="006F3AA8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243</Words>
  <Characters>1387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cp:lastModifiedBy>edanur</cp:lastModifiedBy>
  <cp:revision>4</cp:revision>
  <cp:lastPrinted>2014-11-23T17:53:00Z</cp:lastPrinted>
  <dcterms:created xsi:type="dcterms:W3CDTF">2014-11-19T21:49:00Z</dcterms:created>
  <dcterms:modified xsi:type="dcterms:W3CDTF">2014-12-03T17:56:00Z</dcterms:modified>
</cp:coreProperties>
</file>