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6"/>
        <w:gridCol w:w="1346"/>
        <w:gridCol w:w="1346"/>
        <w:gridCol w:w="1346"/>
        <w:gridCol w:w="961"/>
        <w:gridCol w:w="1560"/>
      </w:tblGrid>
      <w:tr w:rsidR="00271836" w:rsidRPr="00D93AF2" w:rsidTr="00D93AF2">
        <w:tc>
          <w:tcPr>
            <w:tcW w:w="109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fatura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sosyal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zorunlu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meslek</w:t>
            </w:r>
          </w:p>
        </w:tc>
        <w:tc>
          <w:tcPr>
            <w:tcW w:w="961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yedi</w:t>
            </w:r>
          </w:p>
        </w:tc>
        <w:tc>
          <w:tcPr>
            <w:tcW w:w="1560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kaymakamlık</w:t>
            </w:r>
          </w:p>
        </w:tc>
      </w:tr>
      <w:tr w:rsidR="00271836" w:rsidRPr="00D93AF2" w:rsidTr="00D93AF2">
        <w:tc>
          <w:tcPr>
            <w:tcW w:w="109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eğitim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garanti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on beş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beslenme</w:t>
            </w:r>
          </w:p>
        </w:tc>
        <w:tc>
          <w:tcPr>
            <w:tcW w:w="961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Para</w:t>
            </w:r>
          </w:p>
        </w:tc>
        <w:tc>
          <w:tcPr>
            <w:tcW w:w="1560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Aile bütçesi</w:t>
            </w:r>
          </w:p>
        </w:tc>
      </w:tr>
      <w:tr w:rsidR="00271836" w:rsidRPr="00D93AF2" w:rsidTr="00D93AF2">
        <w:tc>
          <w:tcPr>
            <w:tcW w:w="109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gelir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kaliteli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üretim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tüketim</w:t>
            </w:r>
          </w:p>
        </w:tc>
        <w:tc>
          <w:tcPr>
            <w:tcW w:w="961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gıda</w:t>
            </w:r>
          </w:p>
        </w:tc>
        <w:tc>
          <w:tcPr>
            <w:tcW w:w="1560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Ham madde</w:t>
            </w:r>
          </w:p>
        </w:tc>
      </w:tr>
      <w:tr w:rsidR="00271836" w:rsidRPr="00D93AF2" w:rsidTr="00D93AF2">
        <w:tc>
          <w:tcPr>
            <w:tcW w:w="109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istek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Lidya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dağıtım</w:t>
            </w:r>
          </w:p>
        </w:tc>
        <w:tc>
          <w:tcPr>
            <w:tcW w:w="1346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tasarruf</w:t>
            </w:r>
          </w:p>
        </w:tc>
        <w:tc>
          <w:tcPr>
            <w:tcW w:w="961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TSE</w:t>
            </w:r>
          </w:p>
        </w:tc>
        <w:tc>
          <w:tcPr>
            <w:tcW w:w="1560" w:type="dxa"/>
            <w:shd w:val="clear" w:color="auto" w:fill="DAEEF3"/>
          </w:tcPr>
          <w:p w:rsidR="00271836" w:rsidRPr="00D93AF2" w:rsidRDefault="00271836" w:rsidP="00D93AF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D93AF2">
              <w:rPr>
                <w:rFonts w:ascii="Comic Sans MS" w:hAnsi="Comic Sans MS"/>
                <w:b/>
              </w:rPr>
              <w:t>imkanlar</w:t>
            </w:r>
          </w:p>
        </w:tc>
      </w:tr>
    </w:tbl>
    <w:p w:rsidR="00271836" w:rsidRPr="00631C8C" w:rsidRDefault="00271836" w:rsidP="004C210F">
      <w:pPr>
        <w:spacing w:after="0"/>
        <w:rPr>
          <w:rFonts w:ascii="Comic Sans MS" w:hAnsi="Comic Sans MS"/>
          <w:b/>
        </w:rPr>
      </w:pPr>
      <w:r w:rsidRPr="00631C8C">
        <w:rPr>
          <w:rFonts w:ascii="Comic Sans MS" w:hAnsi="Comic Sans MS"/>
          <w:b/>
        </w:rPr>
        <w:t>T</w:t>
      </w:r>
      <w:r>
        <w:rPr>
          <w:rFonts w:ascii="Comic Sans MS" w:hAnsi="Comic Sans MS"/>
          <w:b/>
        </w:rPr>
        <w:t xml:space="preserve">ablodaki </w:t>
      </w:r>
      <w:r w:rsidRPr="00631C8C">
        <w:rPr>
          <w:rFonts w:ascii="Comic Sans MS" w:hAnsi="Comic Sans MS"/>
          <w:b/>
        </w:rPr>
        <w:t>kelimeleri aşağıdaki cümlelerde boş bırakılan yerlere yazınız.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1-Bizi mutlu edecek varlıklara sahip olmaya duyulan arzuya ……………………… deriz.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2-Aile bütçesinde ilk önce ………………………………… ihtiyaçlar karşılanmalıdır.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3-……………… herhangi bir mal veya hizmet için ödediğimiz ücrettir.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4-………… damgası alacağımız ürünün olması gereken koşullarda üretildiğini gösterir.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5-Dayanıklı tüketim mallarını alırken ………………………… belgesini istemeliyiz.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6-Alışverişten sonra mutlaka fiş veya ………………………… istemeliyiz.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7-Tüketici hakem heyetleri ………………………………… binalarında bulunur.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8-………………… bir malı hammadde halindeyken işleyip yeni bir ürün haline getirmektir.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9-Aile üyelerimizin kazandığı paraya ………………………… deriz.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10-Tarihte ilk parayı ……………………………lılar kullanmıştır.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11-Bir ürünün yapıldığı maddeye ………………………………………. deriz.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12-İnsanların geçimlerini sağlamak için yaptığı iş …………………………… tir.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13-………………………… üretilen bir malın tüketiciler tarafından satın alınmasıdır.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14-İhtiyaçlarımız sınırsızdır ama ………………………………mız  sınırlıdır. 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15-Bir malın tüketiciye ulaşması için taşınmasına  …………………………………… deriz.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16-İnternetten aldığımız bir ürünü ………………… gün içinde iade edebiliriz.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17-Aldığımız bir ürün bozuk ise ………………………… içinde yenisiyle değiştirebiliriz.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18-………………………… zorunlu ihtiyaçlarımızdan biridir.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19-Ailemizin gelir ve giderini gösteren çizelgeye ……………………………………… deriz. 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20-Eğitim ihtiyacı ……………………………… ihtiyaçlarımıza örnektir.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21-Gelir ve giderimizin arasındaki farka ……………………………………… deriz.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22-Öğretmenlik ………………………… eğitim alanında hizmet veren bir meslektir.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23-…………… maddelerini alırken ambalajlarına ve paketlerine dikkat etmeliyiz.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24-Alacağımız ürün hem…………………… hem bütçemize uygun olmalıdır.</w:t>
      </w:r>
    </w:p>
    <w:p w:rsidR="00271836" w:rsidRDefault="00271836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</w:p>
    <w:p w:rsidR="00271836" w:rsidRPr="00631C8C" w:rsidRDefault="00271836" w:rsidP="001F4782">
      <w:pPr>
        <w:spacing w:after="0" w:line="312" w:lineRule="auto"/>
        <w:rPr>
          <w:rFonts w:ascii="Comic Sans MS" w:hAnsi="Comic Sans MS"/>
          <w:b/>
        </w:rPr>
      </w:pPr>
      <w:r w:rsidRPr="00631C8C">
        <w:rPr>
          <w:rFonts w:ascii="Comic Sans MS" w:hAnsi="Comic Sans MS"/>
          <w:b/>
        </w:rPr>
        <w:t>Aşağıdaki cümlelerde verilen bilgiler doğru ise  D yanlış ise Y yazınız.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1-(__)Alacağımız üründe TSE damgası olmasa da almalıyız.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2-(__)Satın alacağımız ürünler aile bütçemize uygun olmalıdır.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3-(__)Polisler ve askerler sağlık alanında hizmet veren insanlardır.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4-(__)Meslek sahipleri yaptıkları iş için para almazlar.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5-(__)Kalem ve defter dayanıklı tüketim mallarıdır.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6-(__)Gıdaların çürük ve bozulmuş olanlarını almalıyız.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7-(__)Reklamlardaki aldatıcı ve yalan bilgilere inanmamalıyız.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8-(__)Alışverişten önce alışveriş listesi hazırlamalıyız.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9-(__)Bir ürünün SKT geçmiş ise almalıyız.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10-(__)Ekmeğin ham maddesi pirinçtir.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11-(__)Dağıtım için kamyonlar,tırlar, trenler kullanılır.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12-(__)Aile bütçesinde gelirimizden çok giderimiz varsa tasarruf yapabiliriz.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13-(__)İlk para kağıttan yapılmıştır.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14-(__)Her insanın sevme ve sevilme ihtiyacı vardır.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15-(__)Yeni bir telefon almak zorunlu ihtiyaçtır.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16-(__)Aldığımız ürünlerin garanti belgesini satıcıya onaylatmalıyız.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17-(__)Tüketicilerin haklarını savunmak için TÜKODER kurulmuştur.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18-(__)Aldığımız bir ürün bozuk çıkarsa geri iade etmeden çöpe atmalıyız.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19-(__)Tüketicilerle üreticiler arasındaki problemleri belediye başkanları çözer.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20-(__)Elektronik eşyaların montajını servis elemanları yapmalıdır.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21-(__)Meslekler toplum içinde iş bölümünü ve düzeni sağlar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22-(__)Alacağımız bir ürün her zaman pahalı olmalıdır.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23-(__)Mayalanan hamurun fırında pişirilmesi üretim aşamasına örnektir.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24-(__)Aile bütçesinde ilk önce isteklerimiz en sona ihtiyaçlarımız karşılanmalıdır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25-(__)Para kullanılmadan önce takas yöntemi ile alışveriş yapılıyordu.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26-(__)Giyinme ihtiyacımız zorunlu ihtiyaçlarımızdandır.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27-(__)Barınma alanında hizmet eden meslekler hakimlik ve savcılıktır.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28-(__)Reklamlardaki ürünler her zaman en kaliteli en ucuz ürünlerdir.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29-(__)Bir ürünü alırken son kullanım tarihine dikkat etmeliyiz.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30-(__)Türk malı ürünlerin üzerinde TSE damgası olur.</w:t>
      </w:r>
    </w:p>
    <w:p w:rsidR="00271836" w:rsidRDefault="00271836" w:rsidP="00EE319A">
      <w:pPr>
        <w:spacing w:after="0"/>
        <w:rPr>
          <w:rFonts w:ascii="Comic Sans MS" w:hAnsi="Comic Sans MS"/>
          <w:sz w:val="20"/>
          <w:szCs w:val="20"/>
        </w:rPr>
      </w:pPr>
    </w:p>
    <w:p w:rsidR="00271836" w:rsidRPr="00EE319A" w:rsidRDefault="00271836" w:rsidP="00EE319A">
      <w:pPr>
        <w:spacing w:after="0"/>
        <w:jc w:val="right"/>
        <w:rPr>
          <w:rFonts w:ascii="Comic Sans MS" w:hAnsi="Comic Sans MS"/>
          <w:sz w:val="20"/>
          <w:szCs w:val="20"/>
        </w:rPr>
      </w:pPr>
      <w:hyperlink r:id="rId6" w:history="1">
        <w:r w:rsidRPr="00987CEA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271836" w:rsidRPr="00EE319A" w:rsidSect="007633A3">
      <w:headerReference w:type="default" r:id="rId7"/>
      <w:pgSz w:w="16838" w:h="11906" w:orient="landscape"/>
      <w:pgMar w:top="709" w:right="284" w:bottom="284" w:left="426" w:header="340" w:footer="709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836" w:rsidRDefault="00271836" w:rsidP="004C210F">
      <w:pPr>
        <w:spacing w:after="0" w:line="240" w:lineRule="auto"/>
      </w:pPr>
      <w:r>
        <w:separator/>
      </w:r>
    </w:p>
  </w:endnote>
  <w:endnote w:type="continuationSeparator" w:id="0">
    <w:p w:rsidR="00271836" w:rsidRDefault="00271836" w:rsidP="004C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836" w:rsidRDefault="00271836" w:rsidP="004C210F">
      <w:pPr>
        <w:spacing w:after="0" w:line="240" w:lineRule="auto"/>
      </w:pPr>
      <w:r>
        <w:separator/>
      </w:r>
    </w:p>
  </w:footnote>
  <w:footnote w:type="continuationSeparator" w:id="0">
    <w:p w:rsidR="00271836" w:rsidRDefault="00271836" w:rsidP="004C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836" w:rsidRPr="004C210F" w:rsidRDefault="00271836" w:rsidP="004C210F">
    <w:pPr>
      <w:pStyle w:val="Header"/>
      <w:jc w:val="center"/>
      <w:rPr>
        <w:rFonts w:ascii="Comic Sans MS" w:hAnsi="Comic Sans MS"/>
        <w:sz w:val="28"/>
        <w:szCs w:val="28"/>
      </w:rPr>
    </w:pPr>
    <w:r w:rsidRPr="004C210F">
      <w:rPr>
        <w:rFonts w:ascii="Comic Sans MS" w:hAnsi="Comic Sans MS"/>
        <w:sz w:val="28"/>
        <w:szCs w:val="28"/>
      </w:rPr>
      <w:t xml:space="preserve">Sosyal Bilgiler  -  </w:t>
    </w:r>
    <w:r>
      <w:rPr>
        <w:rFonts w:ascii="Comic Sans MS" w:hAnsi="Comic Sans MS"/>
        <w:sz w:val="28"/>
        <w:szCs w:val="28"/>
      </w:rPr>
      <w:t>Üretimden Tüketime</w:t>
    </w:r>
    <w:r w:rsidRPr="004C210F">
      <w:rPr>
        <w:rFonts w:ascii="Comic Sans MS" w:hAnsi="Comic Sans MS"/>
        <w:sz w:val="28"/>
        <w:szCs w:val="28"/>
      </w:rPr>
      <w:t xml:space="preserve">  Ünitesi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10F"/>
    <w:rsid w:val="000C5CFB"/>
    <w:rsid w:val="001F3AD0"/>
    <w:rsid w:val="001F4782"/>
    <w:rsid w:val="00234C91"/>
    <w:rsid w:val="00252B25"/>
    <w:rsid w:val="00271836"/>
    <w:rsid w:val="00332A84"/>
    <w:rsid w:val="0038799C"/>
    <w:rsid w:val="004503A7"/>
    <w:rsid w:val="004C210F"/>
    <w:rsid w:val="004E44AE"/>
    <w:rsid w:val="0051074D"/>
    <w:rsid w:val="00631C8C"/>
    <w:rsid w:val="006E2B9C"/>
    <w:rsid w:val="007633A3"/>
    <w:rsid w:val="007F44AA"/>
    <w:rsid w:val="00950091"/>
    <w:rsid w:val="00987CEA"/>
    <w:rsid w:val="00A371D2"/>
    <w:rsid w:val="00B67200"/>
    <w:rsid w:val="00B756C3"/>
    <w:rsid w:val="00D1514C"/>
    <w:rsid w:val="00D93AF2"/>
    <w:rsid w:val="00EE319A"/>
    <w:rsid w:val="00F876EE"/>
    <w:rsid w:val="00FC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6C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C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210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C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210F"/>
    <w:rPr>
      <w:rFonts w:cs="Times New Roman"/>
    </w:rPr>
  </w:style>
  <w:style w:type="table" w:styleId="TableGrid">
    <w:name w:val="Table Grid"/>
    <w:basedOn w:val="TableNormal"/>
    <w:uiPriority w:val="99"/>
    <w:rsid w:val="004C210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879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576</Words>
  <Characters>3284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5</cp:revision>
  <cp:lastPrinted>2015-01-01T22:13:00Z</cp:lastPrinted>
  <dcterms:created xsi:type="dcterms:W3CDTF">2015-01-01T18:53:00Z</dcterms:created>
  <dcterms:modified xsi:type="dcterms:W3CDTF">2015-01-01T22:13:00Z</dcterms:modified>
</cp:coreProperties>
</file>